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a77c" w14:paraId="334a77c" w:rsidRDefault="00060749" w:rsidP="00060749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0749" w:rsidP="00177D52" w:rsidR="009A3644" w:rsidRPr="00CD3061">
      <w:pPr>
        <w:jc w:val="both"/>
        <w:rPr>
          <w:b/>
        </w:rPr>
      </w:pPr>
      <w:r>
        <w:rPr>
          <w:b/>
        </w:rPr>
        <w:t xml:space="preserve">    </w:t>
      </w:r>
      <w:r w:rsidR="009A3644" w:rsidRPr="00CD3061">
        <w:rPr>
          <w:b/>
        </w:rPr>
        <w:t xml:space="preserve">                                                                                          </w:t>
      </w:r>
      <w:r>
        <w:rPr>
          <w:b/>
        </w:rPr>
        <w:t xml:space="preserve">                               </w:t>
      </w:r>
      <w:r w:rsidR="009A3644" w:rsidRPr="00CD3061">
        <w:rPr>
          <w:b/>
        </w:rPr>
        <w:t xml:space="preserve">                                                                                                                                       </w:t>
      </w:r>
      <w:r w:rsidR="009A3644"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</w:t>
      </w:r>
      <w:r w:rsidR="00060749">
        <w:t xml:space="preserve">           </w:t>
      </w:r>
      <w:r w:rsidR="00060749">
        <w:tab/>
        <w:t xml:space="preserve">                </w:t>
      </w:r>
      <w:r w:rsidR="00177D52" w:rsidRPr="00CD3061">
        <w:t xml:space="preserve"> 67.</w:t>
      </w:r>
      <w:r w:rsidRPr="00CD3061">
        <w:t xml:space="preserve"> St-</w:t>
      </w:r>
      <w:r w:rsidR="00892734">
        <w:t>893/13</w:t>
      </w:r>
      <w:r w:rsidR="00060749">
        <w:t>-243</w:t>
      </w:r>
    </w:p>
    <w:p w:rsidRDefault="009A3644" w:rsidP="00177D52" w:rsidR="009A3644" w:rsidRPr="009F12AC">
      <w:pPr>
        <w:jc w:val="center"/>
      </w:pPr>
      <w:r w:rsidRPr="009F12AC">
        <w:t xml:space="preserve">Z A K LJ U Č A K </w:t>
      </w:r>
      <w:r w:rsidR="0080272D" w:rsidRPr="009F12AC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>Trgovački sud u Zagrebu, po sucu Gorda</w:t>
      </w:r>
      <w:r w:rsidR="009F12AC">
        <w:t xml:space="preserve">nu Zubaku, u stečajnom postupku </w:t>
      </w:r>
      <w:r w:rsidRPr="00AB064D">
        <w:t xml:space="preserve">nad stečajnim dužnikom </w:t>
      </w:r>
      <w:r w:rsidR="00892734" w:rsidRPr="00892734">
        <w:rPr>
          <w:bCs/>
          <w:lang w:val="pt-BR"/>
        </w:rPr>
        <w:t xml:space="preserve">ARMKO d.d. u stečaju, Konjščina, Pešćeno b.b., OIB: </w:t>
      </w:r>
      <w:r w:rsidR="00892734" w:rsidRPr="00892734">
        <w:rPr>
          <w:bCs/>
        </w:rPr>
        <w:t>33231965147</w:t>
      </w:r>
      <w:r>
        <w:t>,</w:t>
      </w:r>
      <w:r w:rsidRPr="00AB064D">
        <w:t xml:space="preserve">  </w:t>
      </w:r>
      <w:r w:rsidR="009F12AC">
        <w:br/>
        <w:t>19. veljače</w:t>
      </w:r>
      <w:r w:rsidRPr="00AB064D">
        <w:t xml:space="preserve"> 201</w:t>
      </w:r>
      <w:r w:rsidR="009F12AC">
        <w:t>6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9F12AC">
      <w:pPr>
        <w:jc w:val="center"/>
      </w:pPr>
      <w:r w:rsidRPr="009F12AC">
        <w:t>z a k</w:t>
      </w:r>
      <w:r w:rsidR="009A3644" w:rsidRPr="009F12AC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9F12AC" w:rsidR="009F12AC">
      <w:pPr>
        <w:ind w:firstLine="708"/>
        <w:jc w:val="both"/>
      </w:pPr>
      <w:r w:rsidRPr="00CD3061">
        <w:t xml:space="preserve">I. </w:t>
      </w:r>
      <w:r w:rsidR="009F12AC">
        <w:t xml:space="preserve">Nekretnine (poslovni kompleks Armko I) u vlasništvu stečajnog dužnika ARMKO d.d. u stečaju, Konjščina, Pešćeno b.b., OIB: 33231965147, upisane u zemljišnim knjigama Općinskog suda u Zlataru i to: </w:t>
      </w:r>
    </w:p>
    <w:p w:rsidRDefault="009F12AC" w:rsidP="009F12AC" w:rsidR="009F12AC">
      <w:pPr>
        <w:ind w:firstLine="708"/>
        <w:jc w:val="both"/>
      </w:pPr>
    </w:p>
    <w:p w:rsidRDefault="009F12AC" w:rsidP="009F12AC" w:rsidR="009F12AC">
      <w:pPr>
        <w:ind w:firstLine="708"/>
        <w:jc w:val="both"/>
      </w:pPr>
      <w:r>
        <w:t>- k.č.br. 1482/1, koja u naravi predstavlja upravnu zgradu, halu, trafostanicu, dvorište i tvornicu, ukupne površine 14638 m2, upisana u zemljišnim knjigama Općinskog  suda u Zlataru  u zk.ul.br. 1166, k.o. Pešćeno,</w:t>
      </w:r>
    </w:p>
    <w:p w:rsidRDefault="009F12AC" w:rsidP="009F12AC" w:rsidR="009F12AC">
      <w:pPr>
        <w:ind w:firstLine="708"/>
        <w:jc w:val="both"/>
      </w:pPr>
      <w:r>
        <w:t>- k.č.br. 3120, koja u naravi predstavlja industrijsku prugu, ukupne površine 655 m2, k.č.br. 3146/3 koja u naravi predstavlja industrijsku prugu, ukupne površine 3866 m2, k.č.br. 3196/8 koja u naravi predstavlja industrijsku prugu, ukupne površine 2169 m2, upisana u zemljišnim knjigama Općinskog  suda u Zlataru  u zk.ul.br. 1375, k.o. Jertovec,</w:t>
      </w:r>
    </w:p>
    <w:p w:rsidRDefault="009F12AC" w:rsidP="009F12AC" w:rsidR="009F12AC">
      <w:pPr>
        <w:ind w:firstLine="708"/>
        <w:jc w:val="both"/>
      </w:pPr>
      <w:r>
        <w:t>- k.č.br. 3121 koja u naravi predstavlja dvorište, tvornički krug s rezervoarom mazuta i porta ukupne površine 1198 m2; upisano u zemljišnim knjigama Općinskog suda u Zlataru u zk.ul.br. 1376, k.o. Jertovec,</w:t>
      </w:r>
    </w:p>
    <w:p w:rsidRDefault="009F12AC" w:rsidP="009F12AC" w:rsidR="009F12AC">
      <w:pPr>
        <w:ind w:firstLine="708"/>
        <w:jc w:val="both"/>
      </w:pPr>
      <w:r>
        <w:t>- k.č.br. 773/12, koja u naravi predstavlja industrijsku prugu, ukupne površine 428 m2 i k.č.br. 776/9 koja u naravi predstavlja industrijsku prugu ukupne površine 935 upisana u zemljišnim knjigama Općinskog  suda u Zlataru  u zk.ul.br. 2954, k.o. Konjščina,</w:t>
      </w:r>
    </w:p>
    <w:p w:rsidRDefault="009F12AC" w:rsidP="009F12AC" w:rsidR="009F12AC">
      <w:pPr>
        <w:ind w:firstLine="708"/>
        <w:jc w:val="both"/>
      </w:pPr>
      <w:r>
        <w:t>- k.č.br. 1409/5, koja u naravi predstavlja pašnjak, ukupne površine 2309 m2, upisana u zemljišnim knjigama Općinskog  suda u Zlataru  u zk.ul.br. 1087, k.o. Pešćeno,</w:t>
      </w:r>
    </w:p>
    <w:p w:rsidRDefault="009F12AC" w:rsidP="009F12AC" w:rsidR="009F12AC">
      <w:pPr>
        <w:ind w:firstLine="708"/>
        <w:jc w:val="both"/>
      </w:pPr>
      <w:r>
        <w:t>- k.č.br. 1486/14 koja u naravi predstavlja tvornički krug, dvorište i skladište kisika, kompresor stanicu i kotlovnicu, ukupne površine 619 m2, upisana u zemljišnim knjigama Općinskog  suda u Zlataru  u zk.ul.br. 1460, k.o. Pešćeno,</w:t>
      </w:r>
    </w:p>
    <w:p w:rsidRDefault="009F12AC" w:rsidP="009F12AC" w:rsidR="009F12AC">
      <w:pPr>
        <w:ind w:firstLine="708"/>
        <w:jc w:val="both"/>
      </w:pPr>
      <w:r>
        <w:t>- k.č.br. 1495/4, koja u naravi predstavlja livadu, ukupne površine 1011 m2, upisana u zemljišnim knjigama Općinskog  suda u Zlataru  u zk.ul.br. 1093, k.o. Pešćeno,</w:t>
      </w:r>
    </w:p>
    <w:p w:rsidRDefault="009F12AC" w:rsidP="009F12AC" w:rsidR="009F12AC">
      <w:pPr>
        <w:ind w:firstLine="708"/>
        <w:jc w:val="both"/>
      </w:pPr>
      <w:r>
        <w:t>- k.č.br. 1484/1, koja u naravi predstavlja livadu u Pešćenu, ukupne površine 1798 m2, upisana u zemljišnim knjigama Općinskog  suda u Zlataru  u zk.ul.br. 1405, k.o. Pešćeno,</w:t>
      </w:r>
    </w:p>
    <w:p w:rsidRDefault="009F12AC" w:rsidP="009F12AC" w:rsidR="009F12AC">
      <w:pPr>
        <w:ind w:firstLine="708"/>
        <w:jc w:val="both"/>
      </w:pPr>
      <w:r>
        <w:t>- k.č.br. 1484/5, koja u naravi predstavlja voćnjak u Pešćenu, ukupne površine 216 m2 i k.č.br. 1486/9, koja u naravi predstavlja pašnjak u Pešćenu ukupne površine 9725 m2, upisana u zemljišnim knjigama Općinskog  suda u Zlataru  u zk.ul.br. 1430, k.o. Pešćeno,</w:t>
      </w:r>
    </w:p>
    <w:p w:rsidRDefault="009F12AC" w:rsidP="009F12AC" w:rsidR="009F12AC">
      <w:pPr>
        <w:ind w:firstLine="708"/>
        <w:jc w:val="both"/>
      </w:pPr>
      <w:r>
        <w:t>- k.č.br. 1486/13, koja u naravi predstavlja neplodno zemljište livadu, ukupne površine 1000 m2 i k.č.br. 1486/15 koja u naravi predstavlja neplodno zemljište ukupne površine 2381 m2, upisana u zemljišnim knjigama Općinskog  suda u Zlataru  u zk.ul.br. 1431, k.o. Pešćeno,</w:t>
      </w:r>
    </w:p>
    <w:p w:rsidRDefault="009F12AC" w:rsidP="009F12AC" w:rsidR="00CD3061" w:rsidRPr="00CD3061">
      <w:pPr>
        <w:ind w:firstLine="708"/>
        <w:jc w:val="both"/>
      </w:pPr>
      <w:r>
        <w:t>- k.č.br. 1409/4, koja u naravi predstavlja pašnjak u Pešćenu, ukupne površine 1636 m2, upisana u zemljišnim knjigama Općinskog  suda u Zlataru  u zk.ul.br. 1360, K.o. Pešćeno</w:t>
      </w:r>
      <w:r w:rsidR="00CD3061" w:rsidRPr="00CD3061">
        <w:t>.</w:t>
      </w:r>
    </w:p>
    <w:p w:rsidRDefault="00CD3061" w:rsidP="00CD3061" w:rsidR="00CD3061" w:rsidRPr="00CD3061">
      <w:pPr>
        <w:ind w:firstLine="708"/>
        <w:jc w:val="both"/>
      </w:pPr>
    </w:p>
    <w:p w:rsidRDefault="009F12AC" w:rsidP="00CD3061" w:rsidR="00BF5311" w:rsidRPr="009F12AC">
      <w:pPr>
        <w:ind w:firstLine="708"/>
        <w:jc w:val="both"/>
      </w:pPr>
      <w:r w:rsidRPr="009F12AC">
        <w:lastRenderedPageBreak/>
        <w:t>predaju</w:t>
      </w:r>
      <w:r w:rsidR="00CD3061" w:rsidRPr="009F12AC">
        <w:t xml:space="preserve"> se kupcu </w:t>
      </w:r>
      <w:r w:rsidRPr="009F12AC">
        <w:t>Zelinapromet d.o.o., Sveti Ivan Zelina, Drenova Gornja 1/c, OIB: 07443745075</w:t>
      </w:r>
      <w:r w:rsidR="00CD3061" w:rsidRPr="009F12AC">
        <w:t>.</w:t>
      </w:r>
      <w:r w:rsidR="00BF5311" w:rsidRPr="009F12AC"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9F12AC">
        <w:t>30. siječnja</w:t>
      </w:r>
      <w:r w:rsidRPr="00CD3061">
        <w:t xml:space="preserve"> 201</w:t>
      </w:r>
      <w:r w:rsidR="009F12AC">
        <w:t>6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9F12AC">
        <w:t>ređenu</w:t>
      </w:r>
      <w:r w:rsidR="00CD3061" w:rsidRPr="00CD3061">
        <w:t xml:space="preserve"> u rješenju o dosudi od </w:t>
      </w:r>
      <w:r w:rsidR="009F12AC">
        <w:t>15. siječnja 2016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9F12AC" w:rsidRPr="009F12AC">
        <w:t>15. siječnja 2016</w:t>
      </w:r>
      <w:r w:rsidR="007701F3" w:rsidRPr="00CD3061">
        <w:t xml:space="preserve">., </w:t>
      </w:r>
      <w:r w:rsidR="00CD3061" w:rsidRPr="00CD3061">
        <w:t xml:space="preserve">postalo pravomoćno </w:t>
      </w:r>
      <w:r w:rsidR="009F12AC" w:rsidRPr="009F12AC">
        <w:t>30. siječnja 2016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060749" w:rsidP="00177D52" w:rsidR="00060749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9F12AC">
        <w:t>19. veljače</w:t>
      </w:r>
      <w:r w:rsidR="009A3644" w:rsidRPr="00CD3061">
        <w:t xml:space="preserve"> 201</w:t>
      </w:r>
      <w:r w:rsidR="009F12AC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9F12AC" w:rsidP="00060749" w:rsidR="009A3644" w:rsidRPr="00CD3061">
      <w:pPr>
        <w:ind w:firstLine="708" w:left="4956"/>
        <w:jc w:val="right"/>
      </w:pPr>
      <w:r>
        <w:t xml:space="preserve">           </w:t>
      </w:r>
      <w:r w:rsidR="00060749">
        <w:tab/>
        <w:t xml:space="preserve">                         </w:t>
      </w:r>
      <w:r>
        <w:t>S</w:t>
      </w:r>
      <w:r w:rsidR="00CD3061">
        <w:t>udac</w:t>
      </w:r>
      <w:r w:rsidR="00CD3061">
        <w:tab/>
      </w:r>
      <w:r w:rsidR="00CD3061">
        <w:tab/>
      </w:r>
      <w:r w:rsidR="00CD3061">
        <w:tab/>
      </w:r>
      <w:r w:rsidR="00CD3061">
        <w:tab/>
      </w:r>
      <w:r>
        <w:t xml:space="preserve">    </w:t>
      </w:r>
      <w:r w:rsidR="000309D0" w:rsidRPr="00CD3061">
        <w:t>Gordan Zubak</w:t>
      </w:r>
      <w:r w:rsidR="00060749">
        <w:t>, v.r.</w:t>
      </w:r>
    </w:p>
    <w:p w:rsidRDefault="00060749" w:rsidP="00060749" w:rsidR="00060749">
      <w:pPr>
        <w:jc w:val="right"/>
      </w:pP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060749" w:rsidP="00177D52" w:rsidR="00060749">
      <w:pPr>
        <w:jc w:val="both"/>
      </w:pPr>
    </w:p>
    <w:p w:rsidRDefault="00060749" w:rsidP="00177D52" w:rsidR="00060749" w:rsidRPr="00CD3061">
      <w:pPr>
        <w:jc w:val="both"/>
      </w:pPr>
    </w:p>
    <w:p w:rsidRDefault="00060749" w:rsidP="001745C1" w:rsidR="0006074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0749" w:rsidP="00177D52" w:rsidR="00060749">
      <w:pPr>
        <w:jc w:val="both"/>
      </w:pPr>
    </w:p>
    <w:p w:rsidRDefault="009F12AC" w:rsidP="00060749" w:rsidR="009A3644" w:rsidRPr="00CD3061">
      <w:pPr>
        <w:ind w:left="720"/>
        <w:jc w:val="both"/>
      </w:pPr>
      <w:r>
        <w:t xml:space="preserve"> </w:t>
      </w:r>
    </w:p>
    <w:sectPr w:rsidSect="00910BA9" w:rsidR="009A3644" w:rsidRPr="00CD3061">
      <w:headerReference w:type="even" r:id="rId11"/>
      <w:headerReference w:type="defaul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7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060749" w:rsidR="007701F3" w:rsidRPr="00675949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640" w:val="left"/>
      </w:tabs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60749">
      <w:t>67. St-893/13-243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60749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92734"/>
    <w:rsid w:val="009007BC"/>
    <w:rsid w:val="00910BA9"/>
    <w:rsid w:val="00945C2C"/>
    <w:rsid w:val="00960E18"/>
    <w:rsid w:val="009A3644"/>
    <w:rsid w:val="009B1DAE"/>
    <w:rsid w:val="009F12AC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7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749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7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7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7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749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7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7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0DFF0-FA74-47E2-A20E-57A19D194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3173</properties:Characters>
  <properties:Lines>75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2016-02-19T13:45:00Z</dcterms:created>
  <dc:creator>nribaric</dc:creator>
  <cp:lastModifiedBy>Ivana Rogić</cp:lastModifiedBy>
  <cp:lastPrinted>2016-02-22T12:25:00Z</cp:lastPrinted>
  <dcterms:modified xmlns:xsi="http://www.w3.org/2001/XMLSchema-instance" xsi:type="dcterms:W3CDTF">2016-02-22T12:26:00Z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