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3a648" w14:paraId="0a3a64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760D4">
        <w:t>GEA MARE d.o.o., Mihanovićeva 31/A, Split, OIB: 36369049491</w:t>
      </w:r>
      <w:r>
        <w:t xml:space="preserve">, dana </w:t>
      </w:r>
      <w:r w:rsidR="00C40E6F">
        <w:t>02.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760D4">
        <w:t>GEA MARE d.o.o., Mihanovićeva 31/A, Split, OIB: 36369049491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07</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4760D4">
        <w:rPr>
          <w:b/>
          <w:u w:val="single"/>
        </w:rPr>
        <w:t>09.10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760D4">
        <w:rPr>
          <w:rFonts w:cs="Times New Roman" w:hAnsi="Times New Roman" w:ascii="Times New Roman"/>
          <w:sz w:val="24"/>
          <w:szCs w:val="24"/>
        </w:rPr>
        <w:t>Branko Lišić, Put Glavičina 2, Split, OIB: 16220164085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4760D4">
        <w:t>Branko Lišić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A64A2E">
        <w:rPr>
          <w:rFonts w:cs="Times New Roman" w:eastAsia="Times New Roman" w:hAnsi="Times New Roman" w:ascii="Times New Roman"/>
          <w:sz w:val="24"/>
          <w:szCs w:val="24"/>
          <w:lang w:eastAsia="hr-HR" w:val="fr-FR"/>
        </w:rPr>
        <w:t>6</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760D4">
        <w:t>17</w:t>
      </w:r>
      <w:r w:rsidR="00A64A2E">
        <w:t>. lipnja</w:t>
      </w:r>
      <w:r w:rsidR="00324705">
        <w:t xml:space="preserve"> 2016</w:t>
      </w:r>
      <w:r>
        <w:t xml:space="preserve">. godine predložio otvaranje stečajnog postupka nad dužnikom </w:t>
      </w:r>
      <w:r w:rsidR="004760D4">
        <w:t>GEA MARE d.o.o., Mihanovićeva 31/A, Split, OIB: 36369049491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4760D4">
        <w:t>1941</w:t>
      </w:r>
      <w:r>
        <w:t xml:space="preserve"> dana, u ukupnom iznosu od </w:t>
      </w:r>
      <w:r w:rsidR="004760D4">
        <w:t>963.408,25</w:t>
      </w:r>
      <w:r>
        <w:t xml:space="preserve"> kuna, te da prema podacima HZMO ima </w:t>
      </w:r>
      <w:r w:rsidR="004760D4">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C40E6F">
        <w:t>02.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B84B33">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4760D4">
      <w:t>1485</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4760D4">
      <w:t>1485</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4760D4"/>
    <w:rsid w:val="0054141D"/>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64A2E"/>
    <w:rsid w:val="00AB2BB4"/>
    <w:rsid w:val="00B7506F"/>
    <w:rsid w:val="00B84B33"/>
    <w:rsid w:val="00C05643"/>
    <w:rsid w:val="00C40E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B84B33"/>
    <w:rPr>
      <w:color w:val="808080"/>
      <w:bdr w:space="0" w:sz="0" w:color="auto" w:val="none"/>
      <w:shd w:fill="auto" w:color="auto" w:val="clear"/>
    </w:rPr>
  </w:style>
  <w:style w:customStyle="true" w:styleId="eSPISCCParagraphDefaultFont" w:type="character">
    <w:name w:val="eSPIS_CC_Paragraph Default Font"/>
    <w:basedOn w:val="Zadanifontodlomka"/>
    <w:rsid w:val="00B84B3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4B33"/>
    <w:rPr>
      <w:b/>
      <w:bdr w:space="0" w:sz="0" w:color="auto" w:val="none"/>
      <w:shd w:fill="FFFFCC" w:color="auto" w:val="clear"/>
      <w:lang w:val="hr-HR"/>
    </w:rPr>
  </w:style>
  <w:style w:customStyle="true" w:styleId="PozadinaSvijetloCrvena" w:type="character">
    <w:name w:val="Pozadina_SvijetloCrvena"/>
    <w:basedOn w:val="eSPISCCParagraphDefaultFont"/>
    <w:rsid w:val="00B84B3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4B3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B84B33"/>
    <w:rPr>
      <w:color w:val="808080"/>
      <w:bdr w:color="auto" w:space="0" w:sz="0" w:val="none"/>
      <w:shd w:color="auto" w:fill="auto" w:val="clear"/>
    </w:rPr>
  </w:style>
  <w:style w:customStyle="1" w:styleId="eSPISCCParagraphDefaultFont" w:type="character">
    <w:name w:val="eSPIS_CC_Paragraph Default Font"/>
    <w:basedOn w:val="Zadanifontodlomka"/>
    <w:rsid w:val="00B84B3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4B33"/>
    <w:rPr>
      <w:b/>
      <w:bdr w:color="auto" w:space="0" w:sz="0" w:val="none"/>
      <w:shd w:color="auto" w:fill="FFFFCC" w:val="clear"/>
      <w:lang w:val="hr-HR"/>
    </w:rPr>
  </w:style>
  <w:style w:customStyle="1" w:styleId="PozadinaSvijetloCrvena" w:type="character">
    <w:name w:val="Pozadina_SvijetloCrvena"/>
    <w:basedOn w:val="eSPISCCParagraphDefaultFont"/>
    <w:rsid w:val="00B84B3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4B3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GEA MARE društvo s ograničenom odgovornošću za geodeziju, hidrografiju, trgovinu, turizam i ugostiteljstvo</izvorni_sadrzaj>
    <derivirana_varijabla naziv="DomainObject.Predmet.ProtustrankaFormated_1">  GEA MARE društvo s ograničenom odgovornošću za geodeziju, hidrografiju, trgovinu, turizam i ugostiteljstvo</derivirana_varijabla>
  </DomainObject.Predmet.ProtustrankaFormated>
  <DomainObject.Predmet.ProtustrankaFormatedOIB>
    <izvorni_sadrzaj>  GEA MARE društvo s ograničenom odgovornošću za geodeziju, hidrografiju, trgovinu, turizam i ugostiteljstvo, OIB 36369049491</izvorni_sadrzaj>
    <derivirana_varijabla naziv="DomainObject.Predmet.ProtustrankaFormatedOIB_1">  GEA MARE društvo s ograničenom odgovornošću za geodeziju, hidrografiju, trgovinu, turizam i ugostiteljstvo, OIB 36369049491</derivirana_varijabla>
  </DomainObject.Predmet.ProtustrankaFormatedOIB>
  <DomainObject.Predmet.ProtustrankaFormatedWithAdress>
    <izvorni_sadrzaj> GEA MARE društvo s ograničenom odgovornošću za geodeziju, hidrografiju, trgovinu, turizam i ugostiteljstvo, Mihanovićeva 31/A, 21000 Split</izvorni_sadrzaj>
    <derivirana_varijabla naziv="DomainObject.Predmet.ProtustrankaFormatedWithAdress_1"> GEA MARE društvo s ograničenom odgovornošću za geodeziju, hidrografiju, trgovinu, turizam i ugostiteljstvo, Mihanovićeva 31/A, 21000 Split</derivirana_varijabla>
  </DomainObject.Predmet.ProtustrankaFormatedWithAdress>
  <DomainObject.Predmet.ProtustrankaFormatedWithAdressOIB>
    <izvorni_sadrzaj> GEA MARE društvo s ograničenom odgovornošću za geodeziju, hidrografiju, trgovinu, turizam i ugostiteljstvo, OIB 36369049491, Mihanovićeva 31/A, 21000 Split</izvorni_sadrzaj>
    <derivirana_varijabla naziv="DomainObject.Predmet.ProtustrankaFormatedWithAdressOIB_1"> GEA MARE društvo s ograničenom odgovornošću za geodeziju, hidrografiju, trgovinu, turizam i ugostiteljstvo,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Mihanovićeva 31/A, 21000 Split</izvorni_sadrzaj>
    <derivirana_varijabla naziv="DomainObject.Predmet.ProtustrankaWithAdress_1">GEA MARE društvo s ograničenom odgovornošću za geodeziju, hidrografiju, trgovinu, turizam i ugostiteljstvo Mihanovićeva 31/A, 21000 Split</derivirana_varijabla>
  </DomainObject.Predmet.ProtustrankaWithAdress>
  <DomainObject.Predmet.ProtustrankaWithAdressOIB>
    <izvorni_sadrzaj>GEA MARE društvo s ograničenom odgovornošću za geodeziju, hidrografiju, trgovinu, turizam i ugostiteljstvo, OIB 36369049491, Mihanovićeva 31/A, 21000 Split</izvorni_sadrzaj>
    <derivirana_varijabla naziv="DomainObject.Predmet.ProtustrankaWithAdressOIB_1">GEA MARE društvo s ograničenom odgovornošću za geodeziju, hidrografiju, trgovinu, turizam i ugostiteljstvo, OIB 36369049491, Mihanovićeva 31/A, 21000 Split</derivirana_varijabla>
  </DomainObject.Predmet.ProtustrankaWithAdressOIB>
  <DomainObject.Predmet.ProtustrankaNazivFormated>
    <izvorni_sadrzaj>GEA MARE društvo s ograničenom odgovornošću za geodeziju, hidrografiju, trgovinu, turizam i ugostiteljstvo</izvorni_sadrzaj>
    <derivirana_varijabla naziv="DomainObject.Predmet.ProtustrankaNazivFormated_1">GEA MARE društvo s ograničenom odgovornošću za geodeziju, hidrografiju, trgovinu, turizam i ugostiteljstvo</derivirana_varijabla>
  </DomainObject.Predmet.ProtustrankaNazivFormated>
  <DomainObject.Predmet.ProtustrankaNazivFormatedOIB>
    <izvorni_sadrzaj>GEA MARE društvo s ograničenom odgovornošću za geodeziju, hidrografiju, trgovinu, turizam i ugostiteljstvo, OIB 36369049491</izvorni_sadrzaj>
    <derivirana_varijabla naziv="DomainObject.Predmet.ProtustrankaNazivFormatedOIB_1">GEA MARE društvo s ograničenom odgovornošću za geodeziju, hidrografiju, trgovinu, turizam i ugostiteljstvo,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GEA MARE društvo s ograničenom odgovornošću za geodeziju, hidrografiju, trgovinu, turizam i ugostiteljstvo</item>
    </izvorni_sadrzaj>
    <derivirana_varijabla naziv="DomainObject.Predmet.ProtuStrankaListFormated_1">
      <item>GEA MARE društvo s ograničenom odgovornošću za geodeziju, hidrografiju, trgovinu, turizam i ugostiteljstvo</item>
    </derivirana_varijabla>
  </DomainObject.Predmet.ProtuStrankaListFormated>
  <DomainObject.Predmet.ProtuStrankaListFormatedOIB>
    <izvorni_sadrzaj>
      <item>GEA MARE društvo s ograničenom odgovornošću za geodeziju, hidrografiju, trgovinu, turizam i ugostiteljstvo, OIB 36369049491</item>
    </izvorni_sadrzaj>
    <derivirana_varijabla naziv="DomainObject.Predmet.ProtuStrankaListFormatedOIB_1">
      <item>GEA MARE društvo s ograničenom odgovornošću za geodeziju, hidrografiju, trgovinu, turizam i ugostiteljstvo, OIB 36369049491</item>
    </derivirana_varijabla>
  </DomainObject.Predmet.ProtuStrankaListFormatedOIB>
  <DomainObject.Predmet.ProtuStrankaListFormatedWithAdress>
    <izvorni_sadrzaj>
      <item>GEA MARE društvo s ograničenom odgovornošću za geodeziju, hidrografiju, trgovinu, turizam i ugostiteljstvo, Mihanovićeva 31/A, 21000 Split</item>
    </izvorni_sadrzaj>
    <derivirana_varijabla naziv="DomainObject.Predmet.ProtuStrankaListFormatedWithAdress_1">
      <item>GEA MARE društvo s ograničenom odgovornošću za geodeziju, hidrografiju, trgovinu, turizam i ugostiteljstvo,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OIB 36369049491, Mihanovićeva 31/A, 21000 Split</item>
    </izvorni_sadrzaj>
    <derivirana_varijabla naziv="DomainObject.Predmet.ProtuStrankaListFormatedWithAdressOIB_1">
      <item>GEA MARE društvo s ograničenom odgovornošću za geodeziju, hidrografiju, trgovinu, turizam i ugostiteljstvo,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item>
    </izvorni_sadrzaj>
    <derivirana_varijabla naziv="DomainObject.Predmet.ProtuStrankaListNazivFormated_1">
      <item>GEA MARE društvo s ograničenom odgovornošću za geodeziju, hidrografiju, trgovinu, turizam i ugostiteljstvo</item>
    </derivirana_varijabla>
  </DomainObject.Predmet.ProtuStrankaListNazivFormated>
  <DomainObject.Predmet.ProtuStrankaListNazivFormatedOIB>
    <izvorni_sadrzaj>
      <item>GEA MARE društvo s ograničenom odgovornošću za geodeziju, hidrografiju, trgovinu, turizam i ugostiteljstvo, OIB 36369049491</item>
    </izvorni_sadrzaj>
    <derivirana_varijabla naziv="DomainObject.Predmet.ProtuStrankaListNazivFormatedOIB_1">
      <item>GEA MARE društvo s ograničenom odgovornošću za geodeziju, hidrografiju, trgovinu, turizam i ugostiteljstvo, OIB 36369049491</item>
    </derivirana_varijabla>
  </DomainObject.Predmet.ProtuStrankaListNazivFormatedOIB>
  <DomainObject.Predmet.OstaliListFormated>
    <izvorni_sadrzaj>
      <item>Branko Lišić</item>
    </izvorni_sadrzaj>
    <derivirana_varijabla naziv="DomainObject.Predmet.OstaliListFormated_1">
      <item>Branko Lišić</item>
    </derivirana_varijabla>
  </DomainObject.Predmet.OstaliListFormated>
  <DomainObject.Predmet.OstaliListFormatedOIB>
    <izvorni_sadrzaj>
      <item>Branko Lišić, OIB 16220164085</item>
    </izvorni_sadrzaj>
    <derivirana_varijabla naziv="DomainObject.Predmet.OstaliListFormatedOIB_1">
      <item>Branko Lišić, OIB 16220164085</item>
    </derivirana_varijabla>
  </DomainObject.Predmet.OstaliListFormatedOIB>
  <DomainObject.Predmet.OstaliListFormatedWithAdress>
    <izvorni_sadrzaj>
      <item>Branko Lišić, Put Glavičina 2, 21000 Split</item>
    </izvorni_sadrzaj>
    <derivirana_varijabla naziv="DomainObject.Predmet.OstaliListFormatedWithAdress_1">
      <item>Branko Lišić, Put Glavičina 2, 21000 Split</item>
    </derivirana_varijabla>
  </DomainObject.Predmet.OstaliListFormatedWithAdress>
  <DomainObject.Predmet.OstaliListFormatedWithAdressOIB>
    <izvorni_sadrzaj>
      <item>Branko Lišić, OIB 16220164085, Put Glavičina 2, 21000 Split</item>
    </izvorni_sadrzaj>
    <derivirana_varijabla naziv="DomainObject.Predmet.OstaliListFormatedWithAdressOIB_1">
      <item>Branko Lišić, OIB 16220164085, Put Glavičina 2, 21000 Split</item>
    </derivirana_varijabla>
  </DomainObject.Predmet.OstaliListFormatedWithAdressOIB>
  <DomainObject.Predmet.OstaliListNazivFormated>
    <izvorni_sadrzaj>
      <item>Branko Lišić</item>
    </izvorni_sadrzaj>
    <derivirana_varijabla naziv="DomainObject.Predmet.OstaliListNazivFormated_1">
      <item>Branko Lišić</item>
    </derivirana_varijabla>
  </DomainObject.Predmet.OstaliListNazivFormated>
  <DomainObject.Predmet.OstaliListNazivFormatedOIB>
    <izvorni_sadrzaj>
      <item>Branko Lišić, OIB 16220164085</item>
    </izvorni_sadrzaj>
    <derivirana_varijabla naziv="DomainObject.Predmet.OstaliListNazivFormatedOIB_1">
      <item>Branko Lišić, OIB 16220164085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GEA MARE društvo s ograničenom odgovornošću za geodeziju, hidrografiju, trgovinu, turizam i ugostiteljstvo</izvorni_sadrzaj>
    <derivirana_varijabla naziv="DomainObject.Predmet.ProtustrankaIDrugi_1">GEA MARE društvo s ograničenom odgovornošću za geodeziju, hidrografiju, trgovinu,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GEA MARE društvo s ograničenom odgovornošću za geodeziju, hidrografiju, trgovinu, turizam i ugostiteljstvo, OIB 36369049491, Mihanovićeva 31/A, 21000 Split</izvorni_sadrzaj>
    <derivirana_varijabla naziv="DomainObject.Predmet.ProtustrankaIDrugiAdressOIB_1">GEA MARE društvo s ograničenom odgovornošću za geodeziju, hidrografiju, trgovinu, turizam i ugostiteljstvo,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item>
      <item>FINANCIJSKA AGENCIJA, RC SPLIT</item>
      <item>Branko Lišić</item>
    </izvorni_sadrzaj>
    <derivirana_varijabla naziv="DomainObject.Predmet.SudioniciListNaziv_1">
      <item>GEA MARE društvo s ograničenom odgovornošću za geodeziju, hidrografiju, trgovinu, turizam i ugostiteljstvo</item>
      <item>FINANCIJSKA AGENCIJA, RC SPLIT</item>
      <item>Branko Lišić</item>
    </derivirana_varijabla>
  </DomainObject.Predmet.SudioniciListNaziv>
  <DomainObject.Predmet.SudioniciListAdressOIB>
    <izvorni_sadrzaj>
      <item>GEA MARE društvo s ograničenom odgovornošću za geodeziju, hidrografiju, trgovinu, turizam i ugostiteljstvo, OIB 36369049491, Mihanovićeva 31/A,21000 Split</item>
      <item>FINANCIJSKA AGENCIJA, RC SPLIT, OIB 85821130368, Mažuranićevo šetalište 24 b,21000 Split</item>
      <item>Branko Lišić, OIB 16220164085, Put Glavičina 2,21000 Split</item>
    </izvorni_sadrzaj>
    <derivirana_varijabla naziv="DomainObject.Predmet.SudioniciListAdressOIB_1">
      <item>GEA MARE društvo s ograničenom odgovornošću za geodeziju, hidrografiju, trgovinu, turizam i ugostiteljstvo, OIB 36369049491, Mihanovićeva 31/A,21000 Split</item>
      <item>FINANCIJSKA AGENCIJA, RC SPLIT, OIB 85821130368, Mažuranićevo šetalište 24 b,21000 Split</item>
      <item>Branko Lišić, OIB 16220164085, Put Glavičina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zvorni_sadrzaj>
    <derivirana_varijabla naziv="DomainObject.Predmet.SudioniciListNazivOIB_1">
      <item>, OIB 36369049491</item>
      <item>, OIB 85821130368</item>
      <item>, OIB 16220164085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5470</properties:Characters>
  <properties:Lines>140</properties:Lines>
  <properties:Paragraphs>37</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2017-01-02T09:33:00Z</cp:lastPrinted>
  <dcterms:modified xmlns:xsi="http://www.w3.org/2001/XMLSchema-instance" xsi:type="dcterms:W3CDTF">2017-01-02T09:36:00Z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