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669af" w14:paraId="65669af" w:rsidRDefault="001E1C76" w:rsidP="001E1C76" w:rsidR="001E1C76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</w:t>
      </w:r>
      <w:r w:rsidRPr="006A14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6A14C2">
        <w:rPr>
          <w:sz w:val="16"/>
          <w:szCs w:val="16"/>
        </w:rPr>
        <w:t xml:space="preserve">      </w:t>
      </w:r>
      <w:r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4C2">
        <w:rPr>
          <w:sz w:val="16"/>
          <w:szCs w:val="16"/>
        </w:rPr>
        <w:t xml:space="preserve">                   </w:t>
      </w:r>
      <w:r w:rsidRPr="006A14C2">
        <w:t xml:space="preserve">                                         </w:t>
      </w:r>
    </w:p>
    <w:p w:rsidRDefault="001E1C76" w:rsidP="001E1C76" w:rsidR="001E1C76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="00DF0360">
        <w:tab/>
        <w:t xml:space="preserve">   1 St-</w:t>
      </w:r>
      <w:proofErr w:type="spellStart"/>
      <w:r w:rsidR="00B76C6D">
        <w:t>58</w:t>
      </w:r>
      <w:proofErr w:type="spellEnd"/>
      <w:r w:rsidRPr="001568BE">
        <w:t>/</w:t>
      </w:r>
      <w:proofErr w:type="spellStart"/>
      <w:r w:rsidRPr="001568BE">
        <w:t>20</w:t>
      </w:r>
      <w:r w:rsidRPr="00F06A9B">
        <w:t>1</w:t>
      </w:r>
      <w:r w:rsidR="00867692">
        <w:t>5</w:t>
      </w:r>
      <w:proofErr w:type="spellEnd"/>
      <w:r w:rsidRPr="00F06A9B">
        <w:t>-</w:t>
      </w:r>
      <w:proofErr w:type="spellStart"/>
      <w:r w:rsidR="00B76C6D">
        <w:t>64</w:t>
      </w:r>
      <w:proofErr w:type="spellEnd"/>
    </w:p>
    <w:p w:rsidRDefault="001E1C76" w:rsidP="001E1C76" w:rsidR="001E1C76" w:rsidRPr="00F06A9B">
      <w:r w:rsidRPr="001568BE">
        <w:t xml:space="preserve"> TRGOVAČKI SUD</w:t>
      </w:r>
      <w:r>
        <w:t xml:space="preserve"> U </w:t>
      </w:r>
      <w:proofErr w:type="spellStart"/>
      <w:r>
        <w:t>PAZINU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1E1C76" w:rsidP="001E1C76" w:rsidR="001E1C76" w:rsidRPr="00F06A9B">
      <w:r w:rsidRPr="00F06A9B">
        <w:t xml:space="preserve">     </w:t>
      </w:r>
      <w:proofErr w:type="spellStart"/>
      <w:r w:rsidRPr="00F06A9B">
        <w:t>52000</w:t>
      </w:r>
      <w:proofErr w:type="spellEnd"/>
      <w:r w:rsidRPr="00F06A9B">
        <w:t xml:space="preserve"> </w:t>
      </w:r>
      <w:proofErr w:type="spellStart"/>
      <w:r w:rsidRPr="00F06A9B">
        <w:t>PAZIN</w:t>
      </w:r>
      <w:proofErr w:type="spellEnd"/>
      <w:r w:rsidRPr="00F06A9B">
        <w:t xml:space="preserve">, </w:t>
      </w:r>
      <w:proofErr w:type="spellStart"/>
      <w:r w:rsidRPr="00F06A9B">
        <w:t>Dršćevka</w:t>
      </w:r>
      <w:proofErr w:type="spellEnd"/>
      <w:r w:rsidRPr="00F06A9B">
        <w:t xml:space="preserve">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1E1C76" w:rsidP="00675CE5" w:rsidR="00675CE5">
      <w:r w:rsidRPr="00F06A9B">
        <w:tab/>
      </w:r>
      <w:r w:rsidRPr="00F06A9B">
        <w:tab/>
      </w:r>
      <w:r w:rsidRPr="00F06A9B">
        <w:tab/>
      </w:r>
    </w:p>
    <w:p w:rsidRDefault="00867692" w:rsidP="00675CE5" w:rsidR="00867692" w:rsidRPr="00F06A9B"/>
    <w:p w:rsidRDefault="001E1C76" w:rsidP="001E1C76" w:rsidR="001E1C76" w:rsidRPr="00F06A9B">
      <w:pPr>
        <w:jc w:val="both"/>
      </w:pPr>
      <w:r w:rsidRPr="00F06A9B">
        <w:tab/>
      </w:r>
      <w:r w:rsidR="00B76C6D" w:rsidRPr="00F06A9B">
        <w:t xml:space="preserve">Trgovački sud u Pazinu, po stečajnom sucu </w:t>
      </w:r>
      <w:r w:rsidR="00B76C6D">
        <w:t>Damiru Rabaru</w:t>
      </w:r>
      <w:r w:rsidR="00B76C6D" w:rsidRPr="00F06A9B">
        <w:t xml:space="preserve">, u stečajnom postupku nad stečajnim dužnikom </w:t>
      </w:r>
      <w:proofErr w:type="spellStart"/>
      <w:r w:rsidR="00B76C6D">
        <w:t>ANNAPOLIS</w:t>
      </w:r>
      <w:proofErr w:type="spellEnd"/>
      <w:r w:rsidR="00B76C6D">
        <w:t xml:space="preserve"> NEKRETNINE d.o.o. Novigrad, Rotonda 1, </w:t>
      </w:r>
      <w:proofErr w:type="spellStart"/>
      <w:r w:rsidR="00B76C6D">
        <w:t>OIB</w:t>
      </w:r>
      <w:proofErr w:type="spellEnd"/>
      <w:r w:rsidR="00B76C6D">
        <w:t xml:space="preserve">: </w:t>
      </w:r>
      <w:proofErr w:type="spellStart"/>
      <w:r w:rsidR="00B76C6D">
        <w:t>84221918287</w:t>
      </w:r>
      <w:proofErr w:type="spellEnd"/>
      <w:r w:rsidR="00B76C6D" w:rsidRPr="00F06A9B">
        <w:t xml:space="preserve">, </w:t>
      </w:r>
      <w:proofErr w:type="spellStart"/>
      <w:r w:rsidR="00B76C6D">
        <w:t>20</w:t>
      </w:r>
      <w:proofErr w:type="spellEnd"/>
      <w:r w:rsidR="00B76C6D">
        <w:t xml:space="preserve">. srpnja </w:t>
      </w:r>
      <w:proofErr w:type="spellStart"/>
      <w:r w:rsidR="00B76C6D">
        <w:t>2018</w:t>
      </w:r>
      <w:proofErr w:type="spellEnd"/>
      <w:r>
        <w:t>.</w:t>
      </w:r>
    </w:p>
    <w:p w:rsidRDefault="001E1C76" w:rsidP="001E1C76" w:rsidR="001E1C76" w:rsidRPr="00A078CC">
      <w:pPr>
        <w:jc w:val="both"/>
      </w:pPr>
    </w:p>
    <w:p w:rsidRDefault="00590584" w:rsidP="00590584" w:rsidR="00590584" w:rsidRPr="0020464E">
      <w:pPr>
        <w:jc w:val="center"/>
      </w:pPr>
      <w:r w:rsidRPr="0020464E">
        <w:t>z a k l j u č a k</w:t>
      </w:r>
    </w:p>
    <w:p w:rsidRDefault="001E1C76" w:rsidP="001E1C76" w:rsidR="001E1C76" w:rsidRPr="007D0794"/>
    <w:p w:rsidRDefault="00590584" w:rsidP="00590584" w:rsidR="00590584">
      <w:pPr>
        <w:numPr>
          <w:ilvl w:val="0"/>
          <w:numId w:val="1"/>
        </w:numPr>
        <w:jc w:val="both"/>
      </w:pPr>
      <w:r w:rsidRPr="00590584">
        <w:t xml:space="preserve">Ispravlja se zaključak </w:t>
      </w:r>
      <w:proofErr w:type="spellStart"/>
      <w:r w:rsidRPr="00590584">
        <w:t>posl</w:t>
      </w:r>
      <w:proofErr w:type="spellEnd"/>
      <w:r w:rsidRPr="00590584">
        <w:t>. br.: 1 St-</w:t>
      </w:r>
      <w:proofErr w:type="spellStart"/>
      <w:r w:rsidRPr="00590584">
        <w:t>5</w:t>
      </w:r>
      <w:r w:rsidR="00B76C6D">
        <w:t>8</w:t>
      </w:r>
      <w:proofErr w:type="spellEnd"/>
      <w:r w:rsidRPr="00590584">
        <w:t>/</w:t>
      </w:r>
      <w:proofErr w:type="spellStart"/>
      <w:r w:rsidRPr="00590584">
        <w:t>2015</w:t>
      </w:r>
      <w:proofErr w:type="spellEnd"/>
      <w:r w:rsidRPr="00590584">
        <w:t>-</w:t>
      </w:r>
      <w:proofErr w:type="spellStart"/>
      <w:r w:rsidR="00B76C6D">
        <w:t>62</w:t>
      </w:r>
      <w:proofErr w:type="spellEnd"/>
      <w:r w:rsidR="00B76C6D">
        <w:t xml:space="preserve"> od </w:t>
      </w:r>
      <w:proofErr w:type="spellStart"/>
      <w:r w:rsidR="00B76C6D">
        <w:t>18</w:t>
      </w:r>
      <w:proofErr w:type="spellEnd"/>
      <w:r w:rsidRPr="00590584">
        <w:t xml:space="preserve">. srpnja </w:t>
      </w:r>
      <w:proofErr w:type="spellStart"/>
      <w:r w:rsidRPr="00590584">
        <w:t>2018</w:t>
      </w:r>
      <w:proofErr w:type="spellEnd"/>
      <w:r w:rsidRPr="00590584">
        <w:t xml:space="preserve"> godine na način da umjesto pogrešno navedenog </w:t>
      </w:r>
    </w:p>
    <w:p w:rsidRDefault="00590584" w:rsidP="00590584" w:rsidR="00590584">
      <w:pPr>
        <w:ind w:left="1080"/>
        <w:jc w:val="both"/>
      </w:pPr>
    </w:p>
    <w:p w:rsidRDefault="00590584" w:rsidP="00590584" w:rsidR="00590584">
      <w:pPr>
        <w:ind w:left="1080"/>
        <w:jc w:val="both"/>
      </w:pPr>
      <w:r w:rsidRPr="00590584">
        <w:t>„</w:t>
      </w:r>
      <w:r>
        <w:t>-</w:t>
      </w:r>
      <w:r w:rsidR="00B76C6D">
        <w:t xml:space="preserve">Mladen Pavičić, Split, Antuna Branka Šimića </w:t>
      </w:r>
      <w:proofErr w:type="spellStart"/>
      <w:r w:rsidR="00B76C6D">
        <w:t>58</w:t>
      </w:r>
      <w:proofErr w:type="spellEnd"/>
      <w:r w:rsidR="00B76C6D">
        <w:t xml:space="preserve">, </w:t>
      </w:r>
      <w:proofErr w:type="spellStart"/>
      <w:r w:rsidR="00B76C6D">
        <w:t>OIB</w:t>
      </w:r>
      <w:proofErr w:type="spellEnd"/>
      <w:r w:rsidR="00B76C6D">
        <w:t xml:space="preserve">: </w:t>
      </w:r>
      <w:proofErr w:type="spellStart"/>
      <w:r w:rsidR="00B76C6D">
        <w:t>02593188458</w:t>
      </w:r>
      <w:proofErr w:type="spellEnd"/>
      <w:r w:rsidR="00B76C6D">
        <w:t>,</w:t>
      </w:r>
      <w:r w:rsidR="00B76C6D" w:rsidRPr="00252067">
        <w:t xml:space="preserve"> </w:t>
      </w:r>
      <w:r w:rsidR="00B76C6D">
        <w:t xml:space="preserve">u iznosu od </w:t>
      </w:r>
      <w:proofErr w:type="spellStart"/>
      <w:r w:rsidR="00B76C6D">
        <w:t>114.755</w:t>
      </w:r>
      <w:proofErr w:type="spellEnd"/>
      <w:r w:rsidR="00B76C6D">
        <w:t>,</w:t>
      </w:r>
      <w:proofErr w:type="spellStart"/>
      <w:r w:rsidR="00B76C6D">
        <w:t>35</w:t>
      </w:r>
      <w:proofErr w:type="spellEnd"/>
      <w:r w:rsidR="00B76C6D">
        <w:t xml:space="preserve"> kn, (</w:t>
      </w:r>
      <w:proofErr w:type="spellStart"/>
      <w:r w:rsidR="00B76C6D">
        <w:t>ID</w:t>
      </w:r>
      <w:proofErr w:type="spellEnd"/>
      <w:r w:rsidR="00B76C6D">
        <w:t xml:space="preserve"> nadmetanja: </w:t>
      </w:r>
      <w:proofErr w:type="spellStart"/>
      <w:r w:rsidR="00B76C6D">
        <w:t>8751</w:t>
      </w:r>
      <w:proofErr w:type="spellEnd"/>
      <w:r w:rsidR="00B76C6D">
        <w:t xml:space="preserve">) na račun broj </w:t>
      </w:r>
      <w:proofErr w:type="spellStart"/>
      <w:r w:rsidR="00B76C6D">
        <w:t>HR26</w:t>
      </w:r>
      <w:proofErr w:type="spellEnd"/>
      <w:r w:rsidR="00B76C6D">
        <w:t xml:space="preserve"> </w:t>
      </w:r>
      <w:proofErr w:type="spellStart"/>
      <w:r w:rsidR="00B76C6D">
        <w:t>2360</w:t>
      </w:r>
      <w:proofErr w:type="spellEnd"/>
      <w:r w:rsidR="00B76C6D">
        <w:t xml:space="preserve"> </w:t>
      </w:r>
      <w:proofErr w:type="spellStart"/>
      <w:r w:rsidR="00B76C6D">
        <w:t>0003</w:t>
      </w:r>
      <w:proofErr w:type="spellEnd"/>
      <w:r w:rsidR="00B76C6D">
        <w:t xml:space="preserve"> </w:t>
      </w:r>
      <w:proofErr w:type="spellStart"/>
      <w:r w:rsidR="00B76C6D">
        <w:t>2224</w:t>
      </w:r>
      <w:proofErr w:type="spellEnd"/>
      <w:r w:rsidR="00B76C6D">
        <w:t xml:space="preserve"> </w:t>
      </w:r>
      <w:proofErr w:type="spellStart"/>
      <w:r w:rsidR="00B76C6D">
        <w:t>3632</w:t>
      </w:r>
      <w:proofErr w:type="spellEnd"/>
      <w:r w:rsidR="00B76C6D">
        <w:t xml:space="preserve"> 7</w:t>
      </w:r>
      <w:r w:rsidRPr="009B546D">
        <w:t>“</w:t>
      </w:r>
    </w:p>
    <w:p w:rsidRDefault="00590584" w:rsidP="00590584" w:rsidR="00590584">
      <w:pPr>
        <w:ind w:left="1080"/>
        <w:jc w:val="both"/>
      </w:pPr>
    </w:p>
    <w:p w:rsidRDefault="00590584" w:rsidP="00590584" w:rsidR="00590584">
      <w:pPr>
        <w:ind w:left="1080"/>
        <w:jc w:val="both"/>
      </w:pPr>
      <w:r w:rsidRPr="00590584">
        <w:t xml:space="preserve">ima pravilno glasiti </w:t>
      </w:r>
    </w:p>
    <w:p w:rsidRDefault="00590584" w:rsidP="00590584" w:rsidR="00590584">
      <w:pPr>
        <w:ind w:left="1080"/>
        <w:jc w:val="both"/>
      </w:pPr>
    </w:p>
    <w:p w:rsidRDefault="00590584" w:rsidP="00590584" w:rsidR="00590584" w:rsidRPr="009B546D">
      <w:pPr>
        <w:ind w:left="1080"/>
        <w:jc w:val="both"/>
      </w:pPr>
      <w:r w:rsidRPr="00590584">
        <w:t>„</w:t>
      </w:r>
      <w:r>
        <w:t>-</w:t>
      </w:r>
      <w:r w:rsidR="00B76C6D">
        <w:t xml:space="preserve">Mladen Pavičić, Split, Antuna Branka Šimića </w:t>
      </w:r>
      <w:proofErr w:type="spellStart"/>
      <w:r w:rsidR="00B76C6D">
        <w:t>58</w:t>
      </w:r>
      <w:proofErr w:type="spellEnd"/>
      <w:r w:rsidR="00B76C6D">
        <w:t xml:space="preserve">, </w:t>
      </w:r>
      <w:proofErr w:type="spellStart"/>
      <w:r w:rsidR="00B76C6D">
        <w:t>OIB</w:t>
      </w:r>
      <w:proofErr w:type="spellEnd"/>
      <w:r w:rsidR="00B76C6D">
        <w:t xml:space="preserve">: </w:t>
      </w:r>
      <w:proofErr w:type="spellStart"/>
      <w:r w:rsidR="00B76C6D">
        <w:t>02593188458</w:t>
      </w:r>
      <w:proofErr w:type="spellEnd"/>
      <w:r w:rsidR="00B76C6D">
        <w:t>,</w:t>
      </w:r>
      <w:r w:rsidR="00B76C6D" w:rsidRPr="00252067">
        <w:t xml:space="preserve"> </w:t>
      </w:r>
      <w:r w:rsidR="00B76C6D">
        <w:t xml:space="preserve">u iznosu od </w:t>
      </w:r>
      <w:proofErr w:type="spellStart"/>
      <w:r w:rsidR="00B76C6D">
        <w:t>114.755</w:t>
      </w:r>
      <w:proofErr w:type="spellEnd"/>
      <w:r w:rsidR="00B76C6D">
        <w:t>,</w:t>
      </w:r>
      <w:proofErr w:type="spellStart"/>
      <w:r w:rsidR="00B76C6D">
        <w:t>35</w:t>
      </w:r>
      <w:proofErr w:type="spellEnd"/>
      <w:r w:rsidR="00B76C6D">
        <w:t xml:space="preserve"> kn, (</w:t>
      </w:r>
      <w:proofErr w:type="spellStart"/>
      <w:r w:rsidR="00B76C6D">
        <w:t>ID</w:t>
      </w:r>
      <w:proofErr w:type="spellEnd"/>
      <w:r w:rsidR="00B76C6D">
        <w:t xml:space="preserve"> nadmetanja: </w:t>
      </w:r>
      <w:proofErr w:type="spellStart"/>
      <w:r w:rsidR="00B76C6D">
        <w:t>8751</w:t>
      </w:r>
      <w:proofErr w:type="spellEnd"/>
      <w:r w:rsidR="00B76C6D">
        <w:t xml:space="preserve">) na račun broj </w:t>
      </w:r>
      <w:proofErr w:type="spellStart"/>
      <w:r w:rsidR="00B76C6D">
        <w:t>HR26</w:t>
      </w:r>
      <w:proofErr w:type="spellEnd"/>
      <w:r w:rsidR="00B76C6D">
        <w:t xml:space="preserve"> </w:t>
      </w:r>
      <w:proofErr w:type="spellStart"/>
      <w:r w:rsidR="00B76C6D">
        <w:t>2360</w:t>
      </w:r>
      <w:proofErr w:type="spellEnd"/>
      <w:r w:rsidR="00B76C6D">
        <w:t xml:space="preserve"> </w:t>
      </w:r>
      <w:proofErr w:type="spellStart"/>
      <w:r w:rsidR="00B76C6D">
        <w:t>0003</w:t>
      </w:r>
      <w:proofErr w:type="spellEnd"/>
      <w:r w:rsidR="00B76C6D">
        <w:t xml:space="preserve"> </w:t>
      </w:r>
      <w:proofErr w:type="spellStart"/>
      <w:r w:rsidR="00B76C6D">
        <w:t>2224</w:t>
      </w:r>
      <w:proofErr w:type="spellEnd"/>
      <w:r w:rsidR="00B76C6D">
        <w:t xml:space="preserve"> </w:t>
      </w:r>
      <w:proofErr w:type="spellStart"/>
      <w:r w:rsidR="00B76C6D">
        <w:t>3932</w:t>
      </w:r>
      <w:proofErr w:type="spellEnd"/>
      <w:r w:rsidR="00B76C6D">
        <w:t xml:space="preserve"> 7</w:t>
      </w:r>
      <w:r w:rsidRPr="009B546D">
        <w:t>“</w:t>
      </w:r>
    </w:p>
    <w:p w:rsidRDefault="00590584" w:rsidP="00590584" w:rsidR="00590584" w:rsidRPr="009B546D">
      <w:pPr>
        <w:jc w:val="both"/>
      </w:pPr>
    </w:p>
    <w:p w:rsidRDefault="00590584" w:rsidP="00590584" w:rsidR="00590584" w:rsidRPr="009B546D">
      <w:pPr>
        <w:ind w:firstLine="360"/>
        <w:jc w:val="both"/>
      </w:pPr>
      <w:r w:rsidRPr="009B546D">
        <w:t xml:space="preserve">II. </w:t>
      </w:r>
      <w:r w:rsidRPr="009B546D">
        <w:tab/>
        <w:t xml:space="preserve">      </w:t>
      </w:r>
      <w:r>
        <w:t>U preostalom dijelu naveden</w:t>
      </w:r>
      <w:r w:rsidR="00B76C6D">
        <w:t>i</w:t>
      </w:r>
      <w:r w:rsidRPr="009B546D">
        <w:t xml:space="preserve"> </w:t>
      </w:r>
      <w:r>
        <w:t>zaključak</w:t>
      </w:r>
      <w:r w:rsidRPr="009B546D">
        <w:t xml:space="preserve"> ostaje neizmijenjen.</w:t>
      </w:r>
    </w:p>
    <w:p w:rsidRDefault="00590584" w:rsidP="00590584" w:rsidR="00590584" w:rsidRPr="009B546D">
      <w:pPr>
        <w:jc w:val="both"/>
      </w:pPr>
    </w:p>
    <w:p w:rsidRDefault="00590584" w:rsidP="00590584" w:rsidR="00590584" w:rsidRPr="009B546D">
      <w:pPr>
        <w:jc w:val="center"/>
      </w:pPr>
      <w:r w:rsidRPr="009B546D">
        <w:t>Obrazloženje</w:t>
      </w:r>
    </w:p>
    <w:p w:rsidRDefault="00590584" w:rsidP="00590584" w:rsidR="00590584" w:rsidRPr="009B546D">
      <w:pPr>
        <w:jc w:val="center"/>
      </w:pPr>
    </w:p>
    <w:p w:rsidRDefault="00590584" w:rsidP="00590584" w:rsidR="00590584" w:rsidRPr="009B546D">
      <w:pPr>
        <w:ind w:firstLine="720"/>
        <w:jc w:val="both"/>
      </w:pPr>
      <w:r w:rsidRPr="009B546D">
        <w:t xml:space="preserve">U </w:t>
      </w:r>
      <w:r>
        <w:t>Zaključku</w:t>
      </w:r>
      <w:r w:rsidRPr="009B546D">
        <w:t xml:space="preserve"> naslovnog suda Poslovni broj </w:t>
      </w:r>
      <w:r w:rsidR="00B76C6D" w:rsidRPr="00590584">
        <w:t>1 St-</w:t>
      </w:r>
      <w:proofErr w:type="spellStart"/>
      <w:r w:rsidR="00B76C6D" w:rsidRPr="00590584">
        <w:t>5</w:t>
      </w:r>
      <w:r w:rsidR="00B76C6D">
        <w:t>8</w:t>
      </w:r>
      <w:proofErr w:type="spellEnd"/>
      <w:r w:rsidR="00B76C6D" w:rsidRPr="00590584">
        <w:t>/</w:t>
      </w:r>
      <w:proofErr w:type="spellStart"/>
      <w:r w:rsidR="00B76C6D" w:rsidRPr="00590584">
        <w:t>2015</w:t>
      </w:r>
      <w:proofErr w:type="spellEnd"/>
      <w:r w:rsidR="00B76C6D" w:rsidRPr="00590584">
        <w:t>-</w:t>
      </w:r>
      <w:proofErr w:type="spellStart"/>
      <w:r w:rsidR="00B76C6D">
        <w:t>62</w:t>
      </w:r>
      <w:proofErr w:type="spellEnd"/>
      <w:r w:rsidR="00B76C6D">
        <w:t xml:space="preserve"> od </w:t>
      </w:r>
      <w:proofErr w:type="spellStart"/>
      <w:r w:rsidR="00B76C6D">
        <w:t>18</w:t>
      </w:r>
      <w:proofErr w:type="spellEnd"/>
      <w:r w:rsidR="00B76C6D" w:rsidRPr="00590584">
        <w:t xml:space="preserve">. srpnja </w:t>
      </w:r>
      <w:proofErr w:type="spellStart"/>
      <w:r w:rsidRPr="00590584">
        <w:t>2018</w:t>
      </w:r>
      <w:proofErr w:type="spellEnd"/>
      <w:r w:rsidRPr="009B546D">
        <w:t>. godine</w:t>
      </w:r>
      <w:r>
        <w:t xml:space="preserve"> u izreci zaključka</w:t>
      </w:r>
      <w:r w:rsidRPr="009B546D">
        <w:t xml:space="preserve">, nastala je očita greška u pisanju, pa je stoga valjalo odlučiti kao u izreci ovog rješenja temeljem čl. </w:t>
      </w:r>
      <w:proofErr w:type="spellStart"/>
      <w:r w:rsidRPr="009B546D">
        <w:t>342</w:t>
      </w:r>
      <w:proofErr w:type="spellEnd"/>
      <w:r w:rsidRPr="009B546D">
        <w:t xml:space="preserve">. i </w:t>
      </w:r>
      <w:proofErr w:type="spellStart"/>
      <w:r w:rsidRPr="009B546D">
        <w:t>347</w:t>
      </w:r>
      <w:proofErr w:type="spellEnd"/>
      <w:r w:rsidRPr="009B546D">
        <w:t xml:space="preserve">. </w:t>
      </w:r>
      <w:proofErr w:type="spellStart"/>
      <w:r w:rsidRPr="009B546D">
        <w:t>ZPP</w:t>
      </w:r>
      <w:proofErr w:type="spellEnd"/>
      <w:r w:rsidRPr="009B546D">
        <w:t>-a.</w:t>
      </w:r>
    </w:p>
    <w:p w:rsidRDefault="00984E5F" w:rsidP="00590584" w:rsidR="00984E5F">
      <w:pPr>
        <w:pStyle w:val="Obinitekst"/>
        <w:jc w:val="both"/>
      </w:pPr>
    </w:p>
    <w:p w:rsidRDefault="001E1C76" w:rsidP="00590584" w:rsidR="001E1C76" w:rsidRPr="007D0794">
      <w:pPr>
        <w:jc w:val="center"/>
      </w:pPr>
      <w:r>
        <w:t>U Pa</w:t>
      </w:r>
      <w:r w:rsidRPr="00F06A9B">
        <w:t xml:space="preserve">zinu </w:t>
      </w:r>
      <w:proofErr w:type="spellStart"/>
      <w:r w:rsidR="00B76C6D">
        <w:t>20</w:t>
      </w:r>
      <w:proofErr w:type="spellEnd"/>
      <w:r w:rsidR="00590584">
        <w:t>. srpnja</w:t>
      </w:r>
      <w:r>
        <w:t xml:space="preserve"> </w:t>
      </w:r>
      <w:proofErr w:type="spellStart"/>
      <w:r>
        <w:t>2018</w:t>
      </w:r>
      <w:proofErr w:type="spellEnd"/>
      <w:r w:rsidRPr="001568BE">
        <w:t>.</w:t>
      </w:r>
    </w:p>
    <w:p w:rsidRDefault="001E1C76" w:rsidP="001E1C76" w:rsidR="001E1C76"/>
    <w:p w:rsidRDefault="001E1C76" w:rsidP="001E1C76" w:rsidR="001E1C76" w:rsidRPr="007D0794"/>
    <w:p w:rsidRDefault="001E1C76" w:rsidP="001E1C76" w:rsidR="001E1C76" w:rsidRPr="007D0794">
      <w:r w:rsidRPr="007D0794">
        <w:t xml:space="preserve">                                                                                         </w:t>
      </w:r>
      <w:r w:rsidRPr="007D0794">
        <w:tab/>
      </w:r>
      <w:r w:rsidRPr="007D0794">
        <w:tab/>
      </w:r>
      <w:r>
        <w:t xml:space="preserve">    Stečajni sudac</w:t>
      </w:r>
    </w:p>
    <w:p w:rsidRDefault="001E1C76" w:rsidP="00867692" w:rsidR="001E1C76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Pr="007D0794">
        <w:tab/>
        <w:t xml:space="preserve">         </w:t>
      </w:r>
      <w:r w:rsidRPr="007D0794">
        <w:tab/>
      </w:r>
      <w:r w:rsidRPr="007D0794">
        <w:tab/>
      </w:r>
      <w:r>
        <w:t xml:space="preserve">       </w:t>
      </w:r>
      <w:r>
        <w:tab/>
      </w:r>
      <w:r w:rsidR="00B76C6D">
        <w:t xml:space="preserve">   </w:t>
      </w:r>
      <w:r>
        <w:t>Damir Rabar</w:t>
      </w:r>
      <w:r w:rsidR="001A14F7">
        <w:t>, v.r.</w:t>
      </w:r>
    </w:p>
    <w:p w:rsidRDefault="00867692" w:rsidP="00867692" w:rsidR="00867692">
      <w:pPr>
        <w:ind w:firstLine="708"/>
      </w:pPr>
    </w:p>
    <w:p w:rsidRDefault="001E1C76" w:rsidP="001E1C76" w:rsidR="001E1C76" w:rsidRPr="007D0794"/>
    <w:p w:rsidRDefault="001E1C76" w:rsidP="001E1C76" w:rsidR="001E1C76" w:rsidRPr="00CB66E1">
      <w:pPr>
        <w:rPr>
          <w:b/>
        </w:rPr>
      </w:pPr>
      <w:r w:rsidRPr="00CB66E1">
        <w:t>UPUTA O PRAVNOM LIJEKU:</w:t>
      </w:r>
    </w:p>
    <w:p w:rsidRDefault="001E1C76" w:rsidP="001E1C76" w:rsidR="001E1C76" w:rsidRPr="00CB66E1">
      <w:pPr>
        <w:jc w:val="both"/>
        <w:rPr>
          <w:b/>
        </w:rPr>
      </w:pPr>
      <w:r>
        <w:tab/>
        <w:t>Protiv zaključka nije dopušten pravni lijek</w:t>
      </w:r>
      <w:r w:rsidRPr="00CB66E1">
        <w:t xml:space="preserve">. </w:t>
      </w:r>
    </w:p>
    <w:p w:rsidRDefault="001E1C76" w:rsidP="001E1C76" w:rsidR="001E1C76">
      <w:pPr>
        <w:jc w:val="both"/>
        <w:rPr>
          <w:b/>
        </w:rPr>
      </w:pPr>
    </w:p>
    <w:p w:rsidRDefault="001E1C76" w:rsidP="001E1C76" w:rsidR="001E1C76">
      <w:r>
        <w:t>DNA:</w:t>
      </w:r>
    </w:p>
    <w:p w:rsidRDefault="001E1C76" w:rsidP="001E1C76" w:rsidR="001E1C76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1B5B26" w:rsidP="00844CB6" w:rsidR="00793278">
      <w:r>
        <w:t xml:space="preserve">- </w:t>
      </w:r>
      <w:r w:rsidR="00B76C6D">
        <w:t>e-oglasna ploča 8 dana</w:t>
      </w:r>
    </w:p>
    <w:sectPr w:rsidSect="00675CE5" w:rsidR="0079327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060" w:rsidR="00682060">
      <w:r>
        <w:separator/>
      </w:r>
    </w:p>
  </w:endnote>
  <w:endnote w:id="0" w:type="continuationSeparator">
    <w:p w:rsidRDefault="00682060" w:rsidR="00682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060" w:rsidR="00682060">
      <w:r>
        <w:separator/>
      </w:r>
    </w:p>
  </w:footnote>
  <w:footnote w:id="0" w:type="continuationSeparator">
    <w:p w:rsidRDefault="00682060" w:rsidR="006820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00731E" w:rsidP="006C2309" w:rsidR="006C2309" w:rsidRPr="001568BE">
        <w:r>
          <w:tab/>
        </w:r>
        <w:r w:rsidR="0053124C">
          <w:tab/>
        </w:r>
        <w:r w:rsidR="0053124C">
          <w:tab/>
        </w:r>
        <w:r w:rsidR="0053124C">
          <w:tab/>
        </w:r>
        <w:r w:rsidR="0053124C">
          <w:tab/>
        </w:r>
        <w:r w:rsidR="0053124C"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90584">
          <w:rPr>
            <w:noProof/>
          </w:rPr>
          <w:t>2</w:t>
        </w:r>
        <w:r>
          <w:fldChar w:fldCharType="end"/>
        </w:r>
        <w:r>
          <w:tab/>
        </w:r>
        <w:r w:rsidR="0053124C">
          <w:tab/>
        </w:r>
        <w:r w:rsidR="0053124C">
          <w:tab/>
        </w:r>
        <w:r w:rsidR="0053124C">
          <w:tab/>
        </w:r>
        <w:r w:rsidR="006C2309">
          <w:t>1 St-</w:t>
        </w:r>
        <w:proofErr w:type="spellStart"/>
        <w:r w:rsidR="006C2309">
          <w:t>56</w:t>
        </w:r>
        <w:proofErr w:type="spellEnd"/>
        <w:r w:rsidR="006C2309" w:rsidRPr="001568BE">
          <w:t>/</w:t>
        </w:r>
        <w:proofErr w:type="spellStart"/>
        <w:r w:rsidR="006C2309" w:rsidRPr="001568BE">
          <w:t>20</w:t>
        </w:r>
        <w:r w:rsidR="006C2309" w:rsidRPr="00F06A9B">
          <w:t>1</w:t>
        </w:r>
        <w:r w:rsidR="006C2309">
          <w:t>5</w:t>
        </w:r>
        <w:proofErr w:type="spellEnd"/>
        <w:r w:rsidR="006C2309" w:rsidRPr="00F06A9B">
          <w:t>-</w:t>
        </w:r>
        <w:proofErr w:type="spellStart"/>
        <w:r w:rsidR="006C2309">
          <w:t>104</w:t>
        </w:r>
        <w:proofErr w:type="spellEnd"/>
      </w:p>
      <w:p w:rsidRDefault="00BA243D" w:rsidR="003E5AEE">
        <w:pPr>
          <w:pStyle w:val="Zaglavlje"/>
          <w:jc w:val="center"/>
        </w:pPr>
      </w:p>
    </w:sdtContent>
  </w:sdt>
  <w:p w:rsidRDefault="00BA243D" w:rsidR="003E5AE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45A9D"/>
    <w:multiLevelType w:val="hybridMultilevel"/>
    <w:tmpl w:val="5E707406"/>
    <w:lvl w:tplc="871CE1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1C76"/>
    <w:rsid w:val="0000731E"/>
    <w:rsid w:val="00094D2A"/>
    <w:rsid w:val="00186E3D"/>
    <w:rsid w:val="001959EF"/>
    <w:rsid w:val="001A14F7"/>
    <w:rsid w:val="001B5B26"/>
    <w:rsid w:val="001E1C76"/>
    <w:rsid w:val="002006CE"/>
    <w:rsid w:val="00306B87"/>
    <w:rsid w:val="00391CD8"/>
    <w:rsid w:val="003E6B58"/>
    <w:rsid w:val="003F77C6"/>
    <w:rsid w:val="00456588"/>
    <w:rsid w:val="00460A0B"/>
    <w:rsid w:val="004E7826"/>
    <w:rsid w:val="0050380B"/>
    <w:rsid w:val="00520DD6"/>
    <w:rsid w:val="0053124C"/>
    <w:rsid w:val="00554328"/>
    <w:rsid w:val="0058263A"/>
    <w:rsid w:val="00590584"/>
    <w:rsid w:val="00591561"/>
    <w:rsid w:val="00605D9E"/>
    <w:rsid w:val="00606BED"/>
    <w:rsid w:val="00633344"/>
    <w:rsid w:val="00675CE5"/>
    <w:rsid w:val="00682060"/>
    <w:rsid w:val="006C06BB"/>
    <w:rsid w:val="006C2309"/>
    <w:rsid w:val="00721844"/>
    <w:rsid w:val="00753C5C"/>
    <w:rsid w:val="00793278"/>
    <w:rsid w:val="007D38B0"/>
    <w:rsid w:val="007E11F8"/>
    <w:rsid w:val="007E6459"/>
    <w:rsid w:val="00844CB6"/>
    <w:rsid w:val="00867692"/>
    <w:rsid w:val="008769A4"/>
    <w:rsid w:val="008D45CA"/>
    <w:rsid w:val="00974AE1"/>
    <w:rsid w:val="00984E5F"/>
    <w:rsid w:val="00985388"/>
    <w:rsid w:val="00A41E51"/>
    <w:rsid w:val="00A9703E"/>
    <w:rsid w:val="00AB2DBB"/>
    <w:rsid w:val="00B174CA"/>
    <w:rsid w:val="00B76C6D"/>
    <w:rsid w:val="00B83CCB"/>
    <w:rsid w:val="00B8592A"/>
    <w:rsid w:val="00B95A22"/>
    <w:rsid w:val="00B9729B"/>
    <w:rsid w:val="00BA243D"/>
    <w:rsid w:val="00BF20D5"/>
    <w:rsid w:val="00BF3051"/>
    <w:rsid w:val="00C36D6E"/>
    <w:rsid w:val="00C765C3"/>
    <w:rsid w:val="00C92C88"/>
    <w:rsid w:val="00CB7FEA"/>
    <w:rsid w:val="00D41AC8"/>
    <w:rsid w:val="00D55596"/>
    <w:rsid w:val="00D66FB1"/>
    <w:rsid w:val="00D87602"/>
    <w:rsid w:val="00DF0360"/>
    <w:rsid w:val="00DF5904"/>
    <w:rsid w:val="00ED13ED"/>
    <w:rsid w:val="00EE2FEA"/>
    <w:rsid w:val="00F35F85"/>
    <w:rsid w:val="00F902A8"/>
    <w:rsid w:val="00F9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4E5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1C7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cs="Tahoma" w:eastAsia="Times New Roman" w:hAnsi="Tahoma" w:asci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unhideWhenUsed/>
    <w:rsid w:val="001E1C76"/>
    <w:rPr>
      <w:rFonts w:cstheme="minorBidi" w:eastAsiaTheme="minorHAnsi" w:hAnsi="Calibri" w:ascii="Calibri"/>
      <w:bCs w:val="false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1E1C76"/>
    <w:rPr>
      <w:rFonts w:hAnsi="Calibri" w:asci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29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24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43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43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43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43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4E5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1C7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ascii="Tahoma" w:cs="Tahoma" w:eastAsia="Times New Roman" w:hAns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unhideWhenUsed/>
    <w:rsid w:val="001E1C76"/>
    <w:rPr>
      <w:rFonts w:ascii="Calibri" w:cstheme="minorBidi" w:eastAsiaTheme="minorHAnsi" w:hAnsi="Calibri"/>
      <w:bCs w:val="0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1E1C76"/>
    <w:rPr>
      <w:rFonts w:ascii="Calibri" w:hAns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729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24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43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43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43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43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61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St-58/2015</izvorni_sadrzaj>
    <derivirana_varijabla naziv="DomainObject.Predmet.OznakaBroj_1">St-58/2015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ANNAPOLIS NEKRETNINE d.o.o. NOVIGRAD</izvorni_sadrzaj>
    <derivirana_varijabla naziv="DomainObject.Predmet.ProtustrankaFormated_1">  ANNAPOLIS NEKRETNINE d.o.o. NOVIGRAD</derivirana_varijabla>
  </DomainObject.Predmet.ProtustrankaFormated>
  <DomainObject.Predmet.ProtustrankaFormatedOIB>
    <izvorni_sadrzaj>  ANNAPOLIS NEKRETNINE d.o.o. NOVIGRAD, OIB 84221918287</izvorni_sadrzaj>
    <derivirana_varijabla naziv="DomainObject.Predmet.ProtustrankaFormatedOIB_1">  ANNAPOLIS NEKRETNINE d.o.o. NOVIGRAD, OIB 84221918287</derivirana_varijabla>
  </DomainObject.Predmet.ProtustrankaFormatedOIB>
  <DomainObject.Predmet.ProtustrankaFormatedWithAdress>
    <izvorni_sadrzaj> ANNAPOLIS NEKRETNINE d.o.o. NOVIGRAD, Rotonda 1, 52466 Novigrad</izvorni_sadrzaj>
    <derivirana_varijabla naziv="DomainObject.Predmet.ProtustrankaFormatedWithAdress_1"> ANNAPOLIS NEKRETNINE d.o.o. NOVIGRAD, Rotonda 1, 52466 Novigrad</derivirana_varijabla>
  </DomainObject.Predmet.ProtustrankaFormatedWithAdress>
  <DomainObject.Predmet.ProtustrankaFormatedWithAdressOIB>
    <izvorni_sadrzaj> ANNAPOLIS NEKRETNINE d.o.o. NOVIGRAD, OIB 84221918287, Rotonda 1, 52466 Novigrad</izvorni_sadrzaj>
    <derivirana_varijabla naziv="DomainObject.Predmet.ProtustrankaFormatedWithAdressOIB_1"> ANNAPOLIS NEKRETNINE d.o.o. NOVIGRAD, OIB 84221918287, Rotonda 1, 52466 Novigrad</derivirana_varijabla>
  </DomainObject.Predmet.ProtustrankaFormatedWithAdressOIB>
  <DomainObject.Predmet.ProtustrankaWithAdress>
    <izvorni_sadrzaj>ANNAPOLIS NEKRETNINE d.o.o. NOVIGRAD Rotonda 1, 52466 Novigrad</izvorni_sadrzaj>
    <derivirana_varijabla naziv="DomainObject.Predmet.ProtustrankaWithAdress_1">ANNAPOLIS NEKRETNINE d.o.o. NOVIGRAD Rotonda 1, 52466 Novigrad</derivirana_varijabla>
  </DomainObject.Predmet.ProtustrankaWithAdress>
  <DomainObject.Predmet.ProtustrankaWithAdressOIB>
    <izvorni_sadrzaj>ANNAPOLIS NEKRETNINE d.o.o. NOVIGRAD, OIB 84221918287, Rotonda 1, 52466 Novigrad</izvorni_sadrzaj>
    <derivirana_varijabla naziv="DomainObject.Predmet.ProtustrankaWithAdressOIB_1">ANNAPOLIS NEKRETNINE d.o.o. NOVIGRAD, OIB 84221918287, Rotonda 1, 52466 Novigrad</derivirana_varijabla>
  </DomainObject.Predmet.ProtustrankaWithAdressOIB>
  <DomainObject.Predmet.ProtustrankaNazivFormated>
    <izvorni_sadrzaj>ANNAPOLIS NEKRETNINE d.o.o. NOVIGRAD</izvorni_sadrzaj>
    <derivirana_varijabla naziv="DomainObject.Predmet.ProtustrankaNazivFormated_1">ANNAPOLIS NEKRETNINE d.o.o. NOVIGRAD</derivirana_varijabla>
  </DomainObject.Predmet.ProtustrankaNazivFormated>
  <DomainObject.Predmet.ProtustrankaNazivFormatedOIB>
    <izvorni_sadrzaj>ANNAPOLIS NEKRETNINE d.o.o. NOVIGRAD, OIB 84221918287</izvorni_sadrzaj>
    <derivirana_varijabla naziv="DomainObject.Predmet.ProtustrankaNazivFormatedOIB_1">ANNAPOLIS NEKRETNINE d.o.o. NOVIGRAD, OIB 84221918287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104651.50</izvorni_sadrzaj>
    <derivirana_varijabla naziv="DomainObject.Predmet.TrenutnaVrijednost_1">104651.50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ANNAPOLIS NEKRETNINE d.o.o. NOVIGRAD</item>
    </izvorni_sadrzaj>
    <derivirana_varijabla naziv="DomainObject.Predmet.ProtuStrankaListFormated_1">
      <item>ANNAPOLIS NEKRETNINE d.o.o. NOVIGRAD</item>
    </derivirana_varijabla>
  </DomainObject.Predmet.ProtuStrankaListFormated>
  <DomainObject.Predmet.ProtuStrankaListFormatedOIB>
    <izvorni_sadrzaj>
      <item>ANNAPOLIS NEKRETNINE d.o.o. NOVIGRAD, OIB 84221918287</item>
    </izvorni_sadrzaj>
    <derivirana_varijabla naziv="DomainObject.Predmet.ProtuStrankaListFormatedOIB_1">
      <item>ANNAPOLIS NEKRETNINE d.o.o. NOVIGRAD, OIB 84221918287</item>
    </derivirana_varijabla>
  </DomainObject.Predmet.ProtuStrankaListFormatedOIB>
  <DomainObject.Predmet.ProtuStrankaListFormatedWithAdress>
    <izvorni_sadrzaj>
      <item>ANNAPOLIS NEKRETNINE d.o.o. NOVIGRAD, Rotonda 1, 52466 Novigrad</item>
    </izvorni_sadrzaj>
    <derivirana_varijabla naziv="DomainObject.Predmet.ProtuStrankaListFormatedWithAdress_1">
      <item>ANNAPOLIS NEKRETNINE d.o.o. NOVIGRAD, Rotonda 1, 52466 Novigrad</item>
    </derivirana_varijabla>
  </DomainObject.Predmet.ProtuStrankaListFormatedWithAdress>
  <DomainObject.Predmet.ProtuStrankaListFormatedWithAdressOIB>
    <izvorni_sadrzaj>
      <item>ANNAPOLIS NEKRETNINE d.o.o. NOVIGRAD, OIB 84221918287, Rotonda 1, 52466 Novigrad</item>
    </izvorni_sadrzaj>
    <derivirana_varijabla naziv="DomainObject.Predmet.ProtuStrankaListFormatedWithAdressOIB_1">
      <item>ANNAPOLIS NEKRETNINE d.o.o. NOVIGRAD, OIB 84221918287, Rotonda 1, 52466 Novigrad</item>
    </derivirana_varijabla>
  </DomainObject.Predmet.ProtuStrankaListFormatedWithAdressOIB>
  <DomainObject.Predmet.ProtuStrankaListNazivFormated>
    <izvorni_sadrzaj>
      <item>ANNAPOLIS NEKRETNINE d.o.o. NOVIGRAD</item>
    </izvorni_sadrzaj>
    <derivirana_varijabla naziv="DomainObject.Predmet.ProtuStrankaListNazivFormated_1">
      <item>ANNAPOLIS NEKRETNINE d.o.o. NOVIGRAD</item>
    </derivirana_varijabla>
  </DomainObject.Predmet.ProtuStrankaListNazivFormated>
  <DomainObject.Predmet.ProtuStrankaListNazivFormatedOIB>
    <izvorni_sadrzaj>
      <item>ANNAPOLIS NEKRETNINE d.o.o. NOVIGRAD, OIB 84221918287</item>
    </izvorni_sadrzaj>
    <derivirana_varijabla naziv="DomainObject.Predmet.ProtuStrankaListNazivFormatedOIB_1">
      <item>ANNAPOLIS NEKRETNINE d.o.o. NOVIGRAD, OIB 84221918287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ANNAPOLIS NEKRETNINE d.o.o. NOVIGRAD</izvorni_sadrzaj>
    <derivirana_varijabla naziv="DomainObject.Predmet.ProtustrankaIDrugi_1">ANNAPOLIS NEKRETNINE d.o.o. NOVIGRAD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ANNAPOLIS NEKRETNINE d.o.o. NOVIGRAD, OIB 84221918287, Rotonda 1, 52466 Novigrad</izvorni_sadrzaj>
    <derivirana_varijabla naziv="DomainObject.Predmet.ProtustrankaIDrugiAdressOIB_1">ANNAPOLIS NEKRETNINE d.o.o. NOVIGRAD, OIB 84221918287, Rotonda 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ANNAPOLIS NEKRETNINE d.o.o. NOVIGRAD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ANNAPOLIS NEKRETNINE d.o.o. NOVIGRAD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ANNAPOLIS NEKRETNINE d.o.o. NOVIGRAD, OIB 84221918287, Rotonda 1,52466 Novigrad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ANNAPOLIS NEKRETNINE d.o.o. NOVIGRAD, OIB 84221918287, Rotonda 1,52466 Novigrad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84221918287</item>
      <item>, OIB null</item>
    </izvorni_sadrzaj>
    <derivirana_varijabla naziv="DomainObject.Predmet.SudioniciListNazivOIB_1">
      <item>, OIB 52634238587</item>
      <item>, OIB 84221918287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203</properties:Words>
  <properties:Characters>1059</properties:Characters>
  <properties:Lines>46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2018-07-20T12:40:00Z</dcterms:created>
  <dc:creator>Jasmina Matika</dc:creator>
  <cp:lastModifiedBy>Lorena Paris Aničić</cp:lastModifiedBy>
  <cp:lastPrinted>2018-07-20T12:44:00Z</cp:lastPrinted>
  <dcterms:modified xmlns:xsi="http://www.w3.org/2001/XMLSchema-instance" xsi:type="dcterms:W3CDTF">2018-07-20T12:45:00Z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(St-58-15 ZAKLJUČAK - NALOG FINI -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