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95c5" w14:paraId="95895c5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AD7BAC">
        <w:t>1</w:t>
      </w:r>
      <w:r w:rsidR="00535A12">
        <w:t>7</w:t>
      </w:r>
      <w:r w:rsidR="00064D35">
        <w:t>22</w:t>
      </w:r>
      <w:r>
        <w:t>/1</w:t>
      </w:r>
      <w:r w:rsidR="00064D35">
        <w:t>6</w:t>
      </w:r>
      <w:r>
        <w:t>-</w:t>
      </w:r>
      <w:r w:rsidR="00AD7BAC">
        <w:t>3</w:t>
      </w:r>
      <w:r w:rsidR="00064D35">
        <w:t>3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7A7A88" w:rsidP="00D63025" w:rsidR="007A7A88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064D35" w:rsidRPr="00D03A64">
        <w:t>BRANITELJSKA ZADRUGA LEGE-OS ZA PROIZVODNJU I USLUGE</w:t>
      </w:r>
      <w:r w:rsidR="00403AAE">
        <w:t xml:space="preserve"> u stečaju</w:t>
      </w:r>
      <w:r w:rsidR="00064D35" w:rsidRPr="00D03A64">
        <w:t>, Erdut, Ivana Bakića 36, MBS 030120147, OIB: 31923261896</w:t>
      </w:r>
      <w:r>
        <w:t xml:space="preserve">, dana </w:t>
      </w:r>
      <w:r w:rsidR="00751B6D">
        <w:t>25</w:t>
      </w:r>
      <w:r>
        <w:t xml:space="preserve">. </w:t>
      </w:r>
      <w:r w:rsidR="00535A12">
        <w:t>rujn</w:t>
      </w:r>
      <w:r>
        <w:t>a 201</w:t>
      </w:r>
      <w:r w:rsidR="0084505A">
        <w:t>8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CF1943" w:rsidR="00C56D76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C56D76" w:rsidP="00CF1943" w:rsidR="00C56D7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51B6D" w:rsidP="009946C6" w:rsidR="00C56D76" w:rsidRPr="006A0751">
            <w:r w:rsidRPr="00751B6D">
              <w:t>RH, MF, OIB 18683136487, Zagreb, Katančićeva 5/a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0F33" w:rsidP="00CF1943" w:rsidR="00C56D76" w:rsidRPr="00C56D76">
            <w:pPr>
              <w:jc w:val="right"/>
              <w:rPr>
                <w:color w:val="000000"/>
              </w:rPr>
            </w:pPr>
            <w:r w:rsidRPr="00200F33">
              <w:t>97.717,47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0F33" w:rsidP="00CF1943" w:rsidR="00C56D76" w:rsidRPr="00C56D76">
            <w:pPr>
              <w:jc w:val="right"/>
              <w:rPr>
                <w:color w:val="000000"/>
              </w:rPr>
            </w:pPr>
            <w:r w:rsidRPr="00200F33">
              <w:t>97.717,47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6D76" w:rsidP="00CF1943" w:rsidR="00C56D76" w:rsidRPr="00C71413">
            <w:pPr>
              <w:jc w:val="right"/>
              <w:rPr>
                <w:color w:val="000000"/>
              </w:rPr>
            </w:pPr>
          </w:p>
        </w:tc>
      </w:tr>
      <w:tr w:rsidTr="00CF1943" w:rsidR="00C200AE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200AE" w:rsidP="00CF1943" w:rsidR="00C200AE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C200AE" w:rsidP="00CF1943" w:rsidR="00C200AE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00F33" w:rsidP="00CF1943" w:rsidR="00C200AE" w:rsidRPr="00C71413">
            <w:pPr>
              <w:jc w:val="right"/>
              <w:rPr>
                <w:b/>
                <w:bCs/>
              </w:rPr>
            </w:pPr>
            <w:r w:rsidRPr="00200F33">
              <w:t>97.717,47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200F33" w:rsidP="00CF1943" w:rsidR="00C200AE" w:rsidRPr="00C50425">
            <w:pPr>
              <w:jc w:val="right"/>
              <w:rPr>
                <w:bCs/>
                <w:color w:val="000000"/>
              </w:rPr>
            </w:pPr>
            <w:r w:rsidRPr="00200F33">
              <w:t>97.717,47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26F80" w:rsidP="003D797E" w:rsidR="00626F80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17"/>
        <w:gridCol w:w="4331"/>
        <w:gridCol w:w="1763"/>
        <w:gridCol w:w="1476"/>
        <w:gridCol w:w="1483"/>
      </w:tblGrid>
      <w:tr w:rsidTr="006639A1" w:rsidR="00313312" w:rsidRPr="00FE1D39">
        <w:trPr>
          <w:trHeight w:val="900"/>
          <w:tblHeader/>
        </w:trPr>
        <w:tc>
          <w:tcPr>
            <w:tcW w:type="pct" w:w="27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6639A1" w:rsidR="00313312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751B6D" w:rsidP="00724E43" w:rsidR="00313312" w:rsidRPr="00C71413">
            <w:pPr>
              <w:rPr>
                <w:color w:val="000000"/>
              </w:rPr>
            </w:pPr>
            <w:r w:rsidRPr="00751B6D">
              <w:t>RH, MF, OIB 18683136487, Zagreb, Katančićeva 5/a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0F33" w:rsidP="00724E43" w:rsidR="00313312" w:rsidRPr="00C71413">
            <w:pPr>
              <w:jc w:val="right"/>
              <w:rPr>
                <w:color w:val="000000"/>
              </w:rPr>
            </w:pPr>
            <w:r w:rsidRPr="00200F33">
              <w:rPr>
                <w:color w:val="000000"/>
              </w:rPr>
              <w:t>38,37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0F33" w:rsidP="00724E43" w:rsidR="00313312" w:rsidRPr="00C71413">
            <w:pPr>
              <w:jc w:val="right"/>
              <w:rPr>
                <w:color w:val="000000"/>
              </w:rPr>
            </w:pPr>
            <w:r w:rsidRPr="00200F33">
              <w:rPr>
                <w:color w:val="000000"/>
              </w:rPr>
              <w:t>38,37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6639A1" w:rsidR="00313312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2.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0F33" w:rsidP="00724E43" w:rsidR="00313312" w:rsidRPr="00FC1A8A">
            <w:r w:rsidRPr="00200F33">
              <w:t>HEP ODS d.o.o. Šibenik, Ante Šupuka, OIB 46830600751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313312" w:rsidRPr="006A0751">
            <w:pPr>
              <w:jc w:val="right"/>
              <w:rPr>
                <w:color w:val="000000"/>
              </w:rPr>
            </w:pPr>
            <w:r w:rsidRPr="009E5274">
              <w:rPr>
                <w:color w:val="000000"/>
              </w:rPr>
              <w:t>3.834,58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313312" w:rsidRPr="006A0751">
            <w:pPr>
              <w:jc w:val="right"/>
              <w:rPr>
                <w:color w:val="000000"/>
              </w:rPr>
            </w:pPr>
            <w:r w:rsidRPr="009E5274">
              <w:rPr>
                <w:color w:val="000000"/>
              </w:rPr>
              <w:t>3.834,58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6639A1" w:rsidR="00313312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313312" w:rsidRPr="006A0751">
            <w:r w:rsidRPr="009E5274">
              <w:t>VODOVOD d.o.o. Osijek, Osijek, Poljski put 1, OIB 43654507669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313312" w:rsidRPr="00C56D76">
            <w:pPr>
              <w:jc w:val="right"/>
              <w:rPr>
                <w:color w:val="000000"/>
              </w:rPr>
            </w:pPr>
            <w:r w:rsidRPr="009E5274">
              <w:t>2.033,35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313312" w:rsidRPr="00C56D76">
            <w:pPr>
              <w:jc w:val="right"/>
              <w:rPr>
                <w:color w:val="000000"/>
              </w:rPr>
            </w:pPr>
            <w:r w:rsidRPr="009E5274">
              <w:t>2.033,35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6639A1" w:rsidR="002E50BF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9E5274" w:rsidP="00724E43" w:rsidR="002E50BF" w:rsidRPr="00901DCF">
            <w:r w:rsidRPr="009E5274">
              <w:t>HRVATSKO DRUŠTVO SKLADATELJA, Zagreb, Berislavićeva 9, OIB 56668956985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3098" w:rsidP="00724E43" w:rsidR="002E50BF" w:rsidRPr="00C84CF5">
            <w:pPr>
              <w:jc w:val="right"/>
            </w:pPr>
            <w:r w:rsidRPr="00073098">
              <w:t>5.916,15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3098" w:rsidP="00724E43" w:rsidR="002E50BF" w:rsidRPr="00C84CF5">
            <w:pPr>
              <w:jc w:val="right"/>
            </w:pPr>
            <w:r w:rsidRPr="00073098">
              <w:t>5.916,15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6639A1" w:rsidR="002E50BF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3098" w:rsidP="00724E43" w:rsidR="002E50BF" w:rsidRPr="00901DCF">
            <w:r w:rsidRPr="00073098">
              <w:t>HEP OPSKRBA d.o.o. Zagreb, Ulica grada Vukovara 37, OIB 63073332379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3098" w:rsidP="00724E43" w:rsidR="002E50BF" w:rsidRPr="00901DCF">
            <w:pPr>
              <w:jc w:val="right"/>
            </w:pPr>
            <w:r w:rsidRPr="00073098">
              <w:t>2.108,22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73098" w:rsidP="00724E43" w:rsidR="002E50BF" w:rsidRPr="00901DCF">
            <w:pPr>
              <w:jc w:val="right"/>
            </w:pPr>
            <w:r w:rsidRPr="00073098">
              <w:t>2.108,22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6639A1" w:rsidR="002E50BF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E50BF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2E50BF" w:rsidRPr="00901DCF">
            <w:r w:rsidRPr="005904E5">
              <w:t>HRT Zagreb, Prisavlje 3, OIB 68419124305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2E50BF" w:rsidRPr="00901DCF">
            <w:pPr>
              <w:jc w:val="right"/>
            </w:pPr>
            <w:r w:rsidRPr="005904E5">
              <w:t>1.488,86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2E50BF" w:rsidRPr="00901DCF">
            <w:pPr>
              <w:jc w:val="right"/>
            </w:pPr>
            <w:r w:rsidRPr="005904E5">
              <w:t>1.488,86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6639A1" w:rsidR="00B30C99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B30C99" w:rsidP="00724E43" w:rsidR="00B30C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B30C99">
            <w:r w:rsidRPr="005904E5">
              <w:t>HEP ELEKTRA d.o.o. Zagreb, Ulica grada Vukovara 37, OIB 43965974818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B30C99" w:rsidRPr="00901DCF">
            <w:pPr>
              <w:jc w:val="right"/>
            </w:pPr>
            <w:r w:rsidRPr="005904E5">
              <w:t>1.677,61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904E5" w:rsidP="00724E43" w:rsidR="00B30C99" w:rsidRPr="00901DCF">
            <w:pPr>
              <w:jc w:val="right"/>
            </w:pPr>
            <w:r w:rsidRPr="005904E5">
              <w:t>1.677,61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B30C99" w:rsidP="00724E43" w:rsidR="00B30C99" w:rsidRPr="00C71413">
            <w:pPr>
              <w:jc w:val="right"/>
              <w:rPr>
                <w:color w:val="000000"/>
              </w:rPr>
            </w:pPr>
          </w:p>
        </w:tc>
      </w:tr>
      <w:tr w:rsidTr="006639A1" w:rsidR="002071A4" w:rsidRPr="00C71413">
        <w:trPr>
          <w:trHeight w:val="834"/>
        </w:trPr>
        <w:tc>
          <w:tcPr>
            <w:tcW w:type="pct" w:w="27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2071A4" w:rsidP="00724E43" w:rsidR="002071A4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8.</w:t>
            </w:r>
          </w:p>
        </w:tc>
        <w:tc>
          <w:tcPr>
            <w:tcW w:type="pct" w:w="22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639A1" w:rsidP="002071A4" w:rsidR="002071A4" w:rsidRPr="00901DCF">
            <w:r w:rsidRPr="006639A1">
              <w:t>ALLIANZ ZAGREB d.d. Zagreb, Heinzelova 70, OIB 23759810849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639A1" w:rsidP="00724E43" w:rsidR="002071A4" w:rsidRPr="00901DCF">
            <w:pPr>
              <w:jc w:val="right"/>
            </w:pPr>
            <w:r w:rsidRPr="006639A1">
              <w:t>1.800,75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639A1" w:rsidP="00724E43" w:rsidR="002071A4" w:rsidRPr="00901DCF">
            <w:pPr>
              <w:jc w:val="right"/>
            </w:pPr>
            <w:r w:rsidRPr="006639A1">
              <w:t>1.800,75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071A4" w:rsidP="00724E43" w:rsidR="002071A4" w:rsidRPr="00901DCF">
            <w:pPr>
              <w:jc w:val="right"/>
            </w:pPr>
          </w:p>
        </w:tc>
      </w:tr>
      <w:tr w:rsidTr="006639A1" w:rsidR="00313312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313312" w:rsidP="00724E43" w:rsidR="00313312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415D4" w:rsidP="00724E43" w:rsidR="00313312" w:rsidRPr="00C71413">
            <w:pPr>
              <w:jc w:val="right"/>
              <w:rPr>
                <w:b/>
                <w:bCs/>
              </w:rPr>
            </w:pPr>
            <w:r w:rsidRPr="003415D4">
              <w:t>18.897,89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415D4" w:rsidP="00724E43" w:rsidR="00313312" w:rsidRPr="00C50425">
            <w:pPr>
              <w:jc w:val="right"/>
              <w:rPr>
                <w:bCs/>
                <w:color w:val="000000"/>
              </w:rPr>
            </w:pPr>
            <w:r w:rsidRPr="003415D4">
              <w:t>18.897,89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A61200" w:rsidP="003D797E" w:rsidR="00A61200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lastRenderedPageBreak/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403AAE">
        <w:rPr>
          <w:bCs/>
        </w:rPr>
        <w:t>25</w:t>
      </w:r>
      <w:r>
        <w:t>.</w:t>
      </w:r>
      <w:r w:rsidR="00206AA4">
        <w:t>0</w:t>
      </w:r>
      <w:r w:rsidR="00F67600">
        <w:t>9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403AAE" w:rsidRPr="00D03A64">
        <w:t>BRANITELJSKA ZADRUGA LEGE-OS ZA PROIZVODNJU I USLUGE</w:t>
      </w:r>
      <w:r w:rsidR="00403AAE">
        <w:t xml:space="preserve"> u stečaju</w:t>
      </w:r>
      <w:r w:rsidR="00403AAE" w:rsidRPr="00D03A64">
        <w:t>, Erdut, Ivana Bakića 36, MBS 030120147, OIB: 31923261896</w:t>
      </w:r>
      <w:r>
        <w:rPr>
          <w:bCs/>
        </w:rPr>
        <w:t>,</w:t>
      </w:r>
      <w:r>
        <w:t xml:space="preserve"> na kojemu je stečajn</w:t>
      </w:r>
      <w:r w:rsidR="001532FB">
        <w:t>i</w:t>
      </w:r>
      <w:r>
        <w:t xml:space="preserve"> upravitelj da</w:t>
      </w:r>
      <w:r w:rsidR="001532FB">
        <w:t>o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532FB">
        <w:t>i</w:t>
      </w:r>
      <w:r>
        <w:t xml:space="preserve"> upravitelj je na propisanom obrascu sastavi</w:t>
      </w:r>
      <w:r w:rsidR="001532FB">
        <w:t>o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EC5387" w:rsidR="00EC5387">
      <w:pPr>
        <w:jc w:val="both"/>
      </w:pPr>
      <w:r>
        <w:tab/>
      </w:r>
      <w:r w:rsidR="003D797E">
        <w:t>Na ročištu se stečajn</w:t>
      </w:r>
      <w:r w:rsidR="001532FB">
        <w:t>i</w:t>
      </w:r>
      <w:r w:rsidR="003D797E">
        <w:t xml:space="preserve"> upravitelj</w:t>
      </w:r>
      <w:r w:rsidR="001532FB">
        <w:t xml:space="preserve"> </w:t>
      </w:r>
      <w:r w:rsidR="003D797E">
        <w:t>izjašnjava</w:t>
      </w:r>
      <w:r w:rsidR="001532FB">
        <w:t>o</w:t>
      </w:r>
      <w:r w:rsidR="003D797E">
        <w:t xml:space="preserve"> o prijavljenim tražbinama, te je nave</w:t>
      </w:r>
      <w:r w:rsidR="001532FB">
        <w:t>o</w:t>
      </w:r>
      <w:r w:rsidR="003D797E">
        <w:t xml:space="preserve"> da je zaprimi</w:t>
      </w:r>
      <w:r w:rsidR="001532FB">
        <w:t>o</w:t>
      </w:r>
      <w:r w:rsidR="003D797E">
        <w:t xml:space="preserve"> </w:t>
      </w:r>
      <w:r w:rsidR="00EC5387">
        <w:t>jednu prijavu tražbina vjerovnika I. višeg isplatnog reda u iznosu od 97.717,47 kn koji iznos je priznat u cijelosti i to:</w:t>
      </w:r>
    </w:p>
    <w:p w:rsidRDefault="00EC5387" w:rsidP="00EC5387" w:rsidR="00EC5387">
      <w:pPr>
        <w:jc w:val="both"/>
      </w:pP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lang w:val="hr-HR"/>
        </w:rPr>
      </w:pPr>
      <w:r w:rsidRPr="00EC5387">
        <w:rPr>
          <w:rFonts w:hAnsi="Times New Roman" w:ascii="Times New Roman"/>
          <w:lang w:val="hr-HR"/>
        </w:rPr>
        <w:t>RH, MF, OIB 18683136487, Zagreb, Katančićeva 5/a, prijavljen je je iznos od 97.717,47 kn koji iznos je priznat u cijelosti.</w:t>
      </w:r>
    </w:p>
    <w:p w:rsidRDefault="00EC5387" w:rsidP="00EC5387" w:rsidR="00EC5387" w:rsidRPr="00EC5387">
      <w:pPr>
        <w:jc w:val="both"/>
      </w:pPr>
      <w:r w:rsidRPr="00EC5387">
        <w:tab/>
        <w:t xml:space="preserve">Nadalje </w:t>
      </w:r>
      <w:r w:rsidR="007A7A88">
        <w:t>je</w:t>
      </w:r>
      <w:r w:rsidRPr="00EC5387">
        <w:t xml:space="preserve"> zaprimio 8 prijava tražbina vjerovnika II. višeg isplatnog reda u iznosu od 18.897,89 kn koji iznos je priznat u cijelosti i to:</w:t>
      </w:r>
    </w:p>
    <w:p w:rsidRDefault="00EC5387" w:rsidP="00EC5387" w:rsidR="00EC5387" w:rsidRPr="00EC5387">
      <w:pPr>
        <w:jc w:val="both"/>
      </w:pP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eastAsia="SimSun" w:hAnsi="Times New Roman" w:ascii="Times New Roman"/>
          <w:lang w:eastAsia="zh-CN" w:val="hr-HR"/>
        </w:rPr>
      </w:pPr>
      <w:r w:rsidRPr="00EC5387">
        <w:rPr>
          <w:rFonts w:cs="Times New Roman" w:hAnsi="Times New Roman" w:ascii="Times New Roman"/>
          <w:lang w:val="hr-HR"/>
        </w:rPr>
        <w:t xml:space="preserve">RH, MF, OIB 18683136487, Zagreb, Katančićeva 5/a, prijavljen je je iznos od </w:t>
      </w:r>
      <w:r w:rsidRPr="00EC5387">
        <w:rPr>
          <w:rFonts w:cs="Times New Roman" w:eastAsia="Times New Roman" w:hAnsi="Times New Roman" w:ascii="Times New Roman"/>
          <w:lang w:eastAsia="hr-HR" w:val="hr-HR"/>
        </w:rPr>
        <w:t>38,37 kn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EC5387">
        <w:rPr>
          <w:rFonts w:hAnsi="Times New Roman" w:ascii="Times New Roman"/>
          <w:lang w:val="hr-HR"/>
        </w:rPr>
        <w:t>HEP ODS d.o.o. Šibenik, Ante Šupuka, OIB 46830600751, prijavljen je iznos od 3.834,58 kn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EC5387">
        <w:rPr>
          <w:rFonts w:hAnsi="Times New Roman" w:ascii="Times New Roman"/>
          <w:lang w:val="hr-HR"/>
        </w:rPr>
        <w:t>VODOVOD d.o.o. Osijek, Osijek, Poljski put 1, OIB 43654507669, prijavljen je iznos od 2.033,35 kn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cs="Times New Roman" w:eastAsia="SimSun" w:hAnsi="Times New Roman" w:ascii="Times New Roman"/>
          <w:lang w:val="hr-HR"/>
        </w:rPr>
      </w:pPr>
      <w:r w:rsidRPr="00EC5387">
        <w:rPr>
          <w:rFonts w:hAnsi="Times New Roman" w:ascii="Times New Roman"/>
          <w:lang w:val="hr-HR"/>
        </w:rPr>
        <w:t xml:space="preserve">HRVATSKO DRUŠTVO SKLADATELJA, Zagreb, Berislavićeva 9, OIB </w:t>
      </w:r>
      <w:r w:rsidRPr="00EC5387">
        <w:rPr>
          <w:rFonts w:cs="Times New Roman" w:eastAsia="MinionPro-Cn" w:hAnsi="Times New Roman" w:ascii="Times New Roman"/>
          <w:lang w:eastAsia="hr-HR" w:val="hr-HR"/>
        </w:rPr>
        <w:t>56668956985</w:t>
      </w:r>
      <w:r w:rsidRPr="00EC5387">
        <w:rPr>
          <w:rFonts w:eastAsia="MinionPro-Cn" w:hAnsi="Times New Roman" w:ascii="Times New Roman"/>
          <w:lang w:eastAsia="hr-HR" w:val="hr-HR"/>
        </w:rPr>
        <w:t>, prijavljen je iznos od 5.916,15 kn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eastAsia="SimSun" w:hAnsi="Times New Roman" w:ascii="Times New Roman"/>
          <w:lang w:eastAsia="zh-CN" w:val="hr-HR"/>
        </w:rPr>
      </w:pPr>
      <w:r w:rsidRPr="00EC5387">
        <w:rPr>
          <w:rFonts w:hAnsi="Times New Roman" w:ascii="Times New Roman"/>
          <w:lang w:val="hr-HR"/>
        </w:rPr>
        <w:t xml:space="preserve">HEP OPSKRBA d.o.o. Zagreb, Ulica grada Vukovara 37, OIB </w:t>
      </w:r>
      <w:r w:rsidRPr="00EC5387">
        <w:rPr>
          <w:rFonts w:cs="Times New Roman" w:eastAsia="MinionPro-Cn" w:hAnsi="Times New Roman" w:ascii="Times New Roman"/>
          <w:lang w:eastAsia="hr-HR" w:val="hr-HR"/>
        </w:rPr>
        <w:t>63073332379, prijavljen je iznos od 2.108,22 kn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eastAsia="SimSun" w:hAnsi="Times New Roman" w:ascii="Times New Roman"/>
          <w:lang w:val="hr-HR"/>
        </w:rPr>
      </w:pPr>
      <w:r w:rsidRPr="00EC5387">
        <w:rPr>
          <w:rFonts w:hAnsi="Times New Roman" w:ascii="Times New Roman"/>
          <w:lang w:val="hr-HR"/>
        </w:rPr>
        <w:t xml:space="preserve">HRT Zagreb, Prisavlje 3, OIB </w:t>
      </w:r>
      <w:r w:rsidRPr="00EC5387">
        <w:rPr>
          <w:rFonts w:cs="Times New Roman" w:eastAsia="MinionPro-Cn" w:hAnsi="Times New Roman" w:ascii="Times New Roman"/>
          <w:lang w:eastAsia="hr-HR" w:val="hr-HR"/>
        </w:rPr>
        <w:t>68419124305</w:t>
      </w:r>
      <w:r w:rsidRPr="00EC5387">
        <w:rPr>
          <w:rFonts w:cs="Times New Roman" w:eastAsia="MinionPro-Cn" w:hAnsi="Times New Roman" w:ascii="Times New Roman"/>
          <w:lang w:val="hr-HR"/>
        </w:rPr>
        <w:t xml:space="preserve">, prijavljen je iznos od </w:t>
      </w:r>
      <w:r w:rsidRPr="00EC5387">
        <w:rPr>
          <w:rFonts w:eastAsia="MinionPro-Cn" w:hAnsi="Times New Roman" w:ascii="Times New Roman"/>
          <w:lang w:eastAsia="hr-HR" w:val="hr-HR"/>
        </w:rPr>
        <w:t xml:space="preserve">1.488,86 </w:t>
      </w:r>
      <w:r w:rsidRPr="00EC5387">
        <w:rPr>
          <w:rFonts w:cs="Times New Roman" w:eastAsia="MinionPro-Cn" w:hAnsi="Times New Roman" w:ascii="Times New Roman"/>
          <w:lang w:eastAsia="hr-HR" w:val="hr-HR"/>
        </w:rPr>
        <w:t>kn</w:t>
      </w:r>
      <w:r w:rsidRPr="00EC5387">
        <w:rPr>
          <w:rFonts w:cs="Times New Roman" w:eastAsia="MinionPro-Cn" w:hAnsi="Times New Roman" w:ascii="Times New Roman"/>
          <w:lang w:val="hr-HR"/>
        </w:rPr>
        <w:t xml:space="preserve"> koji iznos je priznat u cijelosti</w:t>
      </w:r>
    </w:p>
    <w:p w:rsidRDefault="00EC5387" w:rsidP="00EC5387" w:rsidR="00EC5387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eastAsia="SimSun" w:hAnsi="Times New Roman" w:ascii="Times New Roman"/>
          <w:lang w:eastAsia="zh-CN" w:val="hr-HR"/>
        </w:rPr>
      </w:pPr>
      <w:r w:rsidRPr="00EC5387">
        <w:rPr>
          <w:rFonts w:hAnsi="Times New Roman" w:ascii="Times New Roman"/>
          <w:lang w:val="hr-HR"/>
        </w:rPr>
        <w:t xml:space="preserve">HEP ELEKTRA d.o.o. Zagreb, Ulica grada Vukovara 37, OIB </w:t>
      </w:r>
      <w:r w:rsidRPr="00EC5387">
        <w:rPr>
          <w:rFonts w:cs="Times New Roman" w:eastAsia="MinionPro-Cn" w:hAnsi="Times New Roman" w:ascii="Times New Roman"/>
          <w:lang w:eastAsia="hr-HR" w:val="hr-HR"/>
        </w:rPr>
        <w:t>43965974818, prijavljen je iznos od 1.677,61 kn koji iznos je priznat u cijelosti</w:t>
      </w:r>
    </w:p>
    <w:p w:rsidRDefault="00EC5387" w:rsidP="00EC5387" w:rsidR="00FD02DA" w:rsidRPr="00EC5387">
      <w:pPr>
        <w:pStyle w:val="Odlomakpopisa"/>
        <w:numPr>
          <w:ilvl w:val="0"/>
          <w:numId w:val="19"/>
        </w:numPr>
        <w:spacing w:after="200"/>
        <w:jc w:val="both"/>
        <w:rPr>
          <w:rFonts w:hAnsi="Times New Roman" w:ascii="Times New Roman"/>
          <w:lang w:val="hr-HR"/>
        </w:rPr>
      </w:pPr>
      <w:r w:rsidRPr="00EC5387">
        <w:rPr>
          <w:rFonts w:hAnsi="Times New Roman" w:ascii="Times New Roman"/>
          <w:lang w:val="hr-HR"/>
        </w:rPr>
        <w:t xml:space="preserve">ALLIANZ ZAGREB d.d. Zagreb, Heinzelova 70, OIB </w:t>
      </w:r>
      <w:r w:rsidRPr="00EC5387">
        <w:rPr>
          <w:rFonts w:cs="Times New Roman" w:eastAsia="MinionPro-Cn" w:hAnsi="Times New Roman" w:ascii="Times New Roman"/>
          <w:lang w:eastAsia="hr-HR" w:val="hr-HR"/>
        </w:rPr>
        <w:t>23759810849, prijavljen je iznos od 1.800,75 kn koji iznos je priznat u cijelosti</w:t>
      </w:r>
      <w:r w:rsidR="009A474D" w:rsidRPr="00EC5387">
        <w:rPr>
          <w:rFonts w:hAnsi="Times New Roman" w:ascii="Times New Roman"/>
          <w:lang w:val="hr-HR"/>
        </w:rPr>
        <w:t>.</w:t>
      </w: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7A7A88" w:rsidP="003D797E" w:rsidR="007A7A88">
      <w:pPr>
        <w:jc w:val="both"/>
      </w:pPr>
    </w:p>
    <w:p w:rsidRDefault="007A7A88" w:rsidP="003D797E" w:rsidR="007A7A88">
      <w:pPr>
        <w:jc w:val="both"/>
      </w:pPr>
    </w:p>
    <w:p w:rsidRDefault="007A7A88" w:rsidP="003D797E" w:rsidR="007A7A88">
      <w:pPr>
        <w:jc w:val="both"/>
      </w:pPr>
    </w:p>
    <w:p w:rsidRDefault="003D797E" w:rsidP="003D797E" w:rsidR="003D797E">
      <w:pPr>
        <w:jc w:val="both"/>
      </w:pPr>
      <w:r>
        <w:lastRenderedPageBreak/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7A7A88">
        <w:rPr>
          <w:b w:val="false"/>
          <w:bCs w:val="false"/>
        </w:rPr>
        <w:t>25</w:t>
      </w:r>
      <w:r w:rsidR="00FB2CF3" w:rsidRPr="00FB2CF3">
        <w:rPr>
          <w:b w:val="false"/>
          <w:bCs w:val="false"/>
        </w:rPr>
        <w:t xml:space="preserve">. </w:t>
      </w:r>
      <w:r w:rsidR="00821ED7">
        <w:rPr>
          <w:b w:val="false"/>
          <w:bCs w:val="false"/>
        </w:rPr>
        <w:t>rujn</w:t>
      </w:r>
      <w:r w:rsidR="00FB2CF3" w:rsidRPr="00FB2CF3">
        <w:rPr>
          <w:b w:val="false"/>
          <w:bCs w:val="false"/>
        </w:rPr>
        <w:t>a 2018</w:t>
      </w:r>
      <w:r>
        <w:rPr>
          <w:b w:val="false"/>
          <w:bCs w:val="false"/>
        </w:rPr>
        <w:t>.</w:t>
      </w:r>
    </w:p>
    <w:p w:rsidRDefault="007A7A88" w:rsidP="007A7A88" w:rsidR="007A7A88" w:rsidRPr="007A7A88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A61200" w:rsidP="003D797E" w:rsidR="00A61200"/>
    <w:p w:rsidRDefault="007A7A88" w:rsidP="003D797E" w:rsidR="007A7A88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A61200">
        <w:t>i</w:t>
      </w:r>
      <w:r>
        <w:t xml:space="preserve"> upravitelj </w:t>
      </w:r>
      <w:r w:rsidR="007A7A88">
        <w:t>Marko Tominac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A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>14 St-</w:t>
    </w:r>
    <w:r w:rsidR="00064D35" w:rsidRPr="00064D35">
      <w:t>1722/16-33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6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3"/>
  </w:num>
  <w:num w:numId="17">
    <w:abstractNumId w:val="2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D23BB"/>
    <w:rsid w:val="000E37B6"/>
    <w:rsid w:val="000F1662"/>
    <w:rsid w:val="000F497C"/>
    <w:rsid w:val="00101225"/>
    <w:rsid w:val="001045B4"/>
    <w:rsid w:val="00105288"/>
    <w:rsid w:val="001074E2"/>
    <w:rsid w:val="00111495"/>
    <w:rsid w:val="00116795"/>
    <w:rsid w:val="001246D2"/>
    <w:rsid w:val="0012541D"/>
    <w:rsid w:val="00150CE4"/>
    <w:rsid w:val="001532FB"/>
    <w:rsid w:val="0015361E"/>
    <w:rsid w:val="00156465"/>
    <w:rsid w:val="0016435C"/>
    <w:rsid w:val="00167253"/>
    <w:rsid w:val="00180796"/>
    <w:rsid w:val="00184300"/>
    <w:rsid w:val="00195508"/>
    <w:rsid w:val="001A195E"/>
    <w:rsid w:val="001A523B"/>
    <w:rsid w:val="001B5956"/>
    <w:rsid w:val="001B597F"/>
    <w:rsid w:val="001C1A8A"/>
    <w:rsid w:val="001C77A9"/>
    <w:rsid w:val="001D24C1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17551"/>
    <w:rsid w:val="00430189"/>
    <w:rsid w:val="00436EF9"/>
    <w:rsid w:val="00450AE7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93E76"/>
    <w:rsid w:val="004955F4"/>
    <w:rsid w:val="004A16E7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63213"/>
    <w:rsid w:val="005644C7"/>
    <w:rsid w:val="00571EB4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3273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23E3F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60C6"/>
    <w:rsid w:val="009C64D8"/>
    <w:rsid w:val="009C6F26"/>
    <w:rsid w:val="009D572A"/>
    <w:rsid w:val="009E5274"/>
    <w:rsid w:val="009F19F0"/>
    <w:rsid w:val="00A01E3A"/>
    <w:rsid w:val="00A04AC0"/>
    <w:rsid w:val="00A06F64"/>
    <w:rsid w:val="00A23433"/>
    <w:rsid w:val="00A251E3"/>
    <w:rsid w:val="00A3289A"/>
    <w:rsid w:val="00A33AC5"/>
    <w:rsid w:val="00A347D0"/>
    <w:rsid w:val="00A42ACF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D0F4A"/>
    <w:rsid w:val="00BD34A3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3221C"/>
    <w:rsid w:val="00C3739F"/>
    <w:rsid w:val="00C50425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52E14"/>
    <w:rsid w:val="00D63025"/>
    <w:rsid w:val="00D63D54"/>
    <w:rsid w:val="00D75DA6"/>
    <w:rsid w:val="00D8111E"/>
    <w:rsid w:val="00D90165"/>
    <w:rsid w:val="00D9350C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7600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2A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A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A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A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A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42A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A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A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A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A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1722</izvorni_sadrzaj>
    <derivirana_varijabla naziv="DomainObject.Predmet.Broj_1">1722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St-1722/2016</izvorni_sadrzaj>
    <derivirana_varijabla naziv="DomainObject.Predmet.OznakaBroj_1">St-1722/2016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LEGE-OS ZA PROIZVODNJU I USLUGE</izvorni_sadrzaj>
    <derivirana_varijabla naziv="DomainObject.Predmet.ProtustrankaFormated_1">  BRANITELJSKA ZADRUGA LEGE-OS ZA PROIZVODNJU I USLUGE</derivirana_varijabla>
  </DomainObject.Predmet.ProtustrankaFormated>
  <DomainObject.Predmet.ProtustrankaFormatedOIB>
    <izvorni_sadrzaj>  BRANITELJSKA ZADRUGA LEGE-OS ZA PROIZVODNJU I USLUGE, OIB 31923261896</izvorni_sadrzaj>
    <derivirana_varijabla naziv="DomainObject.Predmet.ProtustrankaFormatedOIB_1">  BRANITELJSKA ZADRUGA LEGE-OS ZA PROIZVODNJU I USLUGE, OIB 31923261896</derivirana_varijabla>
  </DomainObject.Predmet.ProtustrankaFormatedOIB>
  <DomainObject.Predmet.ProtustrankaFormatedWithAdress>
    <izvorni_sadrzaj> BRANITELJSKA ZADRUGA LEGE-OS ZA PROIZVODNJU I USLUGE, Ivana Bakića 36, 31226 Erdut</izvorni_sadrzaj>
    <derivirana_varijabla naziv="DomainObject.Predmet.ProtustrankaFormatedWithAdress_1"> BRANITELJSKA ZADRUGA LEGE-OS ZA PROIZVODNJU I USLUGE, Ivana Bakića 36, 31226 Erdut</derivirana_varijabla>
  </DomainObject.Predmet.ProtustrankaFormatedWithAdress>
  <DomainObject.Predmet.ProtustrankaFormatedWithAdressOIB>
    <izvorni_sadrzaj> BRANITELJSKA ZADRUGA LEGE-OS ZA PROIZVODNJU I USLUGE, OIB 31923261896, Ivana Bakića 36, 31226 Erdut</izvorni_sadrzaj>
    <derivirana_varijabla naziv="DomainObject.Predmet.ProtustrankaFormatedWithAdressOIB_1"> BRANITELJSKA ZADRUGA LEGE-OS ZA PROIZVODNJU I USLUGE, OIB 31923261896, Ivana Bakića 36, 31226 Erdut</derivirana_varijabla>
  </DomainObject.Predmet.ProtustrankaFormatedWithAdressOIB>
  <DomainObject.Predmet.ProtustrankaWithAdress>
    <izvorni_sadrzaj>BRANITELJSKA ZADRUGA LEGE-OS ZA PROIZVODNJU I USLUGE Ivana Bakića 36, 31226 Erdut</izvorni_sadrzaj>
    <derivirana_varijabla naziv="DomainObject.Predmet.ProtustrankaWithAdress_1">BRANITELJSKA ZADRUGA LEGE-OS ZA PROIZVODNJU I USLUGE Ivana Bakića 36, 31226 Erdut</derivirana_varijabla>
  </DomainObject.Predmet.ProtustrankaWithAdress>
  <DomainObject.Predmet.ProtustrankaWithAdressOIB>
    <izvorni_sadrzaj>BRANITELJSKA ZADRUGA LEGE-OS ZA PROIZVODNJU I USLUGE, OIB 31923261896, Ivana Bakića 36, 31226 Erdut</izvorni_sadrzaj>
    <derivirana_varijabla naziv="DomainObject.Predmet.ProtustrankaWithAdressOIB_1">BRANITELJSKA ZADRUGA LEGE-OS ZA PROIZVODNJU I USLUGE, OIB 31923261896, Ivana Bakića 36, 31226 Erdut</derivirana_varijabla>
  </DomainObject.Predmet.ProtustrankaWithAdressOIB>
  <DomainObject.Predmet.ProtustrankaNazivFormated>
    <izvorni_sadrzaj>BRANITELJSKA ZADRUGA LEGE-OS ZA PROIZVODNJU I USLUGE</izvorni_sadrzaj>
    <derivirana_varijabla naziv="DomainObject.Predmet.ProtustrankaNazivFormated_1">BRANITELJSKA ZADRUGA LEGE-OS ZA PROIZVODNJU I USLUGE</derivirana_varijabla>
  </DomainObject.Predmet.ProtustrankaNazivFormated>
  <DomainObject.Predmet.ProtustrankaNazivFormatedOIB>
    <izvorni_sadrzaj>BRANITELJSKA ZADRUGA LEGE-OS ZA PROIZVODNJU I USLUGE, OIB 31923261896</izvorni_sadrzaj>
    <derivirana_varijabla naziv="DomainObject.Predmet.ProtustrankaNazivFormatedOIB_1">BRANITELJSKA ZADRUGA LEGE-OS ZA PROIZVODNJU I USLUGE, OIB 31923261896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BRANITELJSKA ZADRUGA LEGE-OS ZA PROIZVODNJU I USLUGE</item>
    </izvorni_sadrzaj>
    <derivirana_varijabla naziv="DomainObject.Predmet.ProtuStrankaListFormated_1">
      <item>BRANITELJSKA ZADRUGA LEGE-OS ZA PROIZVODNJU I USLUGE</item>
    </derivirana_varijabla>
  </DomainObject.Predmet.ProtuStrankaListFormated>
  <DomainObject.Predmet.ProtuStrankaListFormatedOIB>
    <izvorni_sadrzaj>
      <item>BRANITELJSKA ZADRUGA LEGE-OS ZA PROIZVODNJU I USLUGE, OIB 31923261896</item>
    </izvorni_sadrzaj>
    <derivirana_varijabla naziv="DomainObject.Predmet.ProtuStrankaListFormatedOIB_1">
      <item>BRANITELJSKA ZADRUGA LEGE-OS ZA PROIZVODNJU I USLUGE, OIB 31923261896</item>
    </derivirana_varijabla>
  </DomainObject.Predmet.ProtuStrankaListFormatedOIB>
  <DomainObject.Predmet.ProtuStrankaListFormatedWithAdress>
    <izvorni_sadrzaj>
      <item>BRANITELJSKA ZADRUGA LEGE-OS ZA PROIZVODNJU I USLUGE, Ivana Bakića 36, 31226 Erdut</item>
    </izvorni_sadrzaj>
    <derivirana_varijabla naziv="DomainObject.Predmet.ProtuStrankaListFormatedWithAdress_1">
      <item>BRANITELJSKA ZADRUGA LEGE-OS ZA PROIZVODNJU I USLUGE, Ivana Bakića 36, 31226 Erdut</item>
    </derivirana_varijabla>
  </DomainObject.Predmet.ProtuStrankaListFormatedWithAdress>
  <DomainObject.Predmet.ProtuStrankaListFormatedWithAdressOIB>
    <izvorni_sadrzaj>
      <item>BRANITELJSKA ZADRUGA LEGE-OS ZA PROIZVODNJU I USLUGE, OIB 31923261896, Ivana Bakića 36, 31226 Erdut</item>
    </izvorni_sadrzaj>
    <derivirana_varijabla naziv="DomainObject.Predmet.ProtuStrankaListFormatedWithAdressOIB_1">
      <item>BRANITELJSKA ZADRUGA LEGE-OS ZA PROIZVODNJU I USLUGE, OIB 31923261896, Ivana Bakića 36, 31226 Erdut</item>
    </derivirana_varijabla>
  </DomainObject.Predmet.ProtuStrankaListFormatedWithAdressOIB>
  <DomainObject.Predmet.ProtuStrankaListNazivFormated>
    <izvorni_sadrzaj>
      <item>BRANITELJSKA ZADRUGA LEGE-OS ZA PROIZVODNJU I USLUGE</item>
    </izvorni_sadrzaj>
    <derivirana_varijabla naziv="DomainObject.Predmet.ProtuStrankaListNazivFormated_1">
      <item>BRANITELJSKA ZADRUGA LEGE-OS ZA PROIZVODNJU I USLUGE</item>
    </derivirana_varijabla>
  </DomainObject.Predmet.ProtuStrankaListNazivFormated>
  <DomainObject.Predmet.ProtuStrankaListNazivFormatedOIB>
    <izvorni_sadrzaj>
      <item>BRANITELJSKA ZADRUGA LEGE-OS ZA PROIZVODNJU I USLUGE, OIB 31923261896</item>
    </izvorni_sadrzaj>
    <derivirana_varijabla naziv="DomainObject.Predmet.ProtuStrankaListNazivFormatedOIB_1">
      <item>BRANITELJSKA ZADRUGA LEGE-OS ZA PROIZVODNJU I USLUGE, OIB 31923261896</item>
    </derivirana_varijabla>
  </DomainObject.Predmet.ProtuStrankaListNazivFormatedOIB>
  <DomainObject.Predmet.OstaliListFormated>
    <izvorni_sadrzaj>
      <item>Ivan Stranput</item>
    </izvorni_sadrzaj>
    <derivirana_varijabla naziv="DomainObject.Predmet.OstaliListFormated_1">
      <item>Ivan Stranput</item>
    </derivirana_varijabla>
  </DomainObject.Predmet.OstaliListFormated>
  <DomainObject.Predmet.OstaliListFormatedOIB>
    <izvorni_sadrzaj>
      <item>Ivan Stranput, OIB 04255663409</item>
    </izvorni_sadrzaj>
    <derivirana_varijabla naziv="DomainObject.Predmet.OstaliListFormatedOIB_1">
      <item>Ivan Stranput, OIB 04255663409</item>
    </derivirana_varijabla>
  </DomainObject.Predmet.OstaliListFormatedOIB>
  <DomainObject.Predmet.OstaliListFormatedWithAdress>
    <izvorni_sadrzaj>
      <item>Ivan Stranput, Josipa Reihl-Kira 67, 31000 Osijek</item>
    </izvorni_sadrzaj>
    <derivirana_varijabla naziv="DomainObject.Predmet.OstaliListFormatedWithAdress_1">
      <item>Ivan Stranput, Josipa Reihl-Kira 67, 31000 Osijek</item>
    </derivirana_varijabla>
  </DomainObject.Predmet.OstaliListFormatedWithAdress>
  <DomainObject.Predmet.OstaliListFormatedWithAdressOIB>
    <izvorni_sadrzaj>
      <item>Ivan Stranput, OIB 04255663409, Josipa Reihl-Kira 67, 31000 Osijek</item>
    </izvorni_sadrzaj>
    <derivirana_varijabla naziv="DomainObject.Predmet.OstaliListFormatedWithAdressOIB_1">
      <item>Ivan Stranput, OIB 04255663409, Josipa Reihl-Kira 67, 31000 Osijek</item>
    </derivirana_varijabla>
  </DomainObject.Predmet.OstaliListFormatedWithAdressOIB>
  <DomainObject.Predmet.OstaliListNazivFormated>
    <izvorni_sadrzaj>
      <item>Ivan Stranput</item>
    </izvorni_sadrzaj>
    <derivirana_varijabla naziv="DomainObject.Predmet.OstaliListNazivFormated_1">
      <item>Ivan Stranput</item>
    </derivirana_varijabla>
  </DomainObject.Predmet.OstaliListNazivFormated>
  <DomainObject.Predmet.OstaliListNazivFormatedOIB>
    <izvorni_sadrzaj>
      <item>Ivan Stranput, OIB 04255663409</item>
    </izvorni_sadrzaj>
    <derivirana_varijabla naziv="DomainObject.Predmet.OstaliListNazivFormatedOIB_1">
      <item>Ivan Stranput, OIB 04255663409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BRANITELJSKA ZADRUGA LEGE-OS ZA PROIZVODNJU I USLUGE</izvorni_sadrzaj>
    <derivirana_varijabla naziv="DomainObject.Predmet.ProtustrankaIDrugi_1">BRANITELJSKA ZADRUGA LEGE-OS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BRANITELJSKA ZADRUGA LEGE-OS ZA PROIZVODNJU I USLUGE, OIB 31923261896, Ivana Bakića 36, 31226 Erdut</izvorni_sadrzaj>
    <derivirana_varijabla naziv="DomainObject.Predmet.ProtustrankaIDrugiAdressOIB_1">BRANITELJSKA ZADRUGA LEGE-OS ZA PROIZVODNJU I USLUGE, OIB 31923261896, Ivana Bakića 36,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BRANITELJSKA ZADRUGA LEGE-OS ZA PROIZVODNJU I USLUGE</item>
      <item>Ivan Stranput</item>
    </izvorni_sadrzaj>
    <derivirana_varijabla naziv="DomainObject.Predmet.SudioniciListNaziv_1">
      <item>FINA RC OSIJEK</item>
      <item>BRANITELJSKA ZADRUGA LEGE-OS ZA PROIZVODNJU I USLUGE</item>
      <item>Ivan Stranput</item>
    </derivirana_varijabla>
  </DomainObject.Predmet.SudioniciListNaziv>
  <DomainObject.Predmet.SudioniciListAdressOIB>
    <izvorni_sadrzaj>
      <item>FINA RC OSIJEK, OIB 85821130368</item>
      <item>BRANITELJSKA ZADRUGA LEGE-OS ZA PROIZVODNJU I USLUGE, OIB 31923261896, Ivana Bakića 36,31226 Erdut</item>
      <item>Ivan Stranput, OIB 04255663409, Josipa Reihl-Kira 67,31000 Osijek</item>
    </izvorni_sadrzaj>
    <derivirana_varijabla naziv="DomainObject.Predmet.SudioniciListAdressOIB_1">
      <item>FINA RC OSIJEK, OIB 85821130368</item>
      <item>BRANITELJSKA ZADRUGA LEGE-OS ZA PROIZVODNJU I USLUGE, OIB 31923261896, Ivana Bakića 36,31226 Erdut</item>
      <item>Ivan Stranput, OIB 04255663409, Josipa Reihl-Kira 67,31000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31923261896</item>
      <item>, OIB 04255663409</item>
    </izvorni_sadrzaj>
    <derivirana_varijabla naziv="DomainObject.Predmet.SudioniciListNazivOIB_1">
      <item>, OIB 85821130368</item>
      <item>, OIB 31923261896</item>
      <item>, OIB 04255663409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800B9-AA4C-4D5D-95A7-6B669DA6C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780</properties:Words>
  <properties:Characters>4158</properties:Characters>
  <properties:Lines>195</properties:Lines>
  <properties:Paragraphs>89</properties:Paragraphs>
  <properties:TotalTime>135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2018-09-06T10:13:00Z</cp:lastPrinted>
  <dcterms:modified xmlns:xsi="http://www.w3.org/2001/XMLSchema-instance" xsi:type="dcterms:W3CDTF">2018-09-25T11:47:00Z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