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7102" w14:paraId="ff57102" w:rsidRDefault="00942A3A" w:rsidP="00942A3A" w:rsidR="00942A3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2A3A" w:rsidP="00942A3A" w:rsidR="00942A3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42A3A" w:rsidP="00942A3A" w:rsidR="00942A3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42A3A" w:rsidP="00942A3A" w:rsidR="00942A3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42A3A" w:rsidP="00942A3A" w:rsidR="00942A3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42A3A" w:rsidP="00942A3A" w:rsidR="00942A3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42A3A" w:rsidP="00942A3A" w:rsidR="00942A3A" w:rsidRPr="005D578C">
      <w:pPr>
        <w:jc w:val="center"/>
        <w:rPr>
          <w:rFonts w:cs="Times New Roman" w:eastAsia="Times New Roman"/>
          <w:szCs w:val="24"/>
        </w:rPr>
      </w:pPr>
    </w:p>
    <w:p w:rsidRDefault="00942A3A" w:rsidP="00942A3A" w:rsidR="00942A3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42A3A" w:rsidP="00942A3A" w:rsidR="00942A3A" w:rsidRPr="005D578C">
      <w:pPr>
        <w:rPr>
          <w:rFonts w:cs="Times New Roman" w:eastAsia="Times New Roman"/>
          <w:szCs w:val="24"/>
        </w:rPr>
      </w:pPr>
    </w:p>
    <w:p w:rsidRDefault="00942A3A" w:rsidP="00942A3A" w:rsidR="00942A3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na temelju prijedloga sudske savjetnice Mihaele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skraćenom stečajnom postupku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RIBARSKA ZADRUGA – LIŽNJAN, Ližnjan, Ližnjan 147, OIB 07833702689, MBS 040161686, </w:t>
      </w:r>
      <w:r w:rsidR="00FB22E6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>. travnja 2016.</w:t>
      </w:r>
    </w:p>
    <w:p w:rsidRDefault="00942A3A" w:rsidP="00942A3A" w:rsidR="00942A3A" w:rsidRPr="005D578C">
      <w:pPr>
        <w:ind w:firstLine="708"/>
        <w:rPr>
          <w:rFonts w:cs="Times New Roman" w:eastAsia="Times New Roman"/>
          <w:szCs w:val="24"/>
        </w:rPr>
      </w:pPr>
    </w:p>
    <w:p w:rsidRDefault="00942A3A" w:rsidP="00942A3A" w:rsidR="00942A3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42A3A" w:rsidP="00942A3A" w:rsidR="00942A3A" w:rsidRPr="005D578C">
      <w:pPr>
        <w:rPr>
          <w:rFonts w:cs="Times New Roman" w:eastAsia="Times New Roman"/>
          <w:szCs w:val="24"/>
        </w:rPr>
      </w:pPr>
    </w:p>
    <w:p w:rsidRDefault="00942A3A" w:rsidP="00942A3A" w:rsidR="00942A3A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RIBARSKA ZADRUGA – LIŽNJAN, Ližnjan, Ližnjan 147, OIB 07833702689, MBS 040161686.</w:t>
      </w:r>
    </w:p>
    <w:p w:rsidRDefault="00942A3A" w:rsidP="00942A3A" w:rsidR="00942A3A" w:rsidRPr="005D578C">
      <w:pPr>
        <w:ind w:firstLine="709"/>
        <w:rPr>
          <w:rFonts w:cs="Times New Roman" w:eastAsia="Times New Roman"/>
          <w:szCs w:val="24"/>
        </w:rPr>
      </w:pPr>
    </w:p>
    <w:p w:rsidRDefault="00942A3A" w:rsidP="00942A3A" w:rsidR="00942A3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942A3A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942A3A" w:rsidP="00942A3A" w:rsidR="00942A3A">
      <w:pPr>
        <w:ind w:firstLine="708"/>
        <w:rPr>
          <w:rFonts w:cs="Times New Roman" w:eastAsia="Times New Roman"/>
          <w:szCs w:val="20"/>
        </w:rPr>
      </w:pPr>
    </w:p>
    <w:p w:rsidRDefault="00942A3A" w:rsidP="00942A3A" w:rsidR="00942A3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RIBARSKA ZADRUGA – LIŽNJAN, Ližnjan, Ližnjan 147, OIB 07833702689, MBS 040161686.</w:t>
      </w:r>
    </w:p>
    <w:p w:rsidRDefault="00942A3A" w:rsidP="00942A3A" w:rsidR="00942A3A">
      <w:pPr>
        <w:ind w:firstLine="709"/>
        <w:rPr>
          <w:rFonts w:cs="Times New Roman" w:eastAsia="Times New Roman"/>
          <w:szCs w:val="24"/>
        </w:rPr>
      </w:pPr>
    </w:p>
    <w:p w:rsidRDefault="00942A3A" w:rsidP="00942A3A" w:rsidR="00942A3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RIBARSKA ZADRUGA – LIŽNJAN, Ližnjan, Ližnjan 147, OIB 07833702689, MBS 040161686.</w:t>
      </w:r>
    </w:p>
    <w:p w:rsidRDefault="00942A3A" w:rsidP="00942A3A" w:rsidR="00942A3A">
      <w:pPr>
        <w:rPr>
          <w:rFonts w:cs="Times New Roman" w:eastAsia="Times New Roman"/>
          <w:szCs w:val="24"/>
        </w:rPr>
      </w:pPr>
    </w:p>
    <w:p w:rsidRDefault="00942A3A" w:rsidP="00942A3A" w:rsidR="00942A3A" w:rsidRPr="005D578C">
      <w:pPr>
        <w:rPr>
          <w:rFonts w:cs="Times New Roman" w:eastAsia="Times New Roman"/>
          <w:szCs w:val="24"/>
        </w:rPr>
      </w:pPr>
    </w:p>
    <w:p w:rsidRDefault="00942A3A" w:rsidP="00942A3A" w:rsidR="00942A3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42A3A" w:rsidP="00942A3A" w:rsidR="00942A3A">
      <w:pPr>
        <w:ind w:firstLine="708"/>
        <w:rPr>
          <w:rFonts w:cs="Times New Roman" w:eastAsia="Times New Roman"/>
          <w:szCs w:val="24"/>
        </w:rPr>
      </w:pPr>
    </w:p>
    <w:p w:rsidRDefault="00942A3A" w:rsidP="00942A3A" w:rsidR="00942A3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RIBARSKA ZADRUGA – LIŽNJAN.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 w:rsidR="00F4235A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St-828/2015-3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 za zastupanje dužnika da u roku od 15 dana od ob</w:t>
      </w:r>
      <w:r w:rsidRPr="00F10AAD">
        <w:rPr>
          <w:rFonts w:cs="Times New Roman" w:eastAsia="Times New Roman"/>
          <w:szCs w:val="24"/>
        </w:rPr>
        <w:t>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42A3A" w:rsidP="00942A3A" w:rsidR="00942A3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42A3A" w:rsidP="00942A3A" w:rsidR="00942A3A" w:rsidRPr="005D578C">
      <w:pPr>
        <w:rPr>
          <w:rFonts w:cs="Times New Roman" w:eastAsia="Times New Roman"/>
          <w:szCs w:val="24"/>
        </w:rPr>
      </w:pPr>
    </w:p>
    <w:p w:rsidRDefault="00942A3A" w:rsidP="00942A3A" w:rsidR="00942A3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B22E6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42A3A" w:rsidP="00942A3A" w:rsidR="00942A3A">
      <w:pPr>
        <w:rPr>
          <w:rFonts w:cs="Times New Roman" w:eastAsia="Times New Roman"/>
          <w:szCs w:val="24"/>
        </w:rPr>
      </w:pPr>
    </w:p>
    <w:p w:rsidRDefault="00942A3A" w:rsidP="00942A3A" w:rsidR="00942A3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42A3A" w:rsidP="00942A3A" w:rsidR="00942A3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987FD9">
        <w:rPr>
          <w:rFonts w:cs="Times New Roman" w:eastAsia="Times New Roman"/>
          <w:szCs w:val="24"/>
        </w:rPr>
        <w:t>, v.r.</w:t>
      </w:r>
    </w:p>
    <w:p w:rsidRDefault="00942A3A" w:rsidP="00942A3A" w:rsidR="00942A3A">
      <w:pPr>
        <w:jc w:val="left"/>
        <w:rPr>
          <w:rFonts w:cs="Times New Roman" w:eastAsia="Times New Roman"/>
          <w:szCs w:val="24"/>
        </w:rPr>
      </w:pPr>
    </w:p>
    <w:p w:rsidRDefault="00942A3A" w:rsidP="00942A3A" w:rsidR="00942A3A" w:rsidRPr="005D578C">
      <w:pPr>
        <w:jc w:val="left"/>
        <w:rPr>
          <w:rFonts w:cs="Times New Roman" w:eastAsia="Times New Roman"/>
          <w:szCs w:val="24"/>
        </w:rPr>
      </w:pPr>
    </w:p>
    <w:p w:rsidRDefault="00942A3A" w:rsidP="00942A3A" w:rsidR="00942A3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E04BD" w:rsidP="00DE04BD" w:rsidR="00DE04BD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DE04BD" w:rsidP="00DE04BD" w:rsidR="00DE04BD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942A3A" w:rsidP="00942A3A" w:rsidR="00942A3A">
      <w:pPr>
        <w:rPr>
          <w:rFonts w:cs="Times New Roman" w:eastAsia="Times New Roman"/>
          <w:szCs w:val="24"/>
        </w:rPr>
      </w:pPr>
    </w:p>
    <w:p w:rsidRDefault="00942A3A" w:rsidP="00942A3A" w:rsidR="00942A3A" w:rsidRPr="005D578C">
      <w:pPr>
        <w:rPr>
          <w:rFonts w:cs="Times New Roman" w:eastAsia="Times New Roman"/>
          <w:szCs w:val="24"/>
        </w:rPr>
      </w:pPr>
    </w:p>
    <w:p w:rsidRDefault="00942A3A" w:rsidP="00942A3A" w:rsidR="00942A3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42A3A" w:rsidP="00942A3A" w:rsidR="00942A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42A3A" w:rsidP="00942A3A" w:rsidR="00942A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RIBARSKA ZADRUGA – LIŽNJAN, Ližnjan, Ližnjan 147,</w:t>
      </w:r>
    </w:p>
    <w:p w:rsidRDefault="00942A3A" w:rsidP="00942A3A" w:rsidR="00942A3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942A3A" w:rsidP="00942A3A" w:rsidR="00942A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42A3A" w:rsidP="00942A3A" w:rsidR="00942A3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942A3A" w:rsidP="00942A3A" w:rsidR="00942A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942A3A" w:rsidP="00942A3A" w:rsidR="00942A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942A3A" w:rsidP="00942A3A" w:rsidR="00942A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942A3A" w:rsidP="00942A3A" w:rsidR="00942A3A"/>
    <w:p w:rsidRDefault="00942A3A" w:rsidP="00942A3A" w:rsidR="00942A3A"/>
    <w:p w:rsidRDefault="00942A3A" w:rsidP="00942A3A" w:rsidR="00942A3A"/>
    <w:p w:rsidRDefault="00942A3A" w:rsidP="00942A3A" w:rsidR="00942A3A"/>
    <w:p w:rsidRDefault="00942A3A" w:rsidP="00942A3A" w:rsidR="00942A3A"/>
    <w:p w:rsidRDefault="00942A3A" w:rsidP="00942A3A" w:rsidR="00942A3A"/>
    <w:p w:rsidRDefault="00942A3A" w:rsidP="00942A3A" w:rsidR="00942A3A"/>
    <w:p w:rsidRDefault="00942A3A" w:rsidP="00942A3A" w:rsidR="00942A3A"/>
    <w:p w:rsidRDefault="00942A3A" w:rsidP="00942A3A" w:rsidR="00942A3A"/>
    <w:p w:rsidRDefault="00942A3A" w:rsidP="00942A3A" w:rsidR="00942A3A"/>
    <w:p w:rsidRDefault="00942A3A" w:rsidP="00942A3A" w:rsidR="00942A3A"/>
    <w:p w:rsidRDefault="00942A3A" w:rsidP="00942A3A" w:rsidR="00942A3A"/>
    <w:p w:rsidRDefault="00942A3A" w:rsidP="00942A3A" w:rsidR="00942A3A"/>
    <w:p w:rsidRDefault="00942A3A" w:rsidP="00942A3A" w:rsidR="00942A3A"/>
    <w:p w:rsidRDefault="00942A3A" w:rsidP="00942A3A" w:rsidR="00942A3A" w:rsidRPr="00E6443F"/>
    <w:p w:rsidRDefault="004F5027" w:rsidR="004F5027"/>
    <w:sectPr w:rsidSect="00F561D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A3A" w:rsidP="00942A3A" w:rsidR="00942A3A">
      <w:r>
        <w:separator/>
      </w:r>
    </w:p>
  </w:endnote>
  <w:endnote w:id="0" w:type="continuationSeparator">
    <w:p w:rsidRDefault="00942A3A" w:rsidP="00942A3A" w:rsidR="00942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A3A" w:rsidP="00942A3A" w:rsidR="00942A3A">
      <w:r>
        <w:separator/>
      </w:r>
    </w:p>
  </w:footnote>
  <w:footnote w:id="0" w:type="continuationSeparator">
    <w:p w:rsidRDefault="00942A3A" w:rsidP="00942A3A" w:rsidR="00942A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A3A" w:rsidP="00942A3A" w:rsidR="00F561DA">
    <w:pPr>
      <w:pStyle w:val="Zaglavlje"/>
      <w:jc w:val="left"/>
    </w:pPr>
    <w:r>
      <w:tab/>
    </w:r>
    <w:sdt>
      <w:sdtPr>
        <w:id w:val="138275353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87FD9">
          <w:rPr>
            <w:noProof/>
          </w:rPr>
          <w:t>2</w:t>
        </w:r>
        <w:r>
          <w:fldChar w:fldCharType="end"/>
        </w:r>
      </w:sdtContent>
    </w:sdt>
    <w:r>
      <w:tab/>
      <w:t>9 St-828/2015-5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A3A" w:rsidP="00F561DA" w:rsidR="00F561DA">
    <w:pPr>
      <w:pStyle w:val="Zaglavlje"/>
      <w:jc w:val="right"/>
    </w:pPr>
    <w:r>
      <w:t>9 St-828/2015-5</w:t>
    </w:r>
  </w:p>
  <w:p w:rsidRDefault="00987FD9" w:rsidR="00F561D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E14"/>
    <w:rsid w:val="004F5027"/>
    <w:rsid w:val="00942A3A"/>
    <w:rsid w:val="00987FD9"/>
    <w:rsid w:val="00D22E14"/>
    <w:rsid w:val="00DE04BD"/>
    <w:rsid w:val="00F4235A"/>
    <w:rsid w:val="00F919C8"/>
    <w:rsid w:val="00FB22E6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A3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2A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2A3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2A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2A3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2A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2A3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7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FD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7FD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7F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7F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A3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2A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2A3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2A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2A3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2A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2A3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7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FD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7FD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7F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7F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RIBARSKA ZADRUGA - LIŽNJAN, LIŽNJAN</izvorni_sadrzaj>
    <derivirana_varijabla naziv="DomainObject.Predmet.ProtustrankaFormated_1">  RIBARSKA ZADRUGA - LIŽNJAN, LIŽNJAN</derivirana_varijabla>
  </DomainObject.Predmet.ProtustrankaFormated>
  <DomainObject.Predmet.ProtustrankaFormatedOIB>
    <izvorni_sadrzaj>  RIBARSKA ZADRUGA - LIŽNJAN, LIŽNJAN, OIB 07833702689</izvorni_sadrzaj>
    <derivirana_varijabla naziv="DomainObject.Predmet.ProtustrankaFormatedOIB_1">  RIBARSKA ZADRUGA - LIŽNJAN, LIŽNJAN, OIB 07833702689</derivirana_varijabla>
  </DomainObject.Predmet.ProtustrankaFormatedOIB>
  <DomainObject.Predmet.ProtustrankaFormatedWithAdress>
    <izvorni_sadrzaj> RIBARSKA ZADRUGA - LIŽNJAN, LIŽNJAN, Ližnjan 147, 52204 Ližnjan</izvorni_sadrzaj>
    <derivirana_varijabla naziv="DomainObject.Predmet.ProtustrankaFormatedWithAdress_1"> RIBARSKA ZADRUGA - LIŽNJAN, LIŽNJAN, Ližnjan 147, 52204 Ližnjan</derivirana_varijabla>
  </DomainObject.Predmet.ProtustrankaFormatedWithAdress>
  <DomainObject.Predmet.ProtustrankaFormatedWithAdressOIB>
    <izvorni_sadrzaj> RIBARSKA ZADRUGA - LIŽNJAN, LIŽNJAN, OIB 07833702689, Ližnjan 147, 52204 Ližnjan</izvorni_sadrzaj>
    <derivirana_varijabla naziv="DomainObject.Predmet.ProtustrankaFormatedWithAdressOIB_1"> RIBARSKA ZADRUGA - LIŽNJAN, LIŽNJAN, OIB 07833702689, Ližnjan 147, 52204 Ližnjan</derivirana_varijabla>
  </DomainObject.Predmet.ProtustrankaFormatedWithAdressOIB>
  <DomainObject.Predmet.ProtustrankaWithAdress>
    <izvorni_sadrzaj>RIBARSKA ZADRUGA - LIŽNJAN, LIŽNJAN Ližnjan 147, 52204 Ližnjan</izvorni_sadrzaj>
    <derivirana_varijabla naziv="DomainObject.Predmet.ProtustrankaWithAdress_1">RIBARSKA ZADRUGA - LIŽNJAN, LIŽNJAN Ližnjan 147, 52204 Ližnjan</derivirana_varijabla>
  </DomainObject.Predmet.ProtustrankaWithAdress>
  <DomainObject.Predmet.ProtustrankaWithAdressOIB>
    <izvorni_sadrzaj>RIBARSKA ZADRUGA - LIŽNJAN, LIŽNJAN, OIB 07833702689, Ližnjan 147, 52204 Ližnjan</izvorni_sadrzaj>
    <derivirana_varijabla naziv="DomainObject.Predmet.ProtustrankaWithAdressOIB_1">RIBARSKA ZADRUGA - LIŽNJAN, LIŽNJAN, OIB 07833702689, Ližnjan 147, 52204 Ližnjan</derivirana_varijabla>
  </DomainObject.Predmet.ProtustrankaWithAdressOIB>
  <DomainObject.Predmet.ProtustrankaNazivFormated>
    <izvorni_sadrzaj>RIBARSKA ZADRUGA - LIŽNJAN, LIŽNJAN</izvorni_sadrzaj>
    <derivirana_varijabla naziv="DomainObject.Predmet.ProtustrankaNazivFormated_1">RIBARSKA ZADRUGA - LIŽNJAN, LIŽNJAN</derivirana_varijabla>
  </DomainObject.Predmet.ProtustrankaNazivFormated>
  <DomainObject.Predmet.ProtustrankaNazivFormatedOIB>
    <izvorni_sadrzaj>RIBARSKA ZADRUGA - LIŽNJAN, LIŽNJAN, OIB 07833702689</izvorni_sadrzaj>
    <derivirana_varijabla naziv="DomainObject.Predmet.ProtustrankaNazivFormatedOIB_1">RIBARSKA ZADRUGA - LIŽNJAN, LIŽNJAN, OIB 07833702689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25299.70</izvorni_sadrzaj>
    <derivirana_varijabla naziv="DomainObject.Predmet.TrenutnaVrijednost_1">25299.70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RIBARSKA ZADRUGA - LIŽNJAN, LIŽNJAN</item>
    </izvorni_sadrzaj>
    <derivirana_varijabla naziv="DomainObject.Predmet.ProtuStrankaListFormated_1">
      <item>RIBARSKA ZADRUGA - LIŽNJAN, LIŽNJAN</item>
    </derivirana_varijabla>
  </DomainObject.Predmet.ProtuStrankaListFormated>
  <DomainObject.Predmet.ProtuStrankaListFormatedOIB>
    <izvorni_sadrzaj>
      <item>RIBARSKA ZADRUGA - LIŽNJAN, LIŽNJAN, OIB 07833702689</item>
    </izvorni_sadrzaj>
    <derivirana_varijabla naziv="DomainObject.Predmet.ProtuStrankaListFormatedOIB_1">
      <item>RIBARSKA ZADRUGA - LIŽNJAN, LIŽNJAN, OIB 07833702689</item>
    </derivirana_varijabla>
  </DomainObject.Predmet.ProtuStrankaListFormatedOIB>
  <DomainObject.Predmet.ProtuStrankaListFormatedWithAdress>
    <izvorni_sadrzaj>
      <item>RIBARSKA ZADRUGA - LIŽNJAN, LIŽNJAN, Ližnjan 147, 52204 Ližnjan</item>
    </izvorni_sadrzaj>
    <derivirana_varijabla naziv="DomainObject.Predmet.ProtuStrankaListFormatedWithAdress_1">
      <item>RIBARSKA ZADRUGA - LIŽNJAN, LIŽNJAN, Ližnjan 147, 52204 Ližnjan</item>
    </derivirana_varijabla>
  </DomainObject.Predmet.ProtuStrankaListFormatedWithAdress>
  <DomainObject.Predmet.ProtuStrankaListFormatedWithAdressOIB>
    <izvorni_sadrzaj>
      <item>RIBARSKA ZADRUGA - LIŽNJAN, LIŽNJAN, OIB 07833702689, Ližnjan 147, 52204 Ližnjan</item>
    </izvorni_sadrzaj>
    <derivirana_varijabla naziv="DomainObject.Predmet.ProtuStrankaListFormatedWithAdressOIB_1">
      <item>RIBARSKA ZADRUGA - LIŽNJAN, LIŽNJAN, OIB 07833702689, Ližnjan 147, 52204 Ližnjan</item>
    </derivirana_varijabla>
  </DomainObject.Predmet.ProtuStrankaListFormatedWithAdressOIB>
  <DomainObject.Predmet.ProtuStrankaListNazivFormated>
    <izvorni_sadrzaj>
      <item>RIBARSKA ZADRUGA - LIŽNJAN, LIŽNJAN</item>
    </izvorni_sadrzaj>
    <derivirana_varijabla naziv="DomainObject.Predmet.ProtuStrankaListNazivFormated_1">
      <item>RIBARSKA ZADRUGA - LIŽNJAN, LIŽNJAN</item>
    </derivirana_varijabla>
  </DomainObject.Predmet.ProtuStrankaListNazivFormated>
  <DomainObject.Predmet.ProtuStrankaListNazivFormatedOIB>
    <izvorni_sadrzaj>
      <item>RIBARSKA ZADRUGA - LIŽNJAN, LIŽNJAN, OIB 07833702689</item>
    </izvorni_sadrzaj>
    <derivirana_varijabla naziv="DomainObject.Predmet.ProtuStrankaListNazivFormatedOIB_1">
      <item>RIBARSKA ZADRUGA - LIŽNJAN, LIŽNJAN, OIB 07833702689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RIBARSKA ZADRUGA - LIŽNJAN, LIŽNJAN</izvorni_sadrzaj>
    <derivirana_varijabla naziv="DomainObject.Predmet.ProtustrankaIDrugi_1">RIBARSKA ZADRUGA - LIŽNJAN,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RIBARSKA ZADRUGA - LIŽNJAN, LIŽNJAN, OIB 07833702689, Ližnjan 147, 52204 Ližnjan</izvorni_sadrzaj>
    <derivirana_varijabla naziv="DomainObject.Predmet.ProtustrankaIDrugiAdressOIB_1">RIBARSKA ZADRUGA - LIŽNJAN, LIŽNJAN, OIB 07833702689, Ližnjan 147,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RIBARSKA ZADRUGA - LIŽNJAN, LIŽNJAN</item>
    </izvorni_sadrzaj>
    <derivirana_varijabla naziv="DomainObject.Predmet.SudioniciListNaziv_1">
      <item>FINANCIJSKA AGENCIJA, RC RIJEKA, PODRUŽNICA PULA, PULA</item>
      <item>RIBARSKA ZADRUGA - LIŽNJAN,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RIBARSKA ZADRUGA - LIŽNJAN, LIŽNJAN, OIB 07833702689, Ližnjan 147,52204 Ližnjan</item>
    </izvorni_sadrzaj>
    <derivirana_varijabla naziv="DomainObject.Predmet.SudioniciListAdressOIB_1">
      <item>FINANCIJSKA AGENCIJA, RC RIJEKA, PODRUŽNICA PULA, PULA, OIB 85821130368, GIARDINI 5,52100 Pula</item>
      <item>RIBARSKA ZADRUGA - LIŽNJAN, LIŽNJAN, OIB 07833702689, Ližnjan 147,52204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07833702689</item>
    </izvorni_sadrzaj>
    <derivirana_varijabla naziv="DomainObject.Predmet.SudioniciListNazivOIB_1">
      <item>, OIB 85821130368</item>
      <item>, OIB 07833702689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3217</properties:Characters>
  <properties:Lines>93</properties:Lines>
  <properties:Paragraphs>29</properties:Paragraphs>
  <properties:TotalTime>4</properties:TotalTime>
  <properties:ScaleCrop>false</properties:ScaleCrop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2016-04-13T07:00:00Z</dcterms:created>
  <dc:creator>Mihaela Kaligari</dc:creator>
  <dc:description/>
  <cp:keywords/>
  <cp:lastModifiedBy>Ana Jeromela</cp:lastModifiedBy>
  <cp:lastPrinted>2016-04-25T11:31:00Z</cp:lastPrinted>
  <dcterms:modified xmlns:xsi="http://www.w3.org/2001/XMLSchema-instance" xsi:type="dcterms:W3CDTF">2016-04-25T11:31:00Z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