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bcc7" w14:paraId="53dbcc7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42034F">
        <w:t>6797</w:t>
      </w:r>
      <w:r w:rsidR="001F2FBF">
        <w:t>/</w:t>
      </w:r>
      <w:r w:rsidR="0042034F">
        <w:t>201</w:t>
      </w:r>
      <w:r w:rsidR="001F2FBF">
        <w:t>6</w:t>
      </w:r>
      <w:r w:rsidR="007E2458">
        <w:t>-51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8B7019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 xml:space="preserve">u stečajnom postupku </w:t>
      </w:r>
      <w:r w:rsidR="008B7019">
        <w:t xml:space="preserve">nad </w:t>
      </w:r>
      <w:r w:rsidR="0042034F">
        <w:t>stečajnim dužnikom MABA-PRINT d.d. u stečaju, Brezje, Brezjanski put 33, OIB 12687282181</w:t>
      </w:r>
      <w:r w:rsidR="009459C3">
        <w:t xml:space="preserve">, dana </w:t>
      </w:r>
      <w:r w:rsidR="008B7019">
        <w:t>1</w:t>
      </w:r>
      <w:r w:rsidR="0042034F">
        <w:t>1</w:t>
      </w:r>
      <w:r w:rsidR="008B7019">
        <w:t>. siječnja 201</w:t>
      </w:r>
      <w:r w:rsidR="0042034F">
        <w:t>9</w:t>
      </w:r>
      <w:r w:rsidRPr="00255267">
        <w:t>.</w:t>
      </w:r>
      <w:r w:rsidR="0042034F">
        <w:t xml:space="preserve"> 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E4EE7" w:rsidP="002E4EE7" w:rsidR="00D6390A">
      <w:pPr>
        <w:jc w:val="both"/>
      </w:pPr>
      <w:r w:rsidRPr="00B27F98">
        <w:t xml:space="preserve">I. </w:t>
      </w:r>
      <w:r w:rsidR="008B7019">
        <w:t>Skupština vjerovnika</w:t>
      </w:r>
      <w:r w:rsidRPr="00B27F98">
        <w:t xml:space="preserve"> </w:t>
      </w:r>
      <w:r w:rsidR="008B7019">
        <w:t xml:space="preserve">sazvana </w:t>
      </w:r>
      <w:r w:rsidRPr="00B27F98">
        <w:t xml:space="preserve">za </w:t>
      </w:r>
      <w:r>
        <w:t>dan</w:t>
      </w:r>
      <w:r w:rsidR="008B7019">
        <w:t xml:space="preserve"> 25. siječnja 201</w:t>
      </w:r>
      <w:r w:rsidR="00580A84">
        <w:t>9</w:t>
      </w:r>
      <w:r w:rsidRPr="00B27F98">
        <w:t xml:space="preserve">. u </w:t>
      </w:r>
      <w:r w:rsidR="008B7019">
        <w:t>9,</w:t>
      </w:r>
      <w:r w:rsidR="00580A84">
        <w:t>30</w:t>
      </w:r>
      <w:r w:rsidRPr="00B27F98">
        <w:t xml:space="preserve"> sati, </w:t>
      </w:r>
      <w:r w:rsidR="00D6390A">
        <w:t xml:space="preserve">prelaže se za dan </w:t>
      </w:r>
    </w:p>
    <w:p w:rsidRDefault="00580A84" w:rsidP="00D6390A" w:rsidR="00D6390A" w:rsidRPr="00D6390A">
      <w:pPr>
        <w:jc w:val="center"/>
        <w:rPr>
          <w:b/>
        </w:rPr>
      </w:pPr>
      <w:r>
        <w:rPr>
          <w:b/>
        </w:rPr>
        <w:t>29. siječnja 2019</w:t>
      </w:r>
      <w:r w:rsidR="00D6390A" w:rsidRPr="00D6390A">
        <w:rPr>
          <w:b/>
        </w:rPr>
        <w:t>. u 12,</w:t>
      </w:r>
      <w:r w:rsidR="007E2458">
        <w:rPr>
          <w:b/>
        </w:rPr>
        <w:t>15</w:t>
      </w:r>
      <w:r w:rsidR="00D6390A" w:rsidRPr="00D6390A">
        <w:rPr>
          <w:b/>
        </w:rPr>
        <w:t xml:space="preserve"> sati,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6390A" w:rsidP="00D6390A" w:rsidR="00D6390A" w:rsidRPr="00B27F98">
      <w:pPr>
        <w:jc w:val="center"/>
      </w:pPr>
      <w:r w:rsidRPr="00D6390A">
        <w:rPr>
          <w:b/>
        </w:rPr>
        <w:t xml:space="preserve">soba </w:t>
      </w:r>
      <w:r w:rsidR="008B7019">
        <w:rPr>
          <w:b/>
        </w:rPr>
        <w:t>204</w:t>
      </w:r>
    </w:p>
    <w:p w:rsidRDefault="008B7019" w:rsidP="008B7019" w:rsidR="008B7019">
      <w:pPr>
        <w:jc w:val="both"/>
      </w:pPr>
      <w:r>
        <w:t xml:space="preserve"> sa slijedećim dnevnim redom:</w:t>
      </w:r>
    </w:p>
    <w:p w:rsidRDefault="00276872" w:rsidP="00276872" w:rsidR="00276872">
      <w:pPr>
        <w:numPr>
          <w:ilvl w:val="0"/>
          <w:numId w:val="9"/>
        </w:numPr>
        <w:jc w:val="both"/>
      </w:pPr>
      <w:r w:rsidRPr="0042662D">
        <w:t xml:space="preserve">Donošenje odluke o pobijanju pravne radnje zaključenja Ugovora o cesiji od 10. svibnja 2016. </w:t>
      </w:r>
      <w:r>
        <w:t>između stečajnog dužnika i Arsena Dobrote, kojim je izvršen prijenos tražbine stečajnog dužnika prema TOMADO PRINT d.o.o. Zagreb na Arsena Dobrotu u iznosu od 531.165,79 kn.</w:t>
      </w:r>
    </w:p>
    <w:p w:rsidRDefault="00276872" w:rsidP="00276872" w:rsidR="00276872">
      <w:pPr>
        <w:ind w:left="1440"/>
        <w:jc w:val="both"/>
      </w:pPr>
    </w:p>
    <w:p w:rsidRDefault="00276872" w:rsidP="00276872" w:rsidR="00276872">
      <w:pPr>
        <w:numPr>
          <w:ilvl w:val="0"/>
          <w:numId w:val="9"/>
        </w:numPr>
        <w:jc w:val="both"/>
      </w:pPr>
      <w:r w:rsidRPr="0042662D">
        <w:t>Donošenje odluke o pobijanju pravne radnje zaključenja Ugovora o cesiji od 10. svibnja 2016. između stečajnog dužnika i Davorina Tomažića, kojim je izvršen prijenos tražbine stečajnog dužnika prema TOMADO PRINT d.o.o. Zagreb na Davorina Tomažića u iznosu od 344.000,00 kn.</w:t>
      </w:r>
    </w:p>
    <w:p w:rsidRDefault="00276872" w:rsidP="00276872" w:rsidR="00276872">
      <w:pPr>
        <w:pStyle w:val="Odlomakpopisa"/>
        <w:rPr>
          <w:rFonts w:hAnsi="Times New Roman" w:ascii="Times New Roman"/>
          <w:szCs w:val="24"/>
        </w:rPr>
      </w:pPr>
    </w:p>
    <w:p w:rsidRDefault="00276872" w:rsidP="00276872" w:rsidR="00276872" w:rsidRPr="0042662D">
      <w:pPr>
        <w:numPr>
          <w:ilvl w:val="0"/>
          <w:numId w:val="9"/>
        </w:numPr>
        <w:jc w:val="both"/>
      </w:pPr>
      <w:r>
        <w:t>Razno.</w:t>
      </w:r>
    </w:p>
    <w:p w:rsidRDefault="008B7019" w:rsidP="00276872" w:rsidR="008B7019">
      <w:pPr>
        <w:jc w:val="both"/>
      </w:pPr>
      <w:r>
        <w:tab/>
      </w:r>
    </w:p>
    <w:p w:rsidRDefault="008B7019" w:rsidP="008B7019" w:rsidR="008B7019">
      <w:pPr>
        <w:jc w:val="both"/>
      </w:pPr>
      <w:r>
        <w:t>II. Pravo sudjelovanja imaju svi vjerovnici s pravom odvojenog namirenja, svi stečajni vjerovnici, stečajni upravitelj i vjerovnici stečajne mase.</w:t>
      </w:r>
    </w:p>
    <w:p w:rsidRDefault="00607FE3" w:rsidP="002E4EE7" w:rsidR="00607FE3" w:rsidRPr="00B27F98"/>
    <w:p w:rsidRDefault="002C5A29" w:rsidP="007E2458" w:rsidR="00367C05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8B7019">
        <w:t>1</w:t>
      </w:r>
      <w:r w:rsidR="00580A84">
        <w:t>1</w:t>
      </w:r>
      <w:r w:rsidR="008B7019">
        <w:t>. siječnja 201</w:t>
      </w:r>
      <w:r w:rsidR="00580A84">
        <w:t>9</w:t>
      </w:r>
      <w:r w:rsidRPr="002224D1">
        <w:t xml:space="preserve">. </w:t>
      </w: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4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76872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3D6806"/>
    <w:rsid w:val="00402289"/>
    <w:rsid w:val="0042034F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80A84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4513A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6CE"/>
    <w:rsid w:val="007A550F"/>
    <w:rsid w:val="007C39CF"/>
    <w:rsid w:val="007D7A92"/>
    <w:rsid w:val="007E2458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B7019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45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1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45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1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7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St-6797/2016</izvorni_sadrzaj>
    <derivirana_varijabla naziv="DomainObject.Predmet.OznakaBroj_1">St-6797/2016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MABA-PRINT dioničko društvo za grafičko-izdavačku djelatnost u stečaju zastupanog po punomoćniku Arsen Dobrota; Anđela Šipić</izvorni_sadrzaj>
    <derivirana_varijabla naziv="DomainObject.Predmet.ProtustrankaFormated_1">  MABA-PRINT dioničko društvo za grafičko-izdavačku djelatnost u stečaju zastupanog po punomoćniku Arsen Dobrota; Anđela Šipić</derivirana_varijabla>
  </DomainObject.Predmet.ProtustrankaFormated>
  <DomainObject.Predmet.ProtustrankaFormatedOIB>
    <izvorni_sadrzaj>  MABA-PRINT dioničko društvo za grafičko-izdavačku djelatnost u stečaju, OIB 12687282181 zastupanog po punomoćniku Arsen Dobrota; Anđela Šipić</izvorni_sadrzaj>
    <derivirana_varijabla naziv="DomainObject.Predmet.ProtustrankaFormatedOIB_1">  MABA-PRINT dioničko društvo za grafičko-izdavačku djelatnost u stečaju, OIB 12687282181 zastupanog po punomoćniku Arsen Dobrota; Anđela Šipić</derivirana_varijabla>
  </DomainObject.Predmet.ProtustrankaFormatedOIB>
  <DomainObject.Predmet.ProtustrankaFormatedWithAdress>
    <izvorni_sadrzaj> MABA-PRINT dioničko društvo za grafičko-izdavačku djelatnost u stečaju, Brezjanski put 33, 10431 Brezje zastupanog po punomoćniku Arsen Dobrota; Anđela Šipić</izvorni_sadrzaj>
    <derivirana_varijabla naziv="DomainObject.Predmet.ProtustrankaFormatedWithAdress_1"> MABA-PRINT dioničko društvo za grafičko-izdavačku djelatnost u stečaju, Brezjanski put 33, 10431 Brezje zastupanog po punomoćniku Arsen Dobrota; Anđela Šipić</derivirana_varijabla>
  </DomainObject.Predmet.ProtustrankaFormatedWithAdress>
  <DomainObject.Predmet.ProtustrankaFormatedWithAdressOIB>
    <izvorni_sadrzaj> MABA-PRINT dioničko društvo za grafičko-izdavačku djelatnost u stečaju, OIB 12687282181, Brezjanski put 33, 10431 Brezje zastupanog po punomoćniku Arsen Dobrota; Anđela Šipić</izvorni_sadrzaj>
    <derivirana_varijabla naziv="DomainObject.Predmet.ProtustrankaFormatedWithAdressOIB_1"> MABA-PRINT dioničko društvo za grafičko-izdavačku djelatnost u stečaju, OIB 12687282181, Brezjanski put 33, 10431 Brezje zastupanog po punomoćniku Arsen Dobrota; Anđela Šipić</derivirana_varijabla>
  </DomainObject.Predmet.ProtustrankaFormatedWithAdressOIB>
  <DomainObject.Predmet.ProtustrankaWithAdress>
    <izvorni_sadrzaj>MABA-PRINT dioničko društvo za grafičko-izdavačku djelatnost u stečaju Brezjanski put 33, 10431 Brezje</izvorni_sadrzaj>
    <derivirana_varijabla naziv="DomainObject.Predmet.ProtustrankaWithAdress_1">MABA-PRINT dioničko društvo za grafičko-izdavačku djelatnost u stečaju Brezjanski put 33, 10431 Brezje</derivirana_varijabla>
  </DomainObject.Predmet.ProtustrankaWithAdress>
  <DomainObject.Predmet.ProtustrankaWithAdressOIB>
    <izvorni_sadrzaj>MABA-PRINT dioničko društvo za grafičko-izdavačku djelatnost u stečaju, OIB 12687282181, Brezjanski put 33, 10431 Brezje</izvorni_sadrzaj>
    <derivirana_varijabla naziv="DomainObject.Predmet.ProtustrankaWithAdressOIB_1">MABA-PRINT dioničko društvo za grafičko-izdavačku djelatnost u stečaju, OIB 12687282181, Brezjanski put 33, 10431 Brezje</derivirana_varijabla>
  </DomainObject.Predmet.ProtustrankaWithAdressOIB>
  <DomainObject.Predmet.ProtustrankaNazivFormated>
    <izvorni_sadrzaj>MABA-PRINT dioničko društvo za grafičko-izdavačku djelatnost u stečaju</izvorni_sadrzaj>
    <derivirana_varijabla naziv="DomainObject.Predmet.ProtustrankaNazivFormated_1">MABA-PRINT dioničko društvo za grafičko-izdavačku djelatnost u stečaju</derivirana_varijabla>
  </DomainObject.Predmet.ProtustrankaNazivFormated>
  <DomainObject.Predmet.ProtustrankaNazivFormatedOIB>
    <izvorni_sadrzaj>MABA-PRINT dioničko društvo za grafičko-izdavačku djelatnost u stečaju, OIB 12687282181</izvorni_sadrzaj>
    <derivirana_varijabla naziv="DomainObject.Predmet.ProtustrankaNazivFormatedOIB_1">MABA-PRINT dioničko društvo za grafičko-izdavačku djelatnost u stečaju, OIB 12687282181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MABA-PRINT dioničko društvo za grafičko-izdavačku djelatnost u stečaju zastupanog po punomoćniku Arsen Dobrota; Anđela Šipić</item>
    </izvorni_sadrzaj>
    <derivirana_varijabla naziv="DomainObject.Predmet.ProtuStrankaListFormated_1">
      <item>MABA-PRINT dioničko društvo za grafičko-izdavačku djelatnost u stečaju zastupanog po punomoćniku Arsen Dobrota; Anđela Šipić</item>
    </derivirana_varijabla>
  </DomainObject.Predmet.ProtuStrankaListFormated>
  <DomainObject.Predmet.ProtuStrankaListFormatedOIB>
    <izvorni_sadrzaj>
      <item>MABA-PRINT dioničko društvo za grafičko-izdavačku djelatnost u stečaju, OIB 12687282181 zastupanog po punomoćniku Arsen Dobrota; Anđela Šipić</item>
    </izvorni_sadrzaj>
    <derivirana_varijabla naziv="DomainObject.Predmet.ProtuStrankaListFormatedOIB_1">
      <item>MABA-PRINT dioničko društvo za grafičko-izdavačku djelatnost u stečaju, OIB 12687282181 zastupanog po punomoćniku Arsen Dobrota; Anđela Šipić</item>
    </derivirana_varijabla>
  </DomainObject.Predmet.ProtuStrankaListFormatedOIB>
  <DomainObject.Predmet.ProtuStrankaListFormatedWithAdress>
    <izvorni_sadrzaj>
      <item>MABA-PRINT dioničko društvo za grafičko-izdavačku djelatnost u stečaju, Brezjanski put 33, 10431 Brezje zastupanog po punomoćniku Arsen Dobrota; Anđela Šipić</item>
    </izvorni_sadrzaj>
    <derivirana_varijabla naziv="DomainObject.Predmet.ProtuStrankaListFormatedWithAdress_1">
      <item>MABA-PRINT dioničko društvo za grafičko-izdavačku djelatnost u stečaju, Brezjanski put 33, 10431 Brezje zastupanog po punomoćniku Arsen Dobrota; Anđela Šipić</item>
    </derivirana_varijabla>
  </DomainObject.Predmet.ProtuStrankaListFormatedWithAdress>
  <DomainObject.Predmet.ProtuStrankaListFormatedWithAdressOIB>
    <izvorni_sadrzaj>
      <item>MABA-PRINT dioničko društvo za grafičko-izdavačku djelatnost u stečaju, OIB 12687282181, Brezjanski put 33, 10431 Brezje zastupanog po punomoćniku Arsen Dobrota; Anđela Šipić</item>
    </izvorni_sadrzaj>
    <derivirana_varijabla naziv="DomainObject.Predmet.ProtuStrankaListFormatedWithAdressOIB_1">
      <item>MABA-PRINT dioničko društvo za grafičko-izdavačku djelatnost u stečaju, OIB 12687282181, Brezjanski put 33, 10431 Brezje zastupanog po punomoćniku Arsen Dobrota; Anđela Šipić</item>
    </derivirana_varijabla>
  </DomainObject.Predmet.ProtuStrankaListFormatedWithAdressOIB>
  <DomainObject.Predmet.ProtuStrankaListNazivFormated>
    <izvorni_sadrzaj>
      <item>MABA-PRINT dioničko društvo za grafičko-izdavačku djelatnost u stečaju</item>
    </izvorni_sadrzaj>
    <derivirana_varijabla naziv="DomainObject.Predmet.ProtuStrankaListNazivFormated_1">
      <item>MABA-PRINT dioničko društvo za grafičko-izdavačku djelatnost u stečaju</item>
    </derivirana_varijabla>
  </DomainObject.Predmet.ProtuStrankaListNazivFormated>
  <DomainObject.Predmet.ProtuStrankaListNazivFormatedOIB>
    <izvorni_sadrzaj>
      <item>MABA-PRINT dioničko društvo za grafičko-izdavačku djelatnost u stečaju, OIB 12687282181</item>
    </izvorni_sadrzaj>
    <derivirana_varijabla naziv="DomainObject.Predmet.ProtuStrankaListNazivFormatedOIB_1">
      <item>MABA-PRINT dioničko društvo za grafičko-izdavačku djelatnost u stečaju, OIB 12687282181</item>
    </derivirana_varijabla>
  </DomainObject.Predmet.ProtuStrankaListNazivFormatedOIB>
  <DomainObject.Predmet.OstaliListFormated>
    <izvorni_sadrzaj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</izvorni_sadrzaj>
    <derivirana_varijabla naziv="DomainObject.Predmet.OstaliListFormated_1">
      <item>Arsen Dobrota punomoćnik sudionika u postupku MABA-PRINT dioničko društvo za grafičko-izdavačku djelatnost u stečaju</item>
      <item>Anđela Šipić punomoćnica sudionika u postupku MABA-PRINT dioničko društvo za grafičko-izdavačku djelatnost u stečaju</item>
    </derivirana_varijabla>
  </DomainObject.Predmet.OstaliListFormated>
  <DomainObject.Predmet.OstaliListFormatedOIB>
    <izvorni_sadrzaj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</izvorni_sadrzaj>
    <derivirana_varijabla naziv="DomainObject.Predmet.OstaliListFormatedOIB_1">
      <item>Arsen Dobrota, OIB 88345360470 punomoćnik sudionika u postupku MABA-PRINT dioničko društvo za grafičko-izdavačku djelatnost u stečaju</item>
      <item>Anđela Šipić, OIB 32151358453 punomoćnica sudionika u postupku MABA-PRINT dioničko društvo za grafičko-izdavačku djelatnost u stečaju</item>
    </derivirana_varijabla>
  </DomainObject.Predmet.OstaliListFormatedOIB>
  <DomainObject.Predmet.OstaliListFormatedWithAdress>
    <izvorni_sadrzaj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</izvorni_sadrzaj>
    <derivirana_varijabla naziv="DomainObject.Predmet.OstaliListFormatedWithAdress_1">
      <item>Arsen Dobrota, Donji Zbilj 2, 49216 Donji Zbilj punomoćnik sudionika u postupku MABA-PRINT dioničko društvo za grafičko-izdavačku djelatnost u stečaju</item>
      <item>Anđela Šipić, Aleja Antuna Augustinčića 3, 10000 Zagreb punomoćnica sudionika u postupku MABA-PRINT dioničko društvo za grafičko-izdavačku djelatnost u stečaju</item>
    </derivirana_varijabla>
  </DomainObject.Predmet.OstaliListFormatedWithAdress>
  <DomainObject.Predmet.OstaliListFormatedWithAdressOIB>
    <izvorni_sadrzaj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</izvorni_sadrzaj>
    <derivirana_varijabla naziv="DomainObject.Predmet.OstaliListFormatedWithAdressOIB_1">
      <item>Arsen Dobrota, OIB 88345360470, Donji Zbilj 2, 49216 Donji Zbilj punomoćnik sudionika u postupku MABA-PRINT dioničko društvo za grafičko-izdavačku djelatnost u stečaju</item>
      <item>Anđela Šipić, OIB 32151358453, Aleja Antuna Augustinčića 3, 10000 Zagreb punomoćnica sudionika u postupku MABA-PRINT dioničko društvo za grafičko-izdavačku djelatnost u stečaju</item>
    </derivirana_varijabla>
  </DomainObject.Predmet.OstaliListFormatedWithAdressOIB>
  <DomainObject.Predmet.OstaliListNazivFormated>
    <izvorni_sadrzaj>
      <item>Arsen Dobrota</item>
      <item>Anđela Šipić</item>
    </izvorni_sadrzaj>
    <derivirana_varijabla naziv="DomainObject.Predmet.OstaliListNazivFormated_1">
      <item>Arsen Dobrota</item>
      <item>Anđela Šipić</item>
    </derivirana_varijabla>
  </DomainObject.Predmet.OstaliListNazivFormated>
  <DomainObject.Predmet.OstaliListNazivFormatedOIB>
    <izvorni_sadrzaj>
      <item>Arsen Dobrota, OIB 88345360470</item>
      <item>Anđela Šipić, OIB 32151358453</item>
    </izvorni_sadrzaj>
    <derivirana_varijabla naziv="DomainObject.Predmet.OstaliListNazivFormatedOIB_1">
      <item>Arsen Dobrota, OIB 88345360470</item>
      <item>Anđela Šipić, OIB 32151358453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MABA-PRINT dioničko društvo za grafičko-izdavačku djelatnost u stečaju</izvorni_sadrzaj>
    <derivirana_varijabla naziv="DomainObject.Predmet.ProtustrankaIDrugi_1">MABA-PRINT dioničko društvo za grafičko-izdavačku djelatnost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MABA-PRINT dioničko društvo za grafičko-izdavačku djelatnost u stečaju, OIB 12687282181, Brezjanski put 33, 10431 Brezje</izvorni_sadrzaj>
    <derivirana_varijabla naziv="DomainObject.Predmet.ProtustrankaIDrugiAdressOIB_1">MABA-PRINT dioničko društvo za grafičko-izdavačku djelatnost u stečaju, OIB 12687282181,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MABA-PRINT dioničko društvo za grafičko-izdavačku djelatnost u stečaju</item>
      <item>Arsen Dobrota</item>
      <item>Anđela Šipić</item>
    </izvorni_sadrzaj>
    <derivirana_varijabla naziv="DomainObject.Predmet.SudioniciListNaziv_1">
      <item>FINA Regionalni centar Zagreb</item>
      <item>MABA-PRINT dioničko društvo za grafičko-izdavačku djelatnost u stečaju</item>
      <item>Arsen Dobrota</item>
      <item>Anđela Šipić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</izvorni_sadrzaj>
    <derivirana_varijabla naziv="DomainObject.Predmet.SudioniciListAdressOIB_1">
      <item>FINA Regionalni centar Zagreb, OIB 85821130368, Trg svibanjskih žrtava 1995. 1,10000 Zagreb</item>
      <item>MABA-PRINT dioničko društvo za grafičko-izdavačku djelatnost u stečaju, OIB 12687282181, Brezjanski put 33,10431 Brezje</item>
      <item>Arsen Dobrota, OIB 88345360470, Donji Zbilj 2,49216 Donji Zbilj</item>
      <item>Anđela Šipić, OIB 32151358453, Aleja Antuna Augustinčića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12687282181</item>
      <item>, OIB 88345360470</item>
      <item>, OIB 32151358453</item>
    </izvorni_sadrzaj>
    <derivirana_varijabla naziv="DomainObject.Predmet.SudioniciListNazivOIB_1">
      <item>, OIB 85821130368</item>
      <item>, OIB 12687282181</item>
      <item>, OIB 88345360470</item>
      <item>, OIB 32151358453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St-6797/2016-48</izvorni_sadrzaj>
    <derivirana_varijabla naziv="DomainObject.PredzadnjaOdlukaIzPredmeta.Oznaka_1">St-6797/2016-48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245</properties:Words>
  <properties:Characters>1261</properties:Characters>
  <properties:Lines>46</properties:Lines>
  <properties:Paragraphs>25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2019-01-11T09:47:00Z</dcterms:created>
  <dc:creator>Korisnik</dc:creator>
  <cp:lastModifiedBy>Renata Klokočki</cp:lastModifiedBy>
  <cp:lastPrinted>2019-01-11T11:04:00Z</cp:lastPrinted>
  <dcterms:modified xmlns:xsi="http://www.w3.org/2001/XMLSchema-instance" xsi:type="dcterms:W3CDTF">2019-01-11T11:05:00Z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ROČIŠTA-skupština vjerovnika-sa dn.red-St-MABA PRINT.docx)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