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296a" w14:paraId="d99296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34756">
        <w:t>2265</w:t>
      </w:r>
      <w:r w:rsidR="00715494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715494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715494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034756">
        <w:t>ZAGREBELLO d.o.o., Zagreb, Veslačka bb, OIB 80606122906</w:t>
      </w:r>
      <w:r w:rsidR="003126C7" w:rsidRPr="0053264E">
        <w:t>,</w:t>
      </w:r>
      <w:r w:rsidR="00295F32" w:rsidRPr="0053264E">
        <w:t xml:space="preserve"> dana </w:t>
      </w:r>
      <w:r w:rsidR="00715494">
        <w:t>7. rujna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1C730B" w:rsidP="00F17825" w:rsidR="007668DE">
      <w:pPr>
        <w:ind w:firstLine="708"/>
        <w:jc w:val="both"/>
      </w:pPr>
      <w:r>
        <w:t>Odbacuje se prijedlog za otvaranje stečajnog postupka</w:t>
      </w:r>
      <w:r w:rsidRPr="0053264E">
        <w:t xml:space="preserve"> nad dužnikom </w:t>
      </w:r>
      <w:r w:rsidR="00034756">
        <w:t>ZAGREBELLO d.o.o., Zagreb, Veslačka bb, OIB 80606122906</w:t>
      </w:r>
      <w:r>
        <w:t xml:space="preserve">, od </w:t>
      </w:r>
      <w:r w:rsidR="00034756">
        <w:t>14. kolovoza</w:t>
      </w:r>
      <w:r w:rsidR="00715494">
        <w:t xml:space="preserve"> 2017</w:t>
      </w:r>
      <w:r>
        <w:t>. godine</w:t>
      </w:r>
      <w:r w:rsidR="003F4A53">
        <w:t>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034756">
        <w:t>14. kolovoza</w:t>
      </w:r>
      <w:r w:rsidR="00271941">
        <w:t xml:space="preserve"> 2017</w:t>
      </w:r>
      <w:r w:rsidRPr="00C254D4">
        <w:t xml:space="preserve">. prijedlog za otvaranje stečajnog postupka nad dužnikom </w:t>
      </w:r>
      <w:r w:rsidR="00034756">
        <w:t>ZAGREBELLO d.o.o., Zagreb, Veslačka bb, OIB 80606122906.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EF5E61">
        <w:t>110</w:t>
      </w:r>
      <w:r>
        <w:t xml:space="preserve">. stavak </w:t>
      </w:r>
      <w:r w:rsidR="00EF5E61">
        <w:t>1</w:t>
      </w:r>
      <w:r w:rsidRPr="00C254D4">
        <w:t xml:space="preserve">. </w:t>
      </w:r>
      <w:r w:rsidR="00391C11">
        <w:t xml:space="preserve">Stečajnog zakona (Narodne novine broj 71/15, dalje u tekstu: </w:t>
      </w:r>
      <w:r>
        <w:t>SZ-a</w:t>
      </w:r>
      <w:r w:rsidR="00391C11">
        <w:t>)</w:t>
      </w:r>
      <w:r>
        <w:t xml:space="preserve">. U prijedlogu predlagatelj navodi da na dan </w:t>
      </w:r>
      <w:r w:rsidR="00034756">
        <w:t>10. kolovoza</w:t>
      </w:r>
      <w:r w:rsidR="00271941">
        <w:t xml:space="preserve"> 2017</w:t>
      </w:r>
      <w:r>
        <w:t>. godine dužnik u Očevidniku redoslijeda osnova za plaćanje ima evidentirane neizvršene osnove za plaćanje</w:t>
      </w:r>
      <w:r w:rsidR="00061ECB">
        <w:t xml:space="preserve"> u nepre</w:t>
      </w:r>
      <w:r w:rsidR="00EF5E61">
        <w:t>kinutom razdoblju od 120</w:t>
      </w:r>
      <w:r w:rsidR="00061ECB">
        <w:t xml:space="preserve"> dana,</w:t>
      </w:r>
      <w:r>
        <w:t xml:space="preserve"> u ukupnom iznosu od </w:t>
      </w:r>
      <w:r w:rsidR="00034756">
        <w:t>58.050,82</w:t>
      </w:r>
      <w:r w:rsidR="00E406C7">
        <w:t xml:space="preserve"> </w:t>
      </w:r>
      <w:r w:rsidR="00CC408D">
        <w:t xml:space="preserve">kn, te da dužnik ima </w:t>
      </w:r>
      <w:r w:rsidR="00034756">
        <w:t>tri zaposlena</w:t>
      </w:r>
      <w:r>
        <w:t xml:space="preserve">. </w:t>
      </w:r>
    </w:p>
    <w:p w:rsidRDefault="00EF5E61" w:rsidP="003F4A53" w:rsidR="00EF5E61">
      <w:pPr>
        <w:ind w:firstLine="708"/>
        <w:jc w:val="both"/>
      </w:pPr>
    </w:p>
    <w:p w:rsidRDefault="008C33DF" w:rsidP="00391C11" w:rsidR="008C33D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EF5E61" w:rsidP="00391C11" w:rsidR="00EF5E61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271941" w:rsidR="00D61B37">
      <w:pPr>
        <w:ind w:firstLine="708"/>
        <w:jc w:val="both"/>
      </w:pPr>
      <w:r>
        <w:t xml:space="preserve">Dužnik je </w:t>
      </w:r>
      <w:r w:rsidR="00271941">
        <w:t>sudu dana</w:t>
      </w:r>
      <w:r w:rsidR="008C33DF">
        <w:t xml:space="preserve"> </w:t>
      </w:r>
      <w:r w:rsidR="00034756">
        <w:t>25. kolovoza</w:t>
      </w:r>
      <w:r w:rsidR="00271941">
        <w:t xml:space="preserve"> 2017</w:t>
      </w:r>
      <w:r w:rsidR="00206D22">
        <w:t>. godine</w:t>
      </w:r>
      <w:r w:rsidR="00271941">
        <w:t xml:space="preserve"> dostavio </w:t>
      </w:r>
      <w:r w:rsidR="00034756">
        <w:t xml:space="preserve">potvrdu FINA-e od 25. kolovoza 2017. godine (list 8 spisa), </w:t>
      </w:r>
      <w:r w:rsidR="00271941">
        <w:t>uvidom u koj</w:t>
      </w:r>
      <w:r w:rsidR="00034756">
        <w:t>u</w:t>
      </w:r>
      <w:r w:rsidR="00271941">
        <w:t xml:space="preserve"> je utvrđeno</w:t>
      </w:r>
      <w:r w:rsidR="00D61B37">
        <w:t xml:space="preserve"> da na dan </w:t>
      </w:r>
      <w:r w:rsidR="00034756">
        <w:t xml:space="preserve">izdavanja potvrde nepodmirene obveze </w:t>
      </w:r>
      <w:r w:rsidR="00D61B37">
        <w:t xml:space="preserve">iznose 0,00 kn, odnosno da žiro račun dužnika više nije u blokadi. </w:t>
      </w:r>
    </w:p>
    <w:p w:rsidRDefault="004B0A0A" w:rsidP="007668DE" w:rsidR="004B0A0A">
      <w:pPr>
        <w:ind w:firstLine="708"/>
        <w:jc w:val="both"/>
      </w:pPr>
    </w:p>
    <w:p w:rsidRDefault="00681E4F" w:rsidP="00681E4F" w:rsidR="00681E4F">
      <w:pPr>
        <w:ind w:firstLine="708"/>
        <w:jc w:val="both"/>
      </w:pPr>
      <w:r>
        <w:t xml:space="preserve">Dakle, dužnik je postao sposoban za plaćanje, slijedom čega proizlazi da kod dužnika ne postoji stečajni razlog nesposobnosti za plaćanje, </w:t>
      </w:r>
      <w:r w:rsidR="001C730B">
        <w:t xml:space="preserve">pa je prijedlog za otvaranje stečajnog postupka nad dužnikom valjalo odbaciti te riješiti </w:t>
      </w:r>
      <w:r>
        <w:t xml:space="preserve">kao u izreci ovog rješenja. </w:t>
      </w: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271941">
        <w:t>7. rujna</w:t>
      </w:r>
      <w:r w:rsidR="002454B3"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0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34756">
      <w:t>2265</w:t>
    </w:r>
    <w:r w:rsidR="007154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4756"/>
    <w:rsid w:val="00061ECB"/>
    <w:rsid w:val="000858AE"/>
    <w:rsid w:val="000B4426"/>
    <w:rsid w:val="000E7C58"/>
    <w:rsid w:val="000F0A0A"/>
    <w:rsid w:val="0017084D"/>
    <w:rsid w:val="001B7108"/>
    <w:rsid w:val="001C730B"/>
    <w:rsid w:val="001D09F6"/>
    <w:rsid w:val="001F05D9"/>
    <w:rsid w:val="00206D22"/>
    <w:rsid w:val="00217CDB"/>
    <w:rsid w:val="002454B3"/>
    <w:rsid w:val="0027194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D27C4"/>
    <w:rsid w:val="0053264E"/>
    <w:rsid w:val="00582442"/>
    <w:rsid w:val="005E2748"/>
    <w:rsid w:val="00667243"/>
    <w:rsid w:val="00681E4F"/>
    <w:rsid w:val="00683588"/>
    <w:rsid w:val="00715494"/>
    <w:rsid w:val="007429CF"/>
    <w:rsid w:val="00756733"/>
    <w:rsid w:val="00757A14"/>
    <w:rsid w:val="007668DE"/>
    <w:rsid w:val="007B1DD3"/>
    <w:rsid w:val="007E3010"/>
    <w:rsid w:val="00874E6C"/>
    <w:rsid w:val="008C33DF"/>
    <w:rsid w:val="008D3D0F"/>
    <w:rsid w:val="0094791B"/>
    <w:rsid w:val="009A0E71"/>
    <w:rsid w:val="009C5BC5"/>
    <w:rsid w:val="00A058DD"/>
    <w:rsid w:val="00AE2532"/>
    <w:rsid w:val="00AF7785"/>
    <w:rsid w:val="00B1314F"/>
    <w:rsid w:val="00B15AC4"/>
    <w:rsid w:val="00BA257E"/>
    <w:rsid w:val="00BE3247"/>
    <w:rsid w:val="00BF6F39"/>
    <w:rsid w:val="00C16DE7"/>
    <w:rsid w:val="00C82C2F"/>
    <w:rsid w:val="00C92DA2"/>
    <w:rsid w:val="00CB6C29"/>
    <w:rsid w:val="00CC408D"/>
    <w:rsid w:val="00CD475E"/>
    <w:rsid w:val="00D61B37"/>
    <w:rsid w:val="00D62198"/>
    <w:rsid w:val="00DC7E72"/>
    <w:rsid w:val="00DF1B94"/>
    <w:rsid w:val="00E406C7"/>
    <w:rsid w:val="00E80FBC"/>
    <w:rsid w:val="00E84520"/>
    <w:rsid w:val="00EF5E61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St-2265/2017</izvorni_sadrzaj>
    <derivirana_varijabla naziv="DomainObject.Predmet.OznakaBroj_1">St-2265/2017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ZAGREBELLO d.o.o. zastupanog po punomoćniku Dražen Medić; Jasmina Koščević</izvorni_sadrzaj>
    <derivirana_varijabla naziv="DomainObject.Predmet.ProtustrankaFormated_1">  ZAGREBELLO d.o.o. zastupanog po punomoćniku Dražen Medić; Jasmina Koščević</derivirana_varijabla>
  </DomainObject.Predmet.ProtustrankaFormated>
  <DomainObject.Predmet.ProtustrankaFormatedOIB>
    <izvorni_sadrzaj>  ZAGREBELLO d.o.o., OIB 80606122906 zastupanog po punomoćniku Dražen Medić; Jasmina Koščević</izvorni_sadrzaj>
    <derivirana_varijabla naziv="DomainObject.Predmet.ProtustrankaFormatedOIB_1">  ZAGREBELLO d.o.o., OIB 80606122906 zastupanog po punomoćniku Dražen Medić; Jasmina Koščević</derivirana_varijabla>
  </DomainObject.Predmet.ProtustrankaFormatedOIB>
  <DomainObject.Predmet.ProtustrankaFormatedWithAdress>
    <izvorni_sadrzaj> ZAGREBELLO d.o.o., Veslačka bb, 10000 Zagreb zastupanog po punomoćniku Dražen Medić; Jasmina Koščević</izvorni_sadrzaj>
    <derivirana_varijabla naziv="DomainObject.Predmet.ProtustrankaFormatedWithAdress_1"> ZAGREBELLO d.o.o., Veslačka bb, 10000 Zagreb zastupanog po punomoćniku Dražen Medić; Jasmina Koščević</derivirana_varijabla>
  </DomainObject.Predmet.ProtustrankaFormatedWithAdress>
  <DomainObject.Predmet.ProtustrankaFormatedWithAdressOIB>
    <izvorni_sadrzaj> ZAGREBELLO d.o.o., OIB 80606122906, Veslačka bb, 10000 Zagreb zastupanog po punomoćniku Dražen Medić; Jasmina Koščević</izvorni_sadrzaj>
    <derivirana_varijabla naziv="DomainObject.Predmet.ProtustrankaFormatedWithAdressOIB_1"> ZAGREBELLO d.o.o., OIB 80606122906, Veslačka bb, 10000 Zagreb zastupanog po punomoćniku Dražen Medić; Jasmina Koščević</derivirana_varijabla>
  </DomainObject.Predmet.ProtustrankaFormatedWithAdressOIB>
  <DomainObject.Predmet.ProtustrankaWithAdress>
    <izvorni_sadrzaj>ZAGREBELLO d.o.o. Veslačka bb, 10000 Zagreb</izvorni_sadrzaj>
    <derivirana_varijabla naziv="DomainObject.Predmet.ProtustrankaWithAdress_1">ZAGREBELLO d.o.o. Veslačka bb, 10000 Zagreb</derivirana_varijabla>
  </DomainObject.Predmet.ProtustrankaWithAdress>
  <DomainObject.Predmet.ProtustrankaWithAdressOIB>
    <izvorni_sadrzaj>ZAGREBELLO d.o.o., OIB 80606122906, Veslačka bb, 10000 Zagreb</izvorni_sadrzaj>
    <derivirana_varijabla naziv="DomainObject.Predmet.ProtustrankaWithAdressOIB_1">ZAGREBELLO d.o.o., OIB 80606122906, Veslačka bb, 10000 Zagreb</derivirana_varijabla>
  </DomainObject.Predmet.ProtustrankaWithAdressOIB>
  <DomainObject.Predmet.ProtustrankaNazivFormated>
    <izvorni_sadrzaj>ZAGREBELLO d.o.o.</izvorni_sadrzaj>
    <derivirana_varijabla naziv="DomainObject.Predmet.ProtustrankaNazivFormated_1">ZAGREBELLO d.o.o.</derivirana_varijabla>
  </DomainObject.Predmet.ProtustrankaNazivFormated>
  <DomainObject.Predmet.ProtustrankaNazivFormatedOIB>
    <izvorni_sadrzaj>ZAGREBELLO d.o.o., OIB 80606122906</izvorni_sadrzaj>
    <derivirana_varijabla naziv="DomainObject.Predmet.ProtustrankaNazivFormatedOIB_1">ZAGREBELLO d.o.o., OIB 80606122906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ZAGREBELLO d.o.o. zastupanog po punomoćniku Dražen Medić; Jasmina Koščević</item>
    </izvorni_sadrzaj>
    <derivirana_varijabla naziv="DomainObject.Predmet.ProtuStrankaListFormated_1">
      <item>ZAGREBELLO d.o.o. zastupanog po punomoćniku Dražen Medić; Jasmina Koščević</item>
    </derivirana_varijabla>
  </DomainObject.Predmet.ProtuStrankaListFormated>
  <DomainObject.Predmet.ProtuStrankaListFormatedOIB>
    <izvorni_sadrzaj>
      <item>ZAGREBELLO d.o.o., OIB 80606122906 zastupanog po punomoćniku Dražen Medić; Jasmina Koščević</item>
    </izvorni_sadrzaj>
    <derivirana_varijabla naziv="DomainObject.Predmet.ProtuStrankaListFormatedOIB_1">
      <item>ZAGREBELLO d.o.o., OIB 80606122906 zastupanog po punomoćniku Dražen Medić; Jasmina Koščević</item>
    </derivirana_varijabla>
  </DomainObject.Predmet.ProtuStrankaListFormatedOIB>
  <DomainObject.Predmet.ProtuStrankaListFormatedWithAdress>
    <izvorni_sadrzaj>
      <item>ZAGREBELLO d.o.o., Veslačka bb, 10000 Zagreb zastupanog po punomoćniku Dražen Medić; Jasmina Koščević</item>
    </izvorni_sadrzaj>
    <derivirana_varijabla naziv="DomainObject.Predmet.ProtuStrankaListFormatedWithAdress_1">
      <item>ZAGREBELLO d.o.o., Veslačka bb, 10000 Zagreb zastupanog po punomoćniku Dražen Medić; Jasmina Koščević</item>
    </derivirana_varijabla>
  </DomainObject.Predmet.ProtuStrankaListFormatedWithAdress>
  <DomainObject.Predmet.ProtuStrankaListFormatedWithAdressOIB>
    <izvorni_sadrzaj>
      <item>ZAGREBELLO d.o.o., OIB 80606122906, Veslačka bb, 10000 Zagreb zastupanog po punomoćniku Dražen Medić; Jasmina Koščević</item>
    </izvorni_sadrzaj>
    <derivirana_varijabla naziv="DomainObject.Predmet.ProtuStrankaListFormatedWithAdressOIB_1">
      <item>ZAGREBELLO d.o.o., OIB 80606122906, Veslačka bb, 10000 Zagreb zastupanog po punomoćniku Dražen Medić; Jasmina Koščević</item>
    </derivirana_varijabla>
  </DomainObject.Predmet.ProtuStrankaListFormatedWithAdressOIB>
  <DomainObject.Predmet.ProtuStrankaListNazivFormated>
    <izvorni_sadrzaj>
      <item>ZAGREBELLO d.o.o.</item>
    </izvorni_sadrzaj>
    <derivirana_varijabla naziv="DomainObject.Predmet.ProtuStrankaListNazivFormated_1">
      <item>ZAGREBELLO d.o.o.</item>
    </derivirana_varijabla>
  </DomainObject.Predmet.ProtuStrankaListNazivFormated>
  <DomainObject.Predmet.ProtuStrankaListNazivFormatedOIB>
    <izvorni_sadrzaj>
      <item>ZAGREBELLO d.o.o., OIB 80606122906</item>
    </izvorni_sadrzaj>
    <derivirana_varijabla naziv="DomainObject.Predmet.ProtuStrankaListNazivFormatedOIB_1">
      <item>ZAGREBELLO d.o.o., OIB 80606122906</item>
    </derivirana_varijabla>
  </DomainObject.Predmet.ProtuStrankaListNazivFormatedOIB>
  <DomainObject.Predmet.OstaliListFormated>
    <izvorni_sadrzaj>
      <item>Dražen Medić punomoćnik sudionika u postupku ZAGREBELLO d.o.o.</item>
      <item>Jasmina Koščević punomoćnik sudionika u postupku ZAGREBELLO d.o.o.</item>
    </izvorni_sadrzaj>
    <derivirana_varijabla naziv="DomainObject.Predmet.OstaliListFormated_1">
      <item>Dražen Medić punomoćnik sudionika u postupku ZAGREBELLO d.o.o.</item>
      <item>Jasmina Koščević punomoćnik sudionika u postupku ZAGREBELLO d.o.o.</item>
    </derivirana_varijabla>
  </DomainObject.Predmet.OstaliListFormated>
  <DomainObject.Predmet.OstaliListFormatedOIB>
    <izvorni_sadrzaj>
      <item>Dražen Medić, OIB 10463192399 punomoćnik sudionika u postupku ZAGREBELLO d.o.o.</item>
      <item>Jasmina Koščević, OIB 57361363553 punomoćnik sudionika u postupku ZAGREBELLO d.o.o.</item>
    </izvorni_sadrzaj>
    <derivirana_varijabla naziv="DomainObject.Predmet.OstaliListFormatedOIB_1">
      <item>Dražen Medić, OIB 10463192399 punomoćnik sudionika u postupku ZAGREBELLO d.o.o.</item>
      <item>Jasmina Koščević, OIB 57361363553 punomoćnik sudionika u postupku ZAGREBELLO d.o.o.</item>
    </derivirana_varijabla>
  </DomainObject.Predmet.OstaliListFormatedOIB>
  <DomainObject.Predmet.OstaliListFormatedWithAdress>
    <izvorni_sadrzaj>
      <item>Dražen Medić, Pantovčak 196b, 10000 Zagreb punomoćnik sudionika u postupku ZAGREBELLO d.o.o.</item>
      <item>Jasmina Koščević, Brezovljani 73, 48214 Brezovljani punomoćnik sudionika u postupku ZAGREBELLO d.o.o.</item>
    </izvorni_sadrzaj>
    <derivirana_varijabla naziv="DomainObject.Predmet.OstaliListFormatedWithAdress_1">
      <item>Dražen Medić, Pantovčak 196b, 10000 Zagreb punomoćnik sudionika u postupku ZAGREBELLO d.o.o.</item>
      <item>Jasmina Koščević, Brezovljani 73, 48214 Brezovljani punomoćnik sudionika u postupku ZAGREBELLO d.o.o.</item>
    </derivirana_varijabla>
  </DomainObject.Predmet.OstaliListFormatedWithAdress>
  <DomainObject.Predmet.OstaliListFormatedWithAdressOIB>
    <izvorni_sadrzaj>
      <item>Dražen Medić, OIB 10463192399, Pantovčak 196b, 10000 Zagreb punomoćnik sudionika u postupku ZAGREBELLO d.o.o.</item>
      <item>Jasmina Koščević, OIB 57361363553, Brezovljani 73, 48214 Brezovljani punomoćnik sudionika u postupku ZAGREBELLO d.o.o.</item>
    </izvorni_sadrzaj>
    <derivirana_varijabla naziv="DomainObject.Predmet.OstaliListFormatedWithAdressOIB_1">
      <item>Dražen Medić, OIB 10463192399, Pantovčak 196b, 10000 Zagreb punomoćnik sudionika u postupku ZAGREBELLO d.o.o.</item>
      <item>Jasmina Koščević, OIB 57361363553, Brezovljani 73, 48214 Brezovljani punomoćnik sudionika u postupku ZAGREBELLO d.o.o.</item>
    </derivirana_varijabla>
  </DomainObject.Predmet.OstaliListFormatedWithAdressOIB>
  <DomainObject.Predmet.OstaliListNazivFormated>
    <izvorni_sadrzaj>
      <item>Dražen Medić</item>
      <item>Jasmina Koščević</item>
    </izvorni_sadrzaj>
    <derivirana_varijabla naziv="DomainObject.Predmet.OstaliListNazivFormated_1">
      <item>Dražen Medić</item>
      <item>Jasmina Koščević</item>
    </derivirana_varijabla>
  </DomainObject.Predmet.OstaliListNazivFormated>
  <DomainObject.Predmet.OstaliListNazivFormatedOIB>
    <izvorni_sadrzaj>
      <item>Dražen Medić, OIB 10463192399</item>
      <item>Jasmina Koščević, OIB 57361363553</item>
    </izvorni_sadrzaj>
    <derivirana_varijabla naziv="DomainObject.Predmet.OstaliListNazivFormatedOIB_1">
      <item>Dražen Medić, OIB 10463192399</item>
      <item>Jasmina Koščević, OIB 57361363553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ZAGREBELLO d.o.o.</izvorni_sadrzaj>
    <derivirana_varijabla naziv="DomainObject.Predmet.ProtustrankaIDrugi_1">ZAGREBELLO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ZAGREBELLO d.o.o., OIB 80606122906, Veslačka bb, 10000 Zagreb</izvorni_sadrzaj>
    <derivirana_varijabla naziv="DomainObject.Predmet.ProtustrankaIDrugiAdressOIB_1">ZAGREBELLO d.o.o., OIB 80606122906, Veslačka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ZAGREBELLO d.o.o.</item>
      <item>FINA Regionalni centar Zagreb</item>
      <item>Dražen Medić</item>
      <item>Jasmina Koščević</item>
    </izvorni_sadrzaj>
    <derivirana_varijabla naziv="DomainObject.Predmet.SudioniciListNaziv_1">
      <item>ZAGREBELLO d.o.o.</item>
      <item>FINA Regionalni centar Zagreb</item>
      <item>Dražen Medić</item>
      <item>Jasmina Koščević</item>
    </derivirana_varijabla>
  </DomainObject.Predmet.SudioniciListNaziv>
  <DomainObject.Predmet.SudioniciListAdressOIB>
    <izvorni_sadrzaj>
      <item>ZAGREBELLO d.o.o., OIB 80606122906, Veslačka bb,10000 Zagreb</item>
      <item>FINA Regionalni centar Zagreb, OIB 85821130368, Trg svibanjskih žrtava 1995. 1,10000 Zagreb</item>
      <item>Dražen Medić, OIB 10463192399, Pantovčak 196b,10000 Zagreb</item>
      <item>Jasmina Koščević, OIB 57361363553, Brezovljani 73,48214 Brezovljani</item>
    </izvorni_sadrzaj>
    <derivirana_varijabla naziv="DomainObject.Predmet.SudioniciListAdressOIB_1">
      <item>ZAGREBELLO d.o.o., OIB 80606122906, Veslačka bb,10000 Zagreb</item>
      <item>FINA Regionalni centar Zagreb, OIB 85821130368, Trg svibanjskih žrtava 1995. 1,10000 Zagreb</item>
      <item>Dražen Medić, OIB 10463192399, Pantovčak 196b,10000 Zagreb</item>
      <item>Jasmina Koščević, OIB 57361363553, Brezovljani 73,48214 Brezovljani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80606122906</item>
      <item>, OIB 85821130368</item>
      <item>, OIB 10463192399</item>
      <item>, OIB 57361363553</item>
    </izvorni_sadrzaj>
    <derivirana_varijabla naziv="DomainObject.Predmet.SudioniciListNazivOIB_1">
      <item>, OIB 80606122906</item>
      <item>, OIB 85821130368</item>
      <item>, OIB 10463192399</item>
      <item>, OIB 57361363553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0BDA4-E19C-4F4C-B8EF-185FEA741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2252</properties:Characters>
  <properties:Lines>66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2017-09-07T07:28:00Z</dcterms:created>
  <dc:creator>gboljkovac</dc:creator>
  <cp:lastModifiedBy>Goranka Boljkovac</cp:lastModifiedBy>
  <cp:lastPrinted>2017-09-07T08:01:00Z</cp:lastPrinted>
  <dcterms:modified xmlns:xsi="http://www.w3.org/2001/XMLSchema-instance" xsi:type="dcterms:W3CDTF">2017-09-07T08:02:00Z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