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d4364" w14:paraId="b4d4364" w:rsidRDefault="001646B4" w:rsidR="00B15477" w:rsidRPr="001646B4">
      <w:pPr>
        <w15:collapsed w:val="false"/>
      </w:pPr>
      <w:bookmarkStart w:name="_GoBack" w:id="0"/>
      <w:bookmarkEnd w:id="0"/>
      <w:r w:rsidRPr="001646B4">
        <w:t xml:space="preserve">                    </w:t>
      </w:r>
      <w:r w:rsidR="00B15477" w:rsidRPr="001646B4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 w:rsidRPr="001646B4">
      <w:pPr>
        <w:jc w:val="both"/>
      </w:pPr>
    </w:p>
    <w:p w:rsidRDefault="001646B4" w:rsidP="0070027B" w:rsidR="0070027B" w:rsidRPr="001646B4">
      <w:pPr>
        <w:jc w:val="both"/>
      </w:pPr>
      <w:r w:rsidRPr="001646B4">
        <w:t xml:space="preserve">      </w:t>
      </w:r>
      <w:r w:rsidR="0070027B" w:rsidRPr="001646B4">
        <w:t>REPUBLIKA HRVATSKA</w:t>
      </w:r>
    </w:p>
    <w:p w:rsidRDefault="0070027B" w:rsidP="0070027B" w:rsidR="0070027B" w:rsidRPr="001646B4">
      <w:pPr>
        <w:jc w:val="both"/>
      </w:pPr>
      <w:r w:rsidRPr="001646B4">
        <w:t xml:space="preserve">TRGOVAČKI SUD U ZAGREBU                                     </w:t>
      </w:r>
      <w:r w:rsidR="00157D07" w:rsidRPr="001646B4">
        <w:t xml:space="preserve">                     </w:t>
      </w:r>
    </w:p>
    <w:p w:rsidRDefault="001646B4" w:rsidP="0070027B" w:rsidR="0070027B" w:rsidRPr="001646B4">
      <w:pPr>
        <w:jc w:val="both"/>
      </w:pPr>
      <w:r w:rsidRPr="001646B4">
        <w:t xml:space="preserve">         Zagreb, </w:t>
      </w:r>
      <w:r w:rsidR="0070027B" w:rsidRPr="001646B4">
        <w:t>Amruševa 2/II</w:t>
      </w:r>
    </w:p>
    <w:p w:rsidRDefault="00AE30AB" w:rsidP="00AE30AB" w:rsidR="00AE30AB">
      <w:pPr>
        <w:jc w:val="center"/>
      </w:pPr>
    </w:p>
    <w:p w:rsidRDefault="00A76C4D" w:rsidP="00AE30AB" w:rsidR="00A76C4D" w:rsidRPr="001646B4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</w:t>
      </w:r>
      <w:r w:rsidRPr="001646B4">
        <w:t>89. St-</w:t>
      </w:r>
      <w:r>
        <w:t>332/14-61</w:t>
      </w:r>
    </w:p>
    <w:p w:rsidRDefault="00AE30AB" w:rsidP="00AE30AB" w:rsidR="0070027B" w:rsidRPr="001646B4">
      <w:pPr>
        <w:jc w:val="center"/>
      </w:pPr>
      <w:r w:rsidRPr="001646B4">
        <w:t xml:space="preserve">U   I M E   R E P U B L I K E   H R V A T S K E </w:t>
      </w:r>
    </w:p>
    <w:p w:rsidRDefault="00F24636" w:rsidP="0070027B" w:rsidR="00F24636" w:rsidRPr="001646B4">
      <w:pPr>
        <w:jc w:val="center"/>
      </w:pPr>
    </w:p>
    <w:p w:rsidRDefault="00645B73" w:rsidP="0070027B" w:rsidR="0070027B" w:rsidRPr="001646B4">
      <w:pPr>
        <w:jc w:val="center"/>
      </w:pPr>
      <w:r w:rsidRPr="001646B4">
        <w:t>R J E Š E NJ E</w:t>
      </w:r>
    </w:p>
    <w:p w:rsidRDefault="009301DB" w:rsidP="0070027B" w:rsidR="009301DB" w:rsidRPr="001646B4">
      <w:pPr>
        <w:jc w:val="center"/>
      </w:pPr>
      <w:r w:rsidRPr="001646B4">
        <w:t>i</w:t>
      </w:r>
    </w:p>
    <w:p w:rsidRDefault="009301DB" w:rsidP="0070027B" w:rsidR="009301DB" w:rsidRPr="001646B4">
      <w:pPr>
        <w:jc w:val="center"/>
      </w:pPr>
      <w:r w:rsidRPr="001646B4">
        <w:t>Z A  K LJ U Č A K</w:t>
      </w:r>
    </w:p>
    <w:p w:rsidRDefault="0070027B" w:rsidP="0070027B" w:rsidR="0070027B" w:rsidRPr="001646B4">
      <w:pPr>
        <w:jc w:val="both"/>
      </w:pPr>
    </w:p>
    <w:p w:rsidRDefault="00157D07" w:rsidP="0023149C" w:rsidR="00C12410" w:rsidRPr="001646B4">
      <w:pPr>
        <w:jc w:val="both"/>
      </w:pPr>
      <w:r w:rsidRPr="001646B4">
        <w:tab/>
      </w:r>
      <w:r w:rsidR="00F9490A">
        <w:t>Trgovački sud u Zagrebu po sutkinji</w:t>
      </w:r>
      <w:r w:rsidR="00AF2D8A" w:rsidRPr="00AF2D8A">
        <w:t xml:space="preserve"> Nikolini Dorić Hadžisejdić, u stečajnom postupku nad dužnikom TIM-KUŠAN d.o.o. u stečaju, OIB: 028616920</w:t>
      </w:r>
      <w:r w:rsidR="00A76C4D">
        <w:t>08, Zagreb, Ivanićgradska 59a, 4</w:t>
      </w:r>
      <w:r w:rsidR="00AF2D8A" w:rsidRPr="00AF2D8A">
        <w:t xml:space="preserve">. </w:t>
      </w:r>
      <w:r w:rsidR="00AF2D8A">
        <w:t>veljače 2019</w:t>
      </w:r>
      <w:r w:rsidR="00AF2D8A" w:rsidRPr="00AF2D8A">
        <w:t>.</w:t>
      </w:r>
      <w:r w:rsidR="00AF2D8A" w:rsidRPr="001646B4">
        <w:t xml:space="preserve"> </w:t>
      </w:r>
    </w:p>
    <w:p w:rsidRDefault="00A83F65" w:rsidP="00D85CC6" w:rsidR="00A83F65">
      <w:pPr>
        <w:jc w:val="center"/>
      </w:pPr>
    </w:p>
    <w:p w:rsidRDefault="00C12410" w:rsidP="00D85CC6" w:rsidR="00C12410" w:rsidRPr="001646B4">
      <w:pPr>
        <w:jc w:val="center"/>
      </w:pPr>
      <w:r w:rsidRPr="001646B4">
        <w:t>r i j e š i o     j e</w:t>
      </w:r>
    </w:p>
    <w:p w:rsidRDefault="00C12410" w:rsidP="00C12410" w:rsidR="00C12410" w:rsidRPr="001646B4">
      <w:r w:rsidRPr="001646B4">
        <w:t xml:space="preserve"> </w:t>
      </w:r>
    </w:p>
    <w:p w:rsidRDefault="0075137A" w:rsidP="00AF2D8A" w:rsidR="00A93839" w:rsidRPr="001646B4">
      <w:pPr>
        <w:pStyle w:val="Odlomakpopisa"/>
        <w:numPr>
          <w:ilvl w:val="0"/>
          <w:numId w:val="2"/>
        </w:numPr>
        <w:jc w:val="both"/>
      </w:pPr>
      <w:r w:rsidRPr="001646B4">
        <w:t xml:space="preserve">Određuje se upis stečajne mase iza dužnika </w:t>
      </w:r>
      <w:r w:rsidR="00AF2D8A" w:rsidRPr="00AF2D8A">
        <w:t>TIM-KUŠAN d.o.o. u stečaju, OIB: 02861692008</w:t>
      </w:r>
      <w:r w:rsidRPr="001646B4">
        <w:t>, u sudski registar Trgovačkog suda u Zagrebu.</w:t>
      </w:r>
    </w:p>
    <w:p w:rsidRDefault="0075137A" w:rsidP="00AF2D8A" w:rsidR="0075137A" w:rsidRPr="001646B4">
      <w:pPr>
        <w:pStyle w:val="Odlomakpopisa"/>
        <w:numPr>
          <w:ilvl w:val="0"/>
          <w:numId w:val="2"/>
        </w:numPr>
        <w:jc w:val="both"/>
      </w:pPr>
      <w:r w:rsidRPr="001646B4">
        <w:t xml:space="preserve">Sjedište stečajne mase </w:t>
      </w:r>
      <w:r w:rsidR="009301DB" w:rsidRPr="001646B4">
        <w:t>je na adresi stečajn</w:t>
      </w:r>
      <w:r w:rsidR="00AF2D8A">
        <w:t>e upraviteljice:</w:t>
      </w:r>
      <w:r w:rsidR="009301DB" w:rsidRPr="001646B4">
        <w:t xml:space="preserve"> </w:t>
      </w:r>
      <w:r w:rsidR="00AF2D8A" w:rsidRPr="00AF2D8A">
        <w:t>Zagreb, Bobovačka 1a</w:t>
      </w:r>
      <w:r w:rsidR="009301DB" w:rsidRPr="001646B4">
        <w:t>.</w:t>
      </w:r>
    </w:p>
    <w:p w:rsidRDefault="00AF2D8A" w:rsidP="00AF2D8A" w:rsidR="009301DB" w:rsidRPr="001646B4">
      <w:pPr>
        <w:pStyle w:val="Odlomakpopisa"/>
        <w:numPr>
          <w:ilvl w:val="0"/>
          <w:numId w:val="2"/>
        </w:numPr>
        <w:jc w:val="both"/>
      </w:pPr>
      <w:r w:rsidRPr="00AF2D8A">
        <w:t>Antonija Galić, OIB: 64334764434, Zagreb, Bobovačka 1a</w:t>
      </w:r>
      <w:r w:rsidR="009301DB" w:rsidRPr="001646B4">
        <w:t>, zastupa stečajnu masu.</w:t>
      </w:r>
    </w:p>
    <w:p w:rsidRDefault="009301DB" w:rsidP="009301DB" w:rsidR="009301DB" w:rsidRPr="001646B4">
      <w:pPr>
        <w:ind w:left="360"/>
        <w:jc w:val="both"/>
      </w:pPr>
    </w:p>
    <w:p w:rsidRDefault="009301DB" w:rsidP="00D85CC6" w:rsidR="009301DB" w:rsidRPr="001646B4">
      <w:pPr>
        <w:jc w:val="center"/>
      </w:pPr>
      <w:r w:rsidRPr="001646B4">
        <w:t>z a k lj u č i o    je</w:t>
      </w:r>
    </w:p>
    <w:p w:rsidRDefault="009301DB" w:rsidP="009301DB" w:rsidR="009301DB" w:rsidRPr="001646B4">
      <w:pPr>
        <w:jc w:val="both"/>
      </w:pPr>
    </w:p>
    <w:p w:rsidRDefault="00AF2D8A" w:rsidP="009301DB" w:rsidR="009301DB" w:rsidRPr="001646B4">
      <w:pPr>
        <w:jc w:val="both"/>
      </w:pPr>
      <w:r>
        <w:tab/>
        <w:t>Ovlašćuje se stečajna</w:t>
      </w:r>
      <w:r w:rsidR="009301DB" w:rsidRPr="001646B4">
        <w:t xml:space="preserve"> upravitelj</w:t>
      </w:r>
      <w:r>
        <w:t>ica A</w:t>
      </w:r>
      <w:r w:rsidRPr="00AF2D8A">
        <w:t>ntonija Galić, OIB: 64334764434, Zagreb, Bobovačka 1a</w:t>
      </w:r>
      <w:r w:rsidR="009301DB" w:rsidRPr="001646B4">
        <w:t>, u ime i za račun stečajne mase otvoriti žiroračun za posebne namjene kod banke ili financijske institucije radi doznačavanja pristiglih novčanih sredstava stečajnog dužnika.</w:t>
      </w:r>
    </w:p>
    <w:p w:rsidRDefault="009301DB" w:rsidP="00D85CC6" w:rsidR="009301DB" w:rsidRPr="001646B4">
      <w:pPr>
        <w:jc w:val="center"/>
      </w:pPr>
    </w:p>
    <w:p w:rsidRDefault="00C12410" w:rsidP="00D85CC6" w:rsidR="00C12410" w:rsidRPr="001646B4">
      <w:pPr>
        <w:jc w:val="center"/>
      </w:pPr>
      <w:r w:rsidRPr="001646B4">
        <w:t>Obrazloženje</w:t>
      </w:r>
    </w:p>
    <w:p w:rsidRDefault="00C12410" w:rsidP="00C12410" w:rsidR="00C12410" w:rsidRPr="001646B4"/>
    <w:p w:rsidRDefault="009301DB" w:rsidP="00BF4AE4" w:rsidR="009301DB" w:rsidRPr="001646B4">
      <w:pPr>
        <w:ind w:firstLine="708"/>
        <w:jc w:val="both"/>
        <w:rPr>
          <w:lang w:val="pt-BR"/>
        </w:rPr>
      </w:pPr>
      <w:r w:rsidRPr="001646B4">
        <w:t xml:space="preserve">Rješenjem ovog suda </w:t>
      </w:r>
      <w:r w:rsidR="00AF2D8A">
        <w:t xml:space="preserve">zaključen je </w:t>
      </w:r>
      <w:r w:rsidRPr="001646B4">
        <w:t xml:space="preserve">stečajni postupak nad dužnikom </w:t>
      </w:r>
      <w:r w:rsidR="00AF2D8A" w:rsidRPr="00AF2D8A">
        <w:t>TIM-KUŠAN d.o.o. u stečaju, OIB: 02861692008</w:t>
      </w:r>
      <w:r w:rsidRPr="001646B4">
        <w:rPr>
          <w:lang w:val="pt-BR"/>
        </w:rPr>
        <w:t xml:space="preserve">, koji </w:t>
      </w:r>
      <w:r w:rsidR="00A76C4D">
        <w:rPr>
          <w:lang w:val="pt-BR"/>
        </w:rPr>
        <w:t>je, potom, brisan iz sudskog reg</w:t>
      </w:r>
      <w:r w:rsidRPr="001646B4">
        <w:rPr>
          <w:lang w:val="pt-BR"/>
        </w:rPr>
        <w:t>istra.</w:t>
      </w:r>
    </w:p>
    <w:p w:rsidRDefault="009301DB" w:rsidP="00334245" w:rsidR="00334245">
      <w:pPr>
        <w:ind w:firstLine="708"/>
        <w:jc w:val="both"/>
        <w:rPr>
          <w:lang w:val="pt-BR"/>
        </w:rPr>
      </w:pPr>
      <w:r w:rsidRPr="001646B4">
        <w:rPr>
          <w:lang w:val="pt-BR"/>
        </w:rPr>
        <w:t>Stečajn</w:t>
      </w:r>
      <w:r w:rsidR="00AF2D8A">
        <w:rPr>
          <w:lang w:val="pt-BR"/>
        </w:rPr>
        <w:t>a</w:t>
      </w:r>
      <w:r w:rsidRPr="001646B4">
        <w:rPr>
          <w:lang w:val="pt-BR"/>
        </w:rPr>
        <w:t xml:space="preserve"> upravitelj</w:t>
      </w:r>
      <w:r w:rsidR="00AF2D8A">
        <w:rPr>
          <w:lang w:val="pt-BR"/>
        </w:rPr>
        <w:t>ica je u podnesku od</w:t>
      </w:r>
      <w:r w:rsidR="00334245">
        <w:rPr>
          <w:lang w:val="pt-BR"/>
        </w:rPr>
        <w:t xml:space="preserve"> 21. prosinca 2018. </w:t>
      </w:r>
      <w:r w:rsidRPr="001646B4">
        <w:rPr>
          <w:lang w:val="pt-BR"/>
        </w:rPr>
        <w:t>predloži</w:t>
      </w:r>
      <w:r w:rsidR="00334245">
        <w:rPr>
          <w:lang w:val="pt-BR"/>
        </w:rPr>
        <w:t>la</w:t>
      </w:r>
      <w:r w:rsidRPr="001646B4">
        <w:rPr>
          <w:lang w:val="pt-BR"/>
        </w:rPr>
        <w:t xml:space="preserve"> sudu upisati stečajnu masu iza navedenog dužnika u sudski registar</w:t>
      </w:r>
      <w:r w:rsidR="00334245">
        <w:rPr>
          <w:lang w:val="pt-BR"/>
        </w:rPr>
        <w:t xml:space="preserve">, a obzirom da očekuje isplatu određenih novčanih iznosa povodom ispunjenja obveza </w:t>
      </w:r>
      <w:r w:rsidR="00F9490A">
        <w:rPr>
          <w:lang w:val="pt-BR"/>
        </w:rPr>
        <w:t>dužnikovih dužnika po predstečajnim nagodbama</w:t>
      </w:r>
      <w:r w:rsidR="00334245">
        <w:rPr>
          <w:lang w:val="pt-BR"/>
        </w:rPr>
        <w:t xml:space="preserve">.  </w:t>
      </w:r>
    </w:p>
    <w:p w:rsidRDefault="00334245" w:rsidP="00334245" w:rsidR="00334245" w:rsidRPr="00334245">
      <w:pPr>
        <w:ind w:firstLine="708"/>
        <w:jc w:val="both"/>
        <w:rPr>
          <w:lang w:val="pt-BR"/>
        </w:rPr>
      </w:pPr>
      <w:r w:rsidRPr="00334245">
        <w:rPr>
          <w:lang w:val="pt-BR"/>
        </w:rPr>
        <w:t xml:space="preserve">S obzirom na to da u konkretnom slučaju postoji dužnikova novčana tražbina prema </w:t>
      </w:r>
      <w:r w:rsidR="00F9490A">
        <w:rPr>
          <w:lang w:val="pt-BR"/>
        </w:rPr>
        <w:t>drugima</w:t>
      </w:r>
      <w:r w:rsidRPr="00334245">
        <w:rPr>
          <w:lang w:val="pt-BR"/>
        </w:rPr>
        <w:t>, radi čije je naplate potrebno otvoriti novi transakcijski račun u banci, to je, uzevši u obzir nav</w:t>
      </w:r>
      <w:r w:rsidR="00F9490A">
        <w:rPr>
          <w:lang w:val="pt-BR"/>
        </w:rPr>
        <w:t>edeno, a po prijedlogu stečajne upraviteljice, na temelju odredaba članka 289. stavka 4. i 5</w:t>
      </w:r>
      <w:r w:rsidRPr="00334245">
        <w:rPr>
          <w:lang w:val="pt-BR"/>
        </w:rPr>
        <w:t xml:space="preserve">. </w:t>
      </w:r>
      <w:r w:rsidR="00F9490A" w:rsidRPr="00F9490A">
        <w:rPr>
          <w:lang w:val="pt-BR"/>
        </w:rPr>
        <w:t>Stečajnog zakona („Narodne novine“ broj: 71/15 i 104/17</w:t>
      </w:r>
      <w:r w:rsidR="00F9490A">
        <w:rPr>
          <w:lang w:val="pt-BR"/>
        </w:rPr>
        <w:t>, dalje: SZ</w:t>
      </w:r>
      <w:r w:rsidR="00F9490A" w:rsidRPr="00F9490A">
        <w:rPr>
          <w:lang w:val="pt-BR"/>
        </w:rPr>
        <w:t>)</w:t>
      </w:r>
      <w:r w:rsidRPr="00334245">
        <w:rPr>
          <w:lang w:val="pt-BR"/>
        </w:rPr>
        <w:t>, odlučeno kao u točci I. izreke rješenja.</w:t>
      </w:r>
    </w:p>
    <w:p w:rsidRDefault="00334245" w:rsidP="00334245" w:rsidR="00334245" w:rsidRPr="001646B4">
      <w:pPr>
        <w:ind w:firstLine="708"/>
        <w:jc w:val="both"/>
        <w:rPr>
          <w:lang w:val="pt-BR"/>
        </w:rPr>
      </w:pPr>
      <w:r w:rsidRPr="00334245">
        <w:rPr>
          <w:lang w:val="pt-BR"/>
        </w:rPr>
        <w:lastRenderedPageBreak/>
        <w:t xml:space="preserve">Odluka iz točke II. izreke rješenja temelji se na odredbi članka 438. stavka 1. točki 4. SZ-a, a odluka iz točke III. izreke rješenja na odredbi članka 89. stavka 1. točki 13. u vezi s odredbama članka </w:t>
      </w:r>
      <w:r w:rsidR="00F9490A">
        <w:rPr>
          <w:lang w:val="pt-BR"/>
        </w:rPr>
        <w:t>289</w:t>
      </w:r>
      <w:r w:rsidRPr="00334245">
        <w:rPr>
          <w:lang w:val="pt-BR"/>
        </w:rPr>
        <w:t xml:space="preserve">. stavka </w:t>
      </w:r>
      <w:r w:rsidR="00F9490A">
        <w:rPr>
          <w:lang w:val="pt-BR"/>
        </w:rPr>
        <w:t>4. – 6</w:t>
      </w:r>
      <w:r w:rsidRPr="00334245">
        <w:rPr>
          <w:lang w:val="pt-BR"/>
        </w:rPr>
        <w:t>. SZ-a.</w:t>
      </w:r>
    </w:p>
    <w:p w:rsidRDefault="00C12410" w:rsidP="00C12410" w:rsidR="00C12410" w:rsidRPr="001646B4"/>
    <w:p w:rsidRDefault="00363447" w:rsidP="00363447" w:rsidR="00C12410" w:rsidRPr="001646B4">
      <w:pPr>
        <w:jc w:val="center"/>
      </w:pPr>
      <w:r w:rsidRPr="001646B4">
        <w:t xml:space="preserve">U </w:t>
      </w:r>
      <w:r w:rsidR="00C12410" w:rsidRPr="001646B4">
        <w:t>Zagreb</w:t>
      </w:r>
      <w:r w:rsidR="00CA4E71" w:rsidRPr="001646B4">
        <w:t xml:space="preserve">u </w:t>
      </w:r>
      <w:r w:rsidR="00A76C4D">
        <w:t>4</w:t>
      </w:r>
      <w:r w:rsidR="009301DB" w:rsidRPr="001646B4">
        <w:t xml:space="preserve">. </w:t>
      </w:r>
      <w:r w:rsidR="00F9490A">
        <w:t>veljače 2019</w:t>
      </w:r>
      <w:r w:rsidR="00C12410" w:rsidRPr="001646B4">
        <w:t>.</w:t>
      </w:r>
    </w:p>
    <w:p w:rsidRDefault="00C12410" w:rsidP="00C12410" w:rsidR="00C12410" w:rsidRPr="001646B4"/>
    <w:p w:rsidRDefault="00F9490A" w:rsidP="00F9490A" w:rsidR="006103FB" w:rsidRPr="001646B4">
      <w:pPr>
        <w:pStyle w:val="Tijeloteksta"/>
        <w:ind w:firstLine="612" w:left="5760"/>
        <w:jc w:val="center"/>
      </w:pPr>
      <w:r>
        <w:tab/>
      </w:r>
      <w:r w:rsidR="006103FB" w:rsidRPr="001646B4">
        <w:t>S</w:t>
      </w:r>
      <w:r>
        <w:t>utkinja</w:t>
      </w:r>
      <w:r w:rsidR="006103FB" w:rsidRPr="001646B4">
        <w:t>:</w:t>
      </w:r>
    </w:p>
    <w:p w:rsidRDefault="00787ED9" w:rsidP="001646B4" w:rsidR="006103FB" w:rsidRPr="001646B4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</w:t>
      </w:r>
      <w:r w:rsidR="00297CC5" w:rsidRPr="001646B4">
        <w:rPr>
          <w:rFonts w:hAnsi="Times New Roman" w:ascii="Times New Roman"/>
          <w:b w:val="false"/>
          <w:color w:val="auto"/>
          <w:szCs w:val="24"/>
        </w:rPr>
        <w:t>Nikolina Dorić Hadžisejdić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6103FB" w:rsidP="001646B4" w:rsidR="006103FB" w:rsidRPr="001646B4">
      <w:pPr>
        <w:pStyle w:val="Podnaslov"/>
        <w:ind w:firstLine="720" w:left="5760"/>
        <w:jc w:val="right"/>
        <w:rPr>
          <w:rFonts w:hAnsi="Times New Roman" w:ascii="Times New Roman"/>
          <w:b w:val="false"/>
          <w:color w:val="auto"/>
          <w:szCs w:val="24"/>
        </w:rPr>
      </w:pPr>
    </w:p>
    <w:p w:rsidRDefault="006103FB" w:rsidR="006103FB" w:rsidRPr="001646B4"/>
    <w:p w:rsidRDefault="00363447" w:rsidP="00C6375B" w:rsidR="00363447" w:rsidRPr="001646B4">
      <w:pPr>
        <w:jc w:val="right"/>
      </w:pPr>
    </w:p>
    <w:p w:rsidRDefault="00B15477" w:rsidP="00C6375B" w:rsidR="00B15477" w:rsidRPr="001646B4">
      <w:pPr>
        <w:jc w:val="right"/>
      </w:pPr>
    </w:p>
    <w:p w:rsidRDefault="00FB52C3" w:rsidP="00FB52C3" w:rsidR="00FB52C3" w:rsidRPr="001646B4">
      <w:pPr>
        <w:jc w:val="both"/>
      </w:pPr>
      <w:r w:rsidRPr="001646B4">
        <w:t>Uputa o pravnom lijeku:</w:t>
      </w:r>
    </w:p>
    <w:p w:rsidRDefault="00FB52C3" w:rsidP="004A32CB" w:rsidR="00FB52C3" w:rsidRPr="001646B4">
      <w:pPr>
        <w:jc w:val="both"/>
      </w:pPr>
      <w:r w:rsidRPr="001646B4">
        <w:t xml:space="preserve">Protiv ovog rješenja može se uložiti žalba Visokom trgovačkom sudu Republike Hrvatske u roku od 8 dana. Žalba  se ulaže  putem ovog suda u 2 primjerka. </w:t>
      </w:r>
    </w:p>
    <w:p w:rsidRDefault="004A32CB" w:rsidP="004A32CB" w:rsidR="004A32CB" w:rsidRPr="001646B4">
      <w:pPr>
        <w:jc w:val="both"/>
      </w:pPr>
      <w:r w:rsidRPr="001646B4">
        <w:t>Protiv zaključka žalba nije dopuštena (čl. 19. st. 7.SZ-a)</w:t>
      </w:r>
    </w:p>
    <w:p w:rsidRDefault="004A32CB" w:rsidP="004A32CB" w:rsidR="004A32CB" w:rsidRPr="001646B4">
      <w:pPr>
        <w:jc w:val="both"/>
      </w:pPr>
    </w:p>
    <w:p w:rsidRDefault="00787ED9" w:rsidP="007B64C7" w:rsidR="00787ED9">
      <w:pPr>
        <w:ind w:firstLine="708" w:left="3540"/>
        <w:jc w:val="right"/>
      </w:pPr>
    </w:p>
    <w:p w:rsidRDefault="00787ED9" w:rsidP="007B64C7" w:rsidR="00787ED9">
      <w:pPr>
        <w:ind w:firstLine="708" w:left="3540"/>
        <w:jc w:val="right"/>
      </w:pPr>
      <w:r>
        <w:t>Za točnost otpravka-ovlašteni službenik:</w:t>
      </w:r>
    </w:p>
    <w:p w:rsidRDefault="00787ED9" w:rsidP="007B64C7" w:rsidR="00787ED9">
      <w:pPr>
        <w:ind w:firstLine="708" w:left="3540"/>
        <w:jc w:val="right"/>
      </w:pPr>
      <w:r>
        <w:t xml:space="preserve">                                       Valentina Gabud</w:t>
      </w:r>
    </w:p>
    <w:p w:rsidRDefault="004A32CB" w:rsidP="004A32CB" w:rsidR="004A32CB" w:rsidRPr="001646B4">
      <w:pPr>
        <w:jc w:val="both"/>
      </w:pPr>
    </w:p>
    <w:sectPr w:rsidSect="00B15477" w:rsidR="004A32CB" w:rsidRPr="001646B4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6321077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787ED9">
          <w:rPr>
            <w:noProof/>
          </w:rPr>
          <w:t>2</w:t>
        </w:r>
        <w:r>
          <w:fldChar w:fldCharType="end"/>
        </w:r>
        <w:r w:rsidR="00297CC5">
          <w:tab/>
          <w:t>89. St-</w:t>
        </w:r>
        <w:r w:rsidR="00F9490A">
          <w:t>332/14-</w:t>
        </w:r>
        <w:r w:rsidR="00A76C4D">
          <w:t>61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DA7007"/>
    <w:multiLevelType w:val="hybridMultilevel"/>
    <w:tmpl w:val="1C9877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61A00"/>
    <w:rsid w:val="0010389C"/>
    <w:rsid w:val="00144607"/>
    <w:rsid w:val="00157D07"/>
    <w:rsid w:val="001646B4"/>
    <w:rsid w:val="001D0B43"/>
    <w:rsid w:val="0023149C"/>
    <w:rsid w:val="00256900"/>
    <w:rsid w:val="00290380"/>
    <w:rsid w:val="00297CC5"/>
    <w:rsid w:val="002B4737"/>
    <w:rsid w:val="002C25CA"/>
    <w:rsid w:val="002E0229"/>
    <w:rsid w:val="00334245"/>
    <w:rsid w:val="00347CA4"/>
    <w:rsid w:val="00350F72"/>
    <w:rsid w:val="00363447"/>
    <w:rsid w:val="00372077"/>
    <w:rsid w:val="0038259F"/>
    <w:rsid w:val="00392E4D"/>
    <w:rsid w:val="003A7D16"/>
    <w:rsid w:val="00410190"/>
    <w:rsid w:val="00470722"/>
    <w:rsid w:val="00471353"/>
    <w:rsid w:val="004963DC"/>
    <w:rsid w:val="004971B3"/>
    <w:rsid w:val="004A32CB"/>
    <w:rsid w:val="004C5B58"/>
    <w:rsid w:val="004D34E6"/>
    <w:rsid w:val="0051697E"/>
    <w:rsid w:val="005224DC"/>
    <w:rsid w:val="005448EA"/>
    <w:rsid w:val="005A2B10"/>
    <w:rsid w:val="00603A21"/>
    <w:rsid w:val="006103FB"/>
    <w:rsid w:val="00645B73"/>
    <w:rsid w:val="00693D34"/>
    <w:rsid w:val="006F05DF"/>
    <w:rsid w:val="0070027B"/>
    <w:rsid w:val="0075137A"/>
    <w:rsid w:val="007859F3"/>
    <w:rsid w:val="00787ED9"/>
    <w:rsid w:val="007A570C"/>
    <w:rsid w:val="007E349A"/>
    <w:rsid w:val="00830ADC"/>
    <w:rsid w:val="00867932"/>
    <w:rsid w:val="008E59F9"/>
    <w:rsid w:val="008F6699"/>
    <w:rsid w:val="008F76E8"/>
    <w:rsid w:val="009301DB"/>
    <w:rsid w:val="0093392E"/>
    <w:rsid w:val="00975210"/>
    <w:rsid w:val="009B52EA"/>
    <w:rsid w:val="009B7AB6"/>
    <w:rsid w:val="009C6B90"/>
    <w:rsid w:val="009E4E4C"/>
    <w:rsid w:val="00A76C4D"/>
    <w:rsid w:val="00A83F65"/>
    <w:rsid w:val="00A93839"/>
    <w:rsid w:val="00AC0887"/>
    <w:rsid w:val="00AD1CFD"/>
    <w:rsid w:val="00AE30AB"/>
    <w:rsid w:val="00AF2D8A"/>
    <w:rsid w:val="00B15477"/>
    <w:rsid w:val="00B6336F"/>
    <w:rsid w:val="00B8024A"/>
    <w:rsid w:val="00BD17D3"/>
    <w:rsid w:val="00BF4AE4"/>
    <w:rsid w:val="00C12410"/>
    <w:rsid w:val="00C12C33"/>
    <w:rsid w:val="00C47008"/>
    <w:rsid w:val="00C6375B"/>
    <w:rsid w:val="00C755A1"/>
    <w:rsid w:val="00CA4E71"/>
    <w:rsid w:val="00CC6A3E"/>
    <w:rsid w:val="00CE11DE"/>
    <w:rsid w:val="00CE7E27"/>
    <w:rsid w:val="00D85CC6"/>
    <w:rsid w:val="00DC268C"/>
    <w:rsid w:val="00E23F79"/>
    <w:rsid w:val="00E46026"/>
    <w:rsid w:val="00E67E76"/>
    <w:rsid w:val="00EB51F8"/>
    <w:rsid w:val="00F24636"/>
    <w:rsid w:val="00F51E11"/>
    <w:rsid w:val="00F61CF3"/>
    <w:rsid w:val="00F9490A"/>
    <w:rsid w:val="00FB52C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6103FB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103F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75137A"/>
    <w:pPr>
      <w:ind w:left="720"/>
      <w:contextualSpacing/>
    </w:pPr>
  </w:style>
  <w:style w:styleId="Bezproreda" w:type="paragraph">
    <w:name w:val="No Spacing"/>
    <w:uiPriority w:val="1"/>
    <w:qFormat/>
    <w:rsid w:val="004A32CB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87E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7E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7E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7E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7E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6103FB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103F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75137A"/>
    <w:pPr>
      <w:ind w:left="720"/>
      <w:contextualSpacing/>
    </w:pPr>
  </w:style>
  <w:style w:styleId="Bezproreda" w:type="paragraph">
    <w:name w:val="No Spacing"/>
    <w:uiPriority w:val="1"/>
    <w:qFormat/>
    <w:rsid w:val="004A32CB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87E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7E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7E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7E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7E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2019.</izvorni_sadrzaj>
    <derivirana_varijabla naziv="DomainObject.DatumDonosenjaOdluke_1">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</izvorni_sadrzaj>
    <derivirana_varijabla naziv="DomainObject.Predmet.Broj_1">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2014.</izvorni_sadrzaj>
    <derivirana_varijabla naziv="DomainObject.Predmet.DatumOsnivanja_1">24.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listopada 2018.</izvorni_sadrzaj>
    <derivirana_varijabla naziv="DomainObject.Predmet.DatumRjesavanja_1">22. listopada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St-332/2014</izvorni_sadrzaj>
    <derivirana_varijabla naziv="DomainObject.Predmet.OznakaBroj_1">St-332/2014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Nikolina</izvorni_sadrzaj>
    <derivirana_varijabla naziv="DomainObject.Predmet.PredmetRijesio.Ime_1">Nikolina</derivirana_varijabla>
  </DomainObject.Predmet.PredmetRijesio.Ime>
  <DomainObject.Predmet.PredmetRijesio.Oib>
    <izvorni_sadrzaj>05799338805</izvorni_sadrzaj>
    <derivirana_varijabla naziv="DomainObject.Predmet.PredmetRijesio.Oib_1">05799338805</derivirana_varijabla>
  </DomainObject.Predmet.PredmetRijesio.Oib>
  <DomainObject.Predmet.PredmetRijesio.Prezime>
    <izvorni_sadrzaj>Dorić Hadžisejdić</izvorni_sadrzaj>
    <derivirana_varijabla naziv="DomainObject.Predmet.PredmetRijesio.Prezime_1">Dorić Hadžisejdić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TIM - KUŠAN d.o.o.</izvorni_sadrzaj>
    <derivirana_varijabla naziv="DomainObject.Predmet.ProtustrankaFormated_1">  TIM - KUŠAN d.o.o.</derivirana_varijabla>
  </DomainObject.Predmet.ProtustrankaFormated>
  <DomainObject.Predmet.ProtustrankaFormatedOIB>
    <izvorni_sadrzaj>  TIM - KUŠAN d.o.o., OIB 02861692008</izvorni_sadrzaj>
    <derivirana_varijabla naziv="DomainObject.Predmet.ProtustrankaFormatedOIB_1">  TIM - KUŠAN d.o.o., OIB 02861692008</derivirana_varijabla>
  </DomainObject.Predmet.ProtustrankaFormatedOIB>
  <DomainObject.Predmet.ProtustrankaFormatedWithAdress>
    <izvorni_sadrzaj> TIM - KUŠAN d.o.o., Ivanićgradska 59/A, 10000 Zagreb</izvorni_sadrzaj>
    <derivirana_varijabla naziv="DomainObject.Predmet.ProtustrankaFormatedWithAdress_1"> TIM - KUŠAN d.o.o., Ivanićgradska 59/A, 10000 Zagreb</derivirana_varijabla>
  </DomainObject.Predmet.ProtustrankaFormatedWithAdress>
  <DomainObject.Predmet.ProtustrankaFormatedWithAdressOIB>
    <izvorni_sadrzaj> TIM - KUŠAN d.o.o., OIB 02861692008, Ivanićgradska 59/A, 10000 Zagreb</izvorni_sadrzaj>
    <derivirana_varijabla naziv="DomainObject.Predmet.ProtustrankaFormatedWithAdressOIB_1"> TIM - KUŠAN d.o.o., OIB 02861692008, Ivanićgradska 59/A, 10000 Zagreb</derivirana_varijabla>
  </DomainObject.Predmet.ProtustrankaFormatedWithAdressOIB>
  <DomainObject.Predmet.ProtustrankaWithAdress>
    <izvorni_sadrzaj>TIM - KUŠAN d.o.o. Ivanićgradska 59/A, 10000 Zagreb</izvorni_sadrzaj>
    <derivirana_varijabla naziv="DomainObject.Predmet.ProtustrankaWithAdress_1">TIM - KUŠAN d.o.o. Ivanićgradska 59/A, 10000 Zagreb</derivirana_varijabla>
  </DomainObject.Predmet.ProtustrankaWithAdress>
  <DomainObject.Predmet.ProtustrankaWithAdressOIB>
    <izvorni_sadrzaj>TIM - KUŠAN d.o.o., OIB 02861692008, Ivanićgradska 59/A, 10000 Zagreb</izvorni_sadrzaj>
    <derivirana_varijabla naziv="DomainObject.Predmet.ProtustrankaWithAdressOIB_1">TIM - KUŠAN d.o.o., OIB 02861692008, Ivanićgradska 59/A, 10000 Zagreb</derivirana_varijabla>
  </DomainObject.Predmet.ProtustrankaWithAdressOIB>
  <DomainObject.Predmet.ProtustrankaNazivFormated>
    <izvorni_sadrzaj>TIM - KUŠAN d.o.o.</izvorni_sadrzaj>
    <derivirana_varijabla naziv="DomainObject.Predmet.ProtustrankaNazivFormated_1">TIM - KUŠAN d.o.o.</derivirana_varijabla>
  </DomainObject.Predmet.ProtustrankaNazivFormated>
  <DomainObject.Predmet.ProtustrankaNazivFormatedOIB>
    <izvorni_sadrzaj>TIM - KUŠAN d.o.o., OIB 02861692008</izvorni_sadrzaj>
    <derivirana_varijabla naziv="DomainObject.Predmet.ProtustrankaNazivFormatedOIB_1">TIM - KUŠAN d.o.o., OIB 02861692008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 Korenić; STUDIUM d.o.o., tečajevi stranih jezika</izvorni_sadrzaj>
    <derivirana_varijabla naziv="DomainObject.Predmet.StrankaFormated_1">  Marija Korenić; STUDIUM d.o.o., tečajevi stranih jezika</derivirana_varijabla>
  </DomainObject.Predmet.StrankaFormated>
  <DomainObject.Predmet.StrankaFormatedOIB>
    <izvorni_sadrzaj>  Marija Korenić, OIB 79756072062; STUDIUM d.o.o., tečajevi stranih jezika, OIB 34913648516</izvorni_sadrzaj>
    <derivirana_varijabla naziv="DomainObject.Predmet.StrankaFormatedOIB_1">  Marija Korenić, OIB 79756072062; STUDIUM d.o.o., tečajevi stranih jezika, OIB 34913648516</derivirana_varijabla>
  </DomainObject.Predmet.StrankaFormatedOIB>
  <DomainObject.Predmet.StrankaFormatedWithAdress>
    <izvorni_sadrzaj> Marija Korenić, Hrvatskog Proljeća 38, 10000 Zagreb; STUDIUM d.o.o., tečajevi stranih jezika, Radnička 34, Zagreb</izvorni_sadrzaj>
    <derivirana_varijabla naziv="DomainObject.Predmet.StrankaFormatedWithAdress_1"> Marija Korenić, Hrvatskog Proljeća 38, 10000 Zagreb; STUDIUM d.o.o., tečajevi stranih jezika, Radnička 34, Zagreb</derivirana_varijabla>
  </DomainObject.Predmet.StrankaFormatedWithAdress>
  <DomainObject.Predmet.StrankaFormatedWithAdressOIB>
    <izvorni_sadrzaj> Marija Korenić, OIB 79756072062, Hrvatskog Proljeća 38, 10000 Zagreb; STUDIUM d.o.o., tečajevi stranih jezika, OIB 34913648516, Radnička 34, Zagreb</izvorni_sadrzaj>
    <derivirana_varijabla naziv="DomainObject.Predmet.StrankaFormatedWithAdressOIB_1"> Marija Korenić, OIB 79756072062, Hrvatskog Proljeća 38, 10000 Zagreb; STUDIUM d.o.o., tečajevi stranih jezika, OIB 34913648516, Radnička 34, Zagreb</derivirana_varijabla>
  </DomainObject.Predmet.StrankaFormatedWithAdressOIB>
  <DomainObject.Predmet.StrankaWithAdress>
    <izvorni_sadrzaj>Marija Korenić Hrvatskog Proljeća 38,10000 Zagreb,STUDIUM d.o.o., tečajevi stranih jezika Radnička 34,Zagreb</izvorni_sadrzaj>
    <derivirana_varijabla naziv="DomainObject.Predmet.StrankaWithAdress_1">Marija Korenić Hrvatskog Proljeća 38,10000 Zagreb,STUDIUM d.o.o., tečajevi stranih jezika Radnička 34,Zagreb</derivirana_varijabla>
  </DomainObject.Predmet.StrankaWithAdress>
  <DomainObject.Predmet.StrankaWithAdressOIB>
    <izvorni_sadrzaj>Marija Korenić, OIB 79756072062, Hrvatskog Proljeća 38,10000 Zagreb,STUDIUM d.o.o., tečajevi stranih jezika, OIB 34913648516, Radnička 34,Zagreb</izvorni_sadrzaj>
    <derivirana_varijabla naziv="DomainObject.Predmet.StrankaWithAdressOIB_1">Marija Korenić, OIB 79756072062, Hrvatskog Proljeća 38,10000 Zagreb,STUDIUM d.o.o., tečajevi stranih jezika, OIB 34913648516, Radnička 34,Zagreb</derivirana_varijabla>
  </DomainObject.Predmet.StrankaWithAdressOIB>
  <DomainObject.Predmet.StrankaNazivFormated>
    <izvorni_sadrzaj>Marija Korenić,STUDIUM d.o.o., tečajevi stranih jezika</izvorni_sadrzaj>
    <derivirana_varijabla naziv="DomainObject.Predmet.StrankaNazivFormated_1">Marija Korenić,STUDIUM d.o.o., tečajevi stranih jezika</derivirana_varijabla>
  </DomainObject.Predmet.StrankaNazivFormated>
  <DomainObject.Predmet.StrankaNazivFormatedOIB>
    <izvorni_sadrzaj>Marija Korenić, OIB 79756072062,STUDIUM d.o.o., tečajevi stranih jezika, OIB 34913648516</izvorni_sadrzaj>
    <derivirana_varijabla naziv="DomainObject.Predmet.StrankaNazivFormatedOIB_1">Marija Korenić, OIB 79756072062,STUDIUM d.o.o., tečajevi stranih jezika, OIB 34913648516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Marija Korenić</item>
      <item>STUDIUM d.o.o., tečajevi stranih jezika</item>
    </izvorni_sadrzaj>
    <derivirana_varijabla naziv="DomainObject.Predmet.StrankaListFormated_1">
      <item>Marija Korenić</item>
      <item>STUDIUM d.o.o., tečajevi stranih jezika</item>
    </derivirana_varijabla>
  </DomainObject.Predmet.StrankaListFormated>
  <DomainObject.Predmet.StrankaListFormatedOIB>
    <izvorni_sadrzaj>
      <item>Marija Korenić, OIB 79756072062</item>
      <item>STUDIUM d.o.o., tečajevi stranih jezika, OIB 34913648516</item>
    </izvorni_sadrzaj>
    <derivirana_varijabla naziv="DomainObject.Predmet.StrankaListFormatedOIB_1">
      <item>Marija Korenić, OIB 79756072062</item>
      <item>STUDIUM d.o.o., tečajevi stranih jezika, OIB 34913648516</item>
    </derivirana_varijabla>
  </DomainObject.Predmet.StrankaListFormatedOIB>
  <DomainObject.Predmet.StrankaListFormatedWithAdress>
    <izvorni_sadrzaj>
      <item>Marija Korenić, Hrvatskog Proljeća 38, 10000 Zagreb</item>
      <item>STUDIUM d.o.o., tečajevi stranih jezika, Radnička 34, Zagreb</item>
    </izvorni_sadrzaj>
    <derivirana_varijabla naziv="DomainObject.Predmet.StrankaListFormatedWithAdress_1">
      <item>Marija Korenić, Hrvatskog Proljeća 38, 10000 Zagreb</item>
      <item>STUDIUM d.o.o., tečajevi stranih jezika, Radnička 34, Zagreb</item>
    </derivirana_varijabla>
  </DomainObject.Predmet.StrankaListFormatedWithAdress>
  <DomainObject.Predmet.StrankaListFormatedWithAdressOIB>
    <izvorni_sadrzaj>
      <item>Marija Korenić, OIB 79756072062, Hrvatskog Proljeća 38, 10000 Zagreb</item>
      <item>STUDIUM d.o.o., tečajevi stranih jezika, OIB 34913648516, Radnička 34, Zagreb</item>
    </izvorni_sadrzaj>
    <derivirana_varijabla naziv="DomainObject.Predmet.StrankaListFormatedWithAdressOIB_1">
      <item>Marija Korenić, OIB 79756072062, Hrvatskog Proljeća 38, 10000 Zagreb</item>
      <item>STUDIUM d.o.o., tečajevi stranih jezika, OIB 34913648516, Radnička 34, Zagreb</item>
    </derivirana_varijabla>
  </DomainObject.Predmet.StrankaListFormatedWithAdressOIB>
  <DomainObject.Predmet.StrankaListNazivFormated>
    <izvorni_sadrzaj>
      <item>Marija Korenić</item>
      <item>STUDIUM d.o.o., tečajevi stranih jezika</item>
    </izvorni_sadrzaj>
    <derivirana_varijabla naziv="DomainObject.Predmet.StrankaListNazivFormated_1">
      <item>Marija Korenić</item>
      <item>STUDIUM d.o.o., tečajevi stranih jezika</item>
    </derivirana_varijabla>
  </DomainObject.Predmet.StrankaListNazivFormated>
  <DomainObject.Predmet.StrankaListNazivFormatedOIB>
    <izvorni_sadrzaj>
      <item>Marija Korenić, OIB 79756072062</item>
      <item>STUDIUM d.o.o., tečajevi stranih jezika, OIB 34913648516</item>
    </izvorni_sadrzaj>
    <derivirana_varijabla naziv="DomainObject.Predmet.StrankaListNazivFormatedOIB_1">
      <item>Marija Korenić, OIB 79756072062</item>
      <item>STUDIUM d.o.o., tečajevi stranih jezika, OIB 34913648516</item>
    </derivirana_varijabla>
  </DomainObject.Predmet.StrankaListNazivFormatedOIB>
  <DomainObject.Predmet.ProtuStrankaListFormated>
    <izvorni_sadrzaj>
      <item>TIM - KUŠAN d.o.o.</item>
    </izvorni_sadrzaj>
    <derivirana_varijabla naziv="DomainObject.Predmet.ProtuStrankaListFormated_1">
      <item>TIM - KUŠAN d.o.o.</item>
    </derivirana_varijabla>
  </DomainObject.Predmet.ProtuStrankaListFormated>
  <DomainObject.Predmet.ProtuStrankaListFormatedOIB>
    <izvorni_sadrzaj>
      <item>TIM - KUŠAN d.o.o., OIB 02861692008</item>
    </izvorni_sadrzaj>
    <derivirana_varijabla naziv="DomainObject.Predmet.ProtuStrankaListFormatedOIB_1">
      <item>TIM - KUŠAN d.o.o., OIB 02861692008</item>
    </derivirana_varijabla>
  </DomainObject.Predmet.ProtuStrankaListFormatedOIB>
  <DomainObject.Predmet.ProtuStrankaListFormatedWithAdress>
    <izvorni_sadrzaj>
      <item>TIM - KUŠAN d.o.o., Ivanićgradska 59/A, 10000 Zagreb</item>
    </izvorni_sadrzaj>
    <derivirana_varijabla naziv="DomainObject.Predmet.ProtuStrankaListFormatedWithAdress_1">
      <item>TIM - KUŠAN d.o.o., Ivanićgradska 59/A, 10000 Zagreb</item>
    </derivirana_varijabla>
  </DomainObject.Predmet.ProtuStrankaListFormatedWithAdress>
  <DomainObject.Predmet.ProtuStrankaListFormatedWithAdressOIB>
    <izvorni_sadrzaj>
      <item>TIM - KUŠAN d.o.o., OIB 02861692008, Ivanićgradska 59/A, 10000 Zagreb</item>
    </izvorni_sadrzaj>
    <derivirana_varijabla naziv="DomainObject.Predmet.ProtuStrankaListFormatedWithAdressOIB_1">
      <item>TIM - KUŠAN d.o.o., OIB 02861692008, Ivanićgradska 59/A, 10000 Zagreb</item>
    </derivirana_varijabla>
  </DomainObject.Predmet.ProtuStrankaListFormatedWithAdressOIB>
  <DomainObject.Predmet.ProtuStrankaListNazivFormated>
    <izvorni_sadrzaj>
      <item>TIM - KUŠAN d.o.o.</item>
    </izvorni_sadrzaj>
    <derivirana_varijabla naziv="DomainObject.Predmet.ProtuStrankaListNazivFormated_1">
      <item>TIM - KUŠAN d.o.o.</item>
    </derivirana_varijabla>
  </DomainObject.Predmet.ProtuStrankaListNazivFormated>
  <DomainObject.Predmet.ProtuStrankaListNazivFormatedOIB>
    <izvorni_sadrzaj>
      <item>TIM - KUŠAN d.o.o., OIB 02861692008</item>
    </izvorni_sadrzaj>
    <derivirana_varijabla naziv="DomainObject.Predmet.ProtuStrankaListNazivFormatedOIB_1">
      <item>TIM - KUŠAN d.o.o., OIB 02861692008</item>
    </derivirana_varijabla>
  </DomainObject.Predmet.ProtuStrankaListNazivFormatedOIB>
  <DomainObject.Predmet.OstaliListFormated>
    <izvorni_sadrzaj>
      <item>Nenad Kušan</item>
      <item>Antonija Galić</item>
    </izvorni_sadrzaj>
    <derivirana_varijabla naziv="DomainObject.Predmet.OstaliListFormated_1">
      <item>Nenad Kušan</item>
      <item>Antonija Galić</item>
    </derivirana_varijabla>
  </DomainObject.Predmet.OstaliListFormated>
  <DomainObject.Predmet.OstaliListFormatedOIB>
    <izvorni_sadrzaj>
      <item>Nenad Kušan, OIB 93773150302</item>
      <item>Antonija Galić, OIB 64334764434</item>
    </izvorni_sadrzaj>
    <derivirana_varijabla naziv="DomainObject.Predmet.OstaliListFormatedOIB_1">
      <item>Nenad Kušan, OIB 93773150302</item>
      <item>Antonija Galić, OIB 64334764434</item>
    </derivirana_varijabla>
  </DomainObject.Predmet.OstaliListFormatedOIB>
  <DomainObject.Predmet.OstaliListFormatedWithAdress>
    <izvorni_sadrzaj>
      <item>Nenad Kušan, Kostelj 70, 51244 Grižane-Belgrad</item>
      <item>Antonija Galić, Selska cesta 3, 10000 Zagreb</item>
    </izvorni_sadrzaj>
    <derivirana_varijabla naziv="DomainObject.Predmet.OstaliListFormatedWithAdress_1">
      <item>Nenad Kušan, Kostelj 70, 51244 Grižane-Belgrad</item>
      <item>Antonija Galić, Selska cesta 3, 10000 Zagreb</item>
    </derivirana_varijabla>
  </DomainObject.Predmet.OstaliListFormatedWithAdress>
  <DomainObject.Predmet.OstaliListFormatedWithAdressOIB>
    <izvorni_sadrzaj>
      <item>Nenad Kušan, OIB 93773150302, Kostelj 70, 51244 Grižane-Belgrad</item>
      <item>Antonija Galić, OIB 64334764434, Selska cesta 3, 10000 Zagreb</item>
    </izvorni_sadrzaj>
    <derivirana_varijabla naziv="DomainObject.Predmet.OstaliListFormatedWithAdressOIB_1">
      <item>Nenad Kušan, OIB 93773150302, Kostelj 70, 51244 Grižane-Belgrad</item>
      <item>Antonija Galić, OIB 64334764434, Selska cesta 3, 10000 Zagreb</item>
    </derivirana_varijabla>
  </DomainObject.Predmet.OstaliListFormatedWithAdressOIB>
  <DomainObject.Predmet.OstaliListNazivFormated>
    <izvorni_sadrzaj>
      <item>Nenad Kušan</item>
      <item>Antonija Galić</item>
    </izvorni_sadrzaj>
    <derivirana_varijabla naziv="DomainObject.Predmet.OstaliListNazivFormated_1">
      <item>Nenad Kušan</item>
      <item>Antonija Galić</item>
    </derivirana_varijabla>
  </DomainObject.Predmet.OstaliListNazivFormated>
  <DomainObject.Predmet.OstaliListNazivFormatedOIB>
    <izvorni_sadrzaj>
      <item>Nenad Kušan, OIB 93773150302</item>
      <item>Antonija Galić, OIB 64334764434</item>
    </izvorni_sadrzaj>
    <derivirana_varijabla naziv="DomainObject.Predmet.OstaliListNazivFormatedOIB_1">
      <item>Nenad Kušan, OIB 93773150302</item>
      <item>Antonija Galić, OIB 64334764434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2019.</izvorni_sadrzaj>
    <derivirana_varijabla naziv="DomainObject.Datum_1">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 Korenić i dr.</izvorni_sadrzaj>
    <derivirana_varijabla naziv="DomainObject.Predmet.StrankaIDrugi_1">Marija Korenić i dr.</derivirana_varijabla>
  </DomainObject.Predmet.StrankaIDrugi>
  <DomainObject.Predmet.ProtustrankaIDrugi>
    <izvorni_sadrzaj>TIM - KUŠAN d.o.o.</izvorni_sadrzaj>
    <derivirana_varijabla naziv="DomainObject.Predmet.ProtustrankaIDrugi_1">TIM - KUŠAN d.o.o.</derivirana_varijabla>
  </DomainObject.Predmet.ProtustrankaIDrugi>
  <DomainObject.Predmet.StrankaIDrugiAdressOIB>
    <izvorni_sadrzaj>Marija Korenić, OIB 79756072062, Hrvatskog Proljeća 38, 10000 Zagreb i dr.</izvorni_sadrzaj>
    <derivirana_varijabla naziv="DomainObject.Predmet.StrankaIDrugiAdressOIB_1">Marija Korenić, OIB 79756072062, Hrvatskog Proljeća 38, 10000 Zagreb i dr.</derivirana_varijabla>
  </DomainObject.Predmet.StrankaIDrugiAdressOIB>
  <DomainObject.Predmet.ProtustrankaIDrugiAdressOIB>
    <izvorni_sadrzaj>TIM - KUŠAN d.o.o., OIB 02861692008, Ivanićgradska 59/A, 10000 Zagreb</izvorni_sadrzaj>
    <derivirana_varijabla naziv="DomainObject.Predmet.ProtustrankaIDrugiAdressOIB_1">TIM - KUŠAN d.o.o., OIB 02861692008, Ivanićgradska 59/A,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listopada 2018.</izvorni_sadrzaj>
    <derivirana_varijabla naziv="DomainObject.Predmet.OdlukaRjesenje.DatumDonosenjaOdluke_1">22. listopada 2018.</derivirana_varijabla>
  </DomainObject.Predmet.OdlukaRjesenje.DatumDonosenjaOdluke>
  <DomainObject.Predmet.OdlukaRjesenje.DatumPravomocnosti>
    <izvorni_sadrzaj>8. studenog 2018.</izvorni_sadrzaj>
    <derivirana_varijabla naziv="DomainObject.Predmet.OdlukaRjesenje.DatumPravomocnosti_1">8. studenog 2018.</derivirana_varijabla>
  </DomainObject.Predmet.OdlukaRjesenje.DatumPravomocnosti>
  <DomainObject.Predmet.OdlukaRjesenje.Oznaka>
    <izvorni_sadrzaj>St-332/2014-55</izvorni_sadrzaj>
    <derivirana_varijabla naziv="DomainObject.Predmet.OdlukaRjesenje.Oznaka_1">St-332/2014-55</derivirana_varijabla>
  </DomainObject.Predmet.OdlukaRjesenje.Oznaka>
  <DomainObject.Predmet.SudioniciListNaziv>
    <izvorni_sadrzaj>
      <item>Marija Korenić</item>
      <item>TIM - KUŠAN d.o.o.</item>
      <item>Nenad Kušan</item>
      <item>Antonija Galić</item>
      <item>STUDIUM d.o.o., tečajevi stranih jezika</item>
    </izvorni_sadrzaj>
    <derivirana_varijabla naziv="DomainObject.Predmet.SudioniciListNaziv_1">
      <item>Marija Korenić</item>
      <item>TIM - KUŠAN d.o.o.</item>
      <item>Nenad Kušan</item>
      <item>Antonija Galić</item>
      <item>STUDIUM d.o.o., tečajevi stranih jezika</item>
    </derivirana_varijabla>
  </DomainObject.Predmet.SudioniciListNaziv>
  <DomainObject.Predmet.SudioniciListAdressOIB>
    <izvorni_sadrzaj>
      <item>Marija Korenić, OIB 79756072062, Hrvatskog Proljeća 38,10000 Zagreb</item>
      <item>TIM - KUŠAN d.o.o., OIB 02861692008, Ivanićgradska 59/A,10000 Zagreb</item>
      <item>Nenad Kušan, OIB 93773150302, Kostelj 70,51244 Grižane-Belgrad</item>
      <item>Antonija Galić, OIB 64334764434, Selska cesta 3,10000 Zagreb</item>
      <item>STUDIUM d.o.o., tečajevi stranih jezika, OIB 34913648516, Radnička 34,Zagreb</item>
    </izvorni_sadrzaj>
    <derivirana_varijabla naziv="DomainObject.Predmet.SudioniciListAdressOIB_1">
      <item>Marija Korenić, OIB 79756072062, Hrvatskog Proljeća 38,10000 Zagreb</item>
      <item>TIM - KUŠAN d.o.o., OIB 02861692008, Ivanićgradska 59/A,10000 Zagreb</item>
      <item>Nenad Kušan, OIB 93773150302, Kostelj 70,51244 Grižane-Belgrad</item>
      <item>Antonija Galić, OIB 64334764434, Selska cesta 3,10000 Zagreb</item>
      <item>STUDIUM d.o.o., tečajevi stranih jezika, OIB 34913648516, Radnička 34,Zagreb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79756072062</item>
      <item>, OIB 02861692008</item>
      <item>, OIB 93773150302</item>
      <item>, OIB 64334764434</item>
      <item>, OIB 34913648516</item>
    </izvorni_sadrzaj>
    <derivirana_varijabla naziv="DomainObject.Predmet.SudioniciListNazivOIB_1">
      <item>, OIB 79756072062</item>
      <item>, OIB 02861692008</item>
      <item>, OIB 93773150302</item>
      <item>, OIB 64334764434</item>
      <item>, OIB 34913648516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prosinca 2017.</izvorni_sadrzaj>
    <derivirana_varijabla naziv="DomainObject.Predmet.DatumZadnjeOdrzaneSudskeRadnje_1">20. prosinca 2017.</derivirana_varijabla>
  </DomainObject.Predmet.DatumZadnjeOdrzaneSudskeRadnje>
  <DomainObject.PredzadnjaOdlukaIzPredmeta.DatumDonosenjaOdluke>
    <izvorni_sadrzaj>19. siječnja 2018.</izvorni_sadrzaj>
    <derivirana_varijabla naziv="DomainObject.PredzadnjaOdlukaIzPredmeta.DatumDonosenjaOdluke_1">19. siječnja 2018.</derivirana_varijabla>
  </DomainObject.PredzadnjaOdlukaIzPredmeta.DatumDonosenjaOdluke>
  <DomainObject.PredzadnjaOdlukaIzPredmeta.Oznaka>
    <izvorni_sadrzaj>St-332/2014-53</izvorni_sadrzaj>
    <derivirana_varijabla naziv="DomainObject.PredzadnjaOdlukaIzPredmeta.Oznaka_1">St-332/2014-53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389</properties:Words>
  <properties:Characters>1977</properties:Characters>
  <properties:Lines>64</properties:Lines>
  <properties:Paragraphs>28</properties:Paragraphs>
  <properties:TotalTime>162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2017-01-23T13:42:00Z</dcterms:created>
  <dc:creator>gzubak</dc:creator>
  <cp:lastModifiedBy>Valentina Gabud</cp:lastModifiedBy>
  <cp:lastPrinted>2019-02-04T08:57:00Z</cp:lastPrinted>
  <dcterms:modified xmlns:xsi="http://www.w3.org/2001/XMLSchema-instance" xsi:type="dcterms:W3CDTF">2019-02-04T08:57:00Z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(10. rješenje - upis stečajne mase i otvaranje računa.docx)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