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b75fb0a" w14:paraId="b75fb0a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44080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344FE">
              <w:rPr>
                <w:rFonts w:cs="Times New Roman" w:eastAsia="Times New Roman"/>
                <w:lang w:eastAsia="hr-HR"/>
              </w:rPr>
              <w:t>39</w:t>
            </w:r>
            <w:r w:rsidR="00377CE4">
              <w:rPr>
                <w:rFonts w:cs="Times New Roman" w:eastAsia="Times New Roman"/>
                <w:lang w:eastAsia="hr-HR"/>
              </w:rPr>
              <w:t>2</w:t>
            </w:r>
            <w:r w:rsidR="00440801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377CE4">
        <w:rPr>
          <w:rFonts w:cs="Times New Roman" w:eastAsia="SimSun"/>
          <w:kern w:val="2"/>
          <w:lang w:bidi="hi-IN" w:eastAsia="zh-CN"/>
        </w:rPr>
        <w:t xml:space="preserve"> </w:t>
      </w:r>
      <w:r w:rsidR="00584BB2">
        <w:rPr>
          <w:rFonts w:cs="Times New Roman" w:eastAsia="SimSun"/>
          <w:kern w:val="2"/>
          <w:lang w:bidi="hi-IN" w:eastAsia="zh-CN"/>
        </w:rPr>
        <w:t>DŽEPINA j.d.o.o., Mali Grabičani 9, Mali Grabičani, OIB: 72084343269</w:t>
      </w:r>
      <w:r w:rsidR="00D344FE">
        <w:rPr>
          <w:rFonts w:cs="Times New Roman" w:eastAsia="SimSun"/>
          <w:kern w:val="2"/>
          <w:lang w:bidi="hi-IN" w:eastAsia="zh-CN"/>
        </w:rPr>
        <w:t>,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8758ED">
        <w:rPr>
          <w:rFonts w:cs="Times New Roman" w:eastAsia="SimSun"/>
          <w:kern w:val="2"/>
          <w:lang w:bidi="hi-IN" w:eastAsia="zh-CN"/>
        </w:rPr>
        <w:t>3. prosinca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FC49A4" w:rsidP="00F171BE" w:rsidR="00F171BE">
      <w:pPr>
        <w:spacing w:after="0"/>
        <w:jc w:val="center"/>
      </w:pPr>
      <w:r>
        <w:t>22</w:t>
      </w:r>
      <w:r w:rsidR="008758ED">
        <w:t>.</w:t>
      </w:r>
      <w:r w:rsidR="009B1C0D">
        <w:t xml:space="preserve"> </w:t>
      </w:r>
      <w:r w:rsidR="00021296">
        <w:t>siječnja 2019</w:t>
      </w:r>
      <w:r w:rsidR="001A67FA">
        <w:t xml:space="preserve">. u </w:t>
      </w:r>
      <w:r>
        <w:t>08,45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584BB2">
        <w:t>Tamara Džepina, Mali Grabičani 9, Mali Grabičani,</w:t>
      </w:r>
    </w:p>
    <w:p w:rsidRDefault="000A7AEF" w:rsidP="000A7AEF" w:rsidR="00D344FE" w:rsidRPr="00D344FE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D344FE">
        <w:rPr>
          <w:rFonts w:cs="Times New Roman" w:eastAsia="SimSun"/>
          <w:kern w:val="2"/>
          <w:lang w:bidi="hi-IN" w:eastAsia="zh-CN"/>
        </w:rPr>
        <w:t xml:space="preserve"> </w:t>
      </w:r>
      <w:r w:rsidR="00584BB2">
        <w:rPr>
          <w:rFonts w:cs="Times New Roman" w:eastAsia="SimSun"/>
          <w:kern w:val="2"/>
          <w:lang w:bidi="hi-IN" w:eastAsia="zh-CN"/>
        </w:rPr>
        <w:t xml:space="preserve">DŽEPINA j.d.o.o., Mali Grabičani 9, Mali Grabičani,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84BB2" w:rsidP="00B56BA5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D46852">
        <w:t xml:space="preserve"> </w:t>
      </w:r>
      <w:r w:rsidR="008B3EE5" w:rsidRPr="00412CB1">
        <w:t>dužnika</w:t>
      </w:r>
      <w:r>
        <w:t xml:space="preserve"> Tamari Džepina, Mali Grabičani 9, Mali Grabičani,</w:t>
      </w:r>
      <w:r w:rsidR="00D46852">
        <w:t xml:space="preserve"> </w:t>
      </w:r>
      <w:r w:rsidR="008B3EE5" w:rsidRPr="00412CB1">
        <w:t xml:space="preserve">da na zakazano ročište kod ovoga suda, </w:t>
      </w:r>
      <w:r w:rsidR="00FC49A4">
        <w:t>22</w:t>
      </w:r>
      <w:r w:rsidR="008758ED">
        <w:t xml:space="preserve">. siječnja </w:t>
      </w:r>
      <w:r w:rsidR="00440801">
        <w:t>2019</w:t>
      </w:r>
      <w:r w:rsidR="001A67FA">
        <w:t xml:space="preserve">. u </w:t>
      </w:r>
      <w:r w:rsidR="00FC49A4">
        <w:t>08,45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 w:eastAsia="SimSun"/>
          <w:kern w:val="2"/>
          <w:lang w:bidi="hi-IN" w:eastAsia="zh-CN"/>
        </w:rPr>
        <w:t>DŽEPINA j.d.o.o., Mali Grabičani 9, Mali Grabičani, OIB: 72084343269</w:t>
      </w:r>
      <w:r w:rsidR="008B3EE5">
        <w:t>,</w:t>
      </w:r>
      <w:r w:rsidR="00186812">
        <w:t xml:space="preserve"> sa podacima propisani</w:t>
      </w:r>
      <w:r w:rsidR="00A410D7">
        <w:t xml:space="preserve">m čl. 17. Stečajnog zakona, o tome da li je dužnik vlasnik nekretnina i pokretnina, da li ima kakve novčane tražbine prema svojim dužnicima, da li ima kakvih prava koja čine imovinu dužnika, te koje su obveze dužnika unesene u </w:t>
      </w:r>
      <w:r w:rsidR="00A410D7">
        <w:lastRenderedPageBreak/>
        <w:t>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8758ED" w:rsidP="008758ED" w:rsidR="008758ED">
      <w:pPr>
        <w:spacing w:after="0"/>
        <w:ind w:left="1440"/>
        <w:jc w:val="both"/>
      </w:pP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758ED">
        <w:rPr>
          <w:rFonts w:cs="Times New Roman"/>
        </w:rPr>
        <w:t>3. prosinca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906918" w:rsidP="00284B40" w:rsidR="0090691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584BB2">
        <w:t>Tamara Džepina, Mali Grabičani 9, Mali Grabičani,</w:t>
      </w:r>
    </w:p>
    <w:p w:rsidRDefault="00284B40" w:rsidP="00B56BA5" w:rsidR="00B56BA5" w:rsidRPr="008758ED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584BB2">
        <w:rPr>
          <w:rFonts w:cs="Times New Roman" w:eastAsia="SimSun"/>
          <w:kern w:val="2"/>
          <w:lang w:bidi="hi-IN" w:eastAsia="zh-CN"/>
        </w:rPr>
        <w:t xml:space="preserve">DŽEPINA j.d.o.o., Mali Grabičani 9, Mali Grabičani, </w:t>
      </w:r>
    </w:p>
    <w:p w:rsidRDefault="008758ED" w:rsidP="00B56BA5" w:rsidR="008758ED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2E8" w:rsidP="00F171BE" w:rsidR="004302E8">
      <w:pPr>
        <w:spacing w:after="0"/>
      </w:pPr>
      <w:r>
        <w:separator/>
      </w:r>
    </w:p>
  </w:endnote>
  <w:endnote w:id="0" w:type="continuationSeparator">
    <w:p w:rsidRDefault="004302E8" w:rsidP="00F171BE" w:rsidR="004302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2E8" w:rsidP="00F171BE" w:rsidR="004302E8">
      <w:pPr>
        <w:spacing w:after="0"/>
      </w:pPr>
      <w:r>
        <w:separator/>
      </w:r>
    </w:p>
  </w:footnote>
  <w:footnote w:id="0" w:type="continuationSeparator">
    <w:p w:rsidRDefault="004302E8" w:rsidP="00F171BE" w:rsidR="004302E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40B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D344FE">
      <w:t>39</w:t>
    </w:r>
    <w:r w:rsidR="00377CE4">
      <w:t>2</w:t>
    </w:r>
    <w:r w:rsidR="00D344FE">
      <w:t>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57E68"/>
    <w:rsid w:val="000A7AEF"/>
    <w:rsid w:val="000D7A48"/>
    <w:rsid w:val="0014143B"/>
    <w:rsid w:val="00141450"/>
    <w:rsid w:val="00186812"/>
    <w:rsid w:val="0019623F"/>
    <w:rsid w:val="001A67FA"/>
    <w:rsid w:val="002144E0"/>
    <w:rsid w:val="00284B40"/>
    <w:rsid w:val="002B3101"/>
    <w:rsid w:val="00320B9A"/>
    <w:rsid w:val="003614D9"/>
    <w:rsid w:val="00377CE4"/>
    <w:rsid w:val="003D3B9A"/>
    <w:rsid w:val="00413E70"/>
    <w:rsid w:val="00416073"/>
    <w:rsid w:val="004225CC"/>
    <w:rsid w:val="004302E8"/>
    <w:rsid w:val="00440801"/>
    <w:rsid w:val="004748AB"/>
    <w:rsid w:val="00487EFF"/>
    <w:rsid w:val="004D44B9"/>
    <w:rsid w:val="00543FAF"/>
    <w:rsid w:val="00553DA8"/>
    <w:rsid w:val="00584BB2"/>
    <w:rsid w:val="005F6CF9"/>
    <w:rsid w:val="00614897"/>
    <w:rsid w:val="006B57CA"/>
    <w:rsid w:val="007021F7"/>
    <w:rsid w:val="00720F20"/>
    <w:rsid w:val="0072440B"/>
    <w:rsid w:val="0072542A"/>
    <w:rsid w:val="00730C1B"/>
    <w:rsid w:val="007C5F15"/>
    <w:rsid w:val="007D35A9"/>
    <w:rsid w:val="007F6D58"/>
    <w:rsid w:val="00826138"/>
    <w:rsid w:val="00834B30"/>
    <w:rsid w:val="00870EEF"/>
    <w:rsid w:val="008758ED"/>
    <w:rsid w:val="0088379E"/>
    <w:rsid w:val="0089298A"/>
    <w:rsid w:val="00894C45"/>
    <w:rsid w:val="008B3EE5"/>
    <w:rsid w:val="008D6F03"/>
    <w:rsid w:val="008E0B98"/>
    <w:rsid w:val="0090691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344FE"/>
    <w:rsid w:val="00D46852"/>
    <w:rsid w:val="00DD6A3B"/>
    <w:rsid w:val="00E044B8"/>
    <w:rsid w:val="00E57452"/>
    <w:rsid w:val="00E834D1"/>
    <w:rsid w:val="00EA1320"/>
    <w:rsid w:val="00EB335B"/>
    <w:rsid w:val="00EB4526"/>
    <w:rsid w:val="00EF7BA6"/>
    <w:rsid w:val="00F0157A"/>
    <w:rsid w:val="00F171BE"/>
    <w:rsid w:val="00F46532"/>
    <w:rsid w:val="00F961D1"/>
    <w:rsid w:val="00FB5866"/>
    <w:rsid w:val="00FC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40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440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440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440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40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440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440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440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DŽEPINA jednostavno društvo s ograničenom odgovornošću za ugostiteljstvo, trgovinu i usluge zastupanog po punomoćniku Tamara Džepina</izvorni_sadrzaj>
    <derivirana_varijabla naziv="DomainObject.Predmet.ProtustrankaFormated_1">  DŽEPINA jednostavno društvo s ograničenom odgovornošću za ugostiteljstvo, trgovinu i usluge zastupanog po punomoćniku Tamara Džepina</derivirana_varijabla>
  </DomainObject.Predmet.ProtustrankaFormated>
  <DomainObject.Predmet.ProtustrankaFormatedOIB>
    <izvorni_sadrzaj>  DŽEPINA jednostavno društvo s ograničenom odgovornošću za ugostiteljstvo, trgovinu i usluge, OIB 72084343269 zastupanog po punomoćniku Tamara Džepina</izvorni_sadrzaj>
    <derivirana_varijabla naziv="DomainObject.Predmet.ProtustrankaFormatedOIB_1">  DŽEPINA jednostavno društvo s ograničenom odgovornošću za ugostiteljstvo, trgovinu i usluge, OIB 72084343269 zastupanog po punomoćniku Tamara Džepina</derivirana_varijabla>
  </DomainObject.Predmet.ProtustrankaFormatedOIB>
  <DomainObject.Predmet.ProtustrankaFormatedWithAdress>
    <izvorni_sadrzaj> DŽEPINA jednostavno društvo s ograničenom odgovornošću za ugostiteljstvo, trgovinu i usluge, Mali Grabičani 9, 48306 Mali Grabičani zastupanog po punomoćniku Tamara Džepina</izvorni_sadrzaj>
    <derivirana_varijabla naziv="DomainObject.Predmet.ProtustrankaFormatedWithAdress_1"> DŽEPINA jednostavno društvo s ograničenom odgovornošću za ugostiteljstvo, trgovinu i usluge, Mali Grabičani 9, 48306 Mali Grabičani zastupanog po punomoćniku Tamara Džepina</derivirana_varijabla>
  </DomainObject.Predmet.ProtustrankaFormatedWithAdress>
  <DomainObject.Predmet.ProtustrankaFormatedWithAdressOIB>
    <izvorni_sadrzaj> DŽEPINA jednostavno društvo s ograničenom odgovornošću za ugostiteljstvo, trgovinu i usluge, OIB 72084343269, Mali Grabičani 9, 48306 Mali Grabičani zastupanog po punomoćniku Tamara Džepina</izvorni_sadrzaj>
    <derivirana_varijabla naziv="DomainObject.Predmet.ProtustrankaFormatedWithAdressOIB_1"> DŽEPINA jednostavno društvo s ograničenom odgovornošću za ugostiteljstvo, trgovinu i usluge, OIB 72084343269, Mali Grabičani 9, 48306 Mali Grabičani zastupanog po punomoćniku Tamara Džepina</derivirana_varijabla>
  </DomainObject.Predmet.ProtustrankaFormatedWithAdressOIB>
  <DomainObject.Predmet.ProtustrankaWithAdress>
    <izvorni_sadrzaj>DŽEPINA jednostavno društvo s ograničenom odgovornošću za ugostiteljstvo, trgovinu i usluge Mali Grabičani 9, 48306 Mali Grabičani</izvorni_sadrzaj>
    <derivirana_varijabla naziv="DomainObject.Predmet.ProtustrankaWithAdress_1">DŽEPINA jednostavno društvo s ograničenom odgovornošću za ugostiteljstvo, trgovinu i usluge Mali Grabičani 9, 48306 Mali Grabičani</derivirana_varijabla>
  </DomainObject.Predmet.ProtustrankaWithAdress>
  <DomainObject.Predmet.ProtustrankaWithAdressOIB>
    <izvorni_sadrzaj>DŽEPINA jednostavno društvo s ograničenom odgovornošću za ugostiteljstvo, trgovinu i usluge, OIB 72084343269, Mali Grabičani 9, 48306 Mali Grabičani</izvorni_sadrzaj>
    <derivirana_varijabla naziv="DomainObject.Predmet.ProtustrankaWithAdressOIB_1">DŽEPINA jednostavno društvo s ograničenom odgovornošću za ugostiteljstvo, trgovinu i usluge, OIB 72084343269, Mali Grabičani 9, 48306 Mali Grabičani</derivirana_varijabla>
  </DomainObject.Predmet.ProtustrankaWithAdressOIB>
  <DomainObject.Predmet.ProtustrankaNazivFormated>
    <izvorni_sadrzaj>DŽEPINA jednostavno društvo s ograničenom odgovornošću za ugostiteljstvo, trgovinu i usluge</izvorni_sadrzaj>
    <derivirana_varijabla naziv="DomainObject.Predmet.ProtustrankaNazivFormated_1">DŽEPINA jednostavno društvo s ograničenom odgovornošću za ugostiteljstvo, trgovinu i usluge</derivirana_varijabla>
  </DomainObject.Predmet.ProtustrankaNazivFormated>
  <DomainObject.Predmet.ProtustrankaNazivFormatedOIB>
    <izvorni_sadrzaj>DŽEPINA jednostavno društvo s ograničenom odgovornošću za ugostiteljstvo, trgovinu i usluge, OIB 72084343269</izvorni_sadrzaj>
    <derivirana_varijabla naziv="DomainObject.Predmet.ProtustrankaNazivFormatedOIB_1">DŽEPINA jednostavno društvo s ograničenom odgovornošću za ugostiteljstvo, trgovinu i usluge, OIB 72084343269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10499.26</izvorni_sadrzaj>
    <derivirana_varijabla naziv="DomainObject.Predmet.TrenutnaVrijednost_1">10499.26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DŽEPINA jednostavno društvo s ograničenom odgovornošću za ugostiteljstvo, trgovinu i usluge zastupanog po punomoćniku Tamara Džepina</item>
    </izvorni_sadrzaj>
    <derivirana_varijabla naziv="DomainObject.Predmet.ProtuStrankaListFormated_1">
      <item>DŽEPINA jednostavno društvo s ograničenom odgovornošću za ugostiteljstvo, trgovinu i usluge zastupanog po punomoćniku Tamara Džepina</item>
    </derivirana_varijabla>
  </DomainObject.Predmet.ProtuStrankaListFormated>
  <DomainObject.Predmet.ProtuStrankaListFormatedOIB>
    <izvorni_sadrzaj>
      <item>DŽEPINA jednostavno društvo s ograničenom odgovornošću za ugostiteljstvo, trgovinu i usluge, OIB 72084343269 zastupanog po punomoćniku Tamara Džepina</item>
    </izvorni_sadrzaj>
    <derivirana_varijabla naziv="DomainObject.Predmet.ProtuStrankaListFormatedOIB_1">
      <item>DŽEPINA jednostavno društvo s ograničenom odgovornošću za ugostiteljstvo, trgovinu i usluge, OIB 72084343269 zastupanog po punomoćniku Tamara Džepina</item>
    </derivirana_varijabla>
  </DomainObject.Predmet.ProtuStrankaListFormatedOIB>
  <DomainObject.Predmet.ProtuStrankaListFormatedWithAdress>
    <izvorni_sadrzaj>
      <item>DŽEPINA jednostavno društvo s ograničenom odgovornošću za ugostiteljstvo, trgovinu i usluge, Mali Grabičani 9, 48306 Mali Grabičani zastupanog po punomoćniku Tamara Džepina</item>
    </izvorni_sadrzaj>
    <derivirana_varijabla naziv="DomainObject.Predmet.ProtuStrankaListFormatedWithAdress_1">
      <item>DŽEPINA jednostavno društvo s ograničenom odgovornošću za ugostiteljstvo, trgovinu i usluge, Mali Grabičani 9, 48306 Mali Grabičani zastupanog po punomoćniku Tamara Džepina</item>
    </derivirana_varijabla>
  </DomainObject.Predmet.ProtuStrankaListFormatedWithAdress>
  <DomainObject.Predmet.ProtuStrankaListFormatedWithAdressOIB>
    <izvorni_sadrzaj>
      <item>DŽEPINA jednostavno društvo s ograničenom odgovornošću za ugostiteljstvo, trgovinu i usluge, OIB 72084343269, Mali Grabičani 9, 48306 Mali Grabičani zastupanog po punomoćniku Tamara Džepina</item>
    </izvorni_sadrzaj>
    <derivirana_varijabla naziv="DomainObject.Predmet.ProtuStrankaListFormatedWithAdressOIB_1">
      <item>DŽEPINA jednostavno društvo s ograničenom odgovornošću za ugostiteljstvo, trgovinu i usluge, OIB 72084343269, Mali Grabičani 9, 48306 Mali Grabičani zastupanog po punomoćniku Tamara Džepina</item>
    </derivirana_varijabla>
  </DomainObject.Predmet.ProtuStrankaListFormatedWithAdressOIB>
  <DomainObject.Predmet.ProtuStrankaListNazivFormated>
    <izvorni_sadrzaj>
      <item>DŽEPINA jednostavno društvo s ograničenom odgovornošću za ugostiteljstvo, trgovinu i usluge</item>
    </izvorni_sadrzaj>
    <derivirana_varijabla naziv="DomainObject.Predmet.ProtuStrankaListNazivFormated_1">
      <item>DŽEPINA jednostavno društvo s ograničenom odgovornošću za ugostiteljstvo, trgovinu i usluge</item>
    </derivirana_varijabla>
  </DomainObject.Predmet.ProtuStrankaListNazivFormated>
  <DomainObject.Predmet.ProtuStrankaListNazivFormatedOIB>
    <izvorni_sadrzaj>
      <item>DŽEPINA jednostavno društvo s ograničenom odgovornošću za ugostiteljstvo, trgovinu i usluge, OIB 72084343269</item>
    </izvorni_sadrzaj>
    <derivirana_varijabla naziv="DomainObject.Predmet.ProtuStrankaListNazivFormatedOIB_1">
      <item>DŽEPINA jednostavno društvo s ograničenom odgovornošću za ugostiteljstvo, trgovinu i usluge, OIB 72084343269</item>
    </derivirana_varijabla>
  </DomainObject.Predmet.ProtuStrankaListNazivFormatedOIB>
  <DomainObject.Predmet.OstaliListFormated>
    <izvorni_sadrzaj>
      <item>Sudski registar</item>
      <item>Tamara Džepina punomoćnica sudionika u postupku DŽEPINA jednostavno društvo s ograničenom odgovornošću za ugostiteljstvo, trgovinu i usluge</item>
    </izvorni_sadrzaj>
    <derivirana_varijabla naziv="DomainObject.Predmet.OstaliListFormated_1">
      <item>Sudski registar</item>
      <item>Tamara Džepina punomoćnica sudionika u postupku DŽEPINA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Tamara Džepina, OIB 32539062684 punomoćnica sudionika u postupku DŽEPINA jednostavno društvo s ograničenom odgovornošću za ugostiteljstvo, trgovinu i usluge</item>
    </izvorni_sadrzaj>
    <derivirana_varijabla naziv="DomainObject.Predmet.OstaliListFormatedOIB_1">
      <item>Sudski registar</item>
      <item>Tamara Džepina, OIB 32539062684 punomoćnica sudionika u postupku DŽEPINA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Tamara Džepina, Mali Grabičani 9, 48306 Mali Grabičani punomoćnica sudionika u postupku DŽEPINA jednostavno društvo s ograničenom odgovornošću za ugostiteljstvo, trgovinu i usluge</item>
    </izvorni_sadrzaj>
    <derivirana_varijabla naziv="DomainObject.Predmet.OstaliListFormatedWithAdress_1">
      <item>Sudski registar</item>
      <item>Tamara Džepina, Mali Grabičani 9, 48306 Mali Grabičani punomoćnica sudionika u postupku DŽEPINA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Tamara Džepina, OIB 32539062684, Mali Grabičani 9, 48306 Mali Grabičani punomoćnica sudionika u postupku DŽEPINA jednostavno društvo s ograničenom odgovornošću za ugostiteljstvo, trgovinu i usluge</item>
    </izvorni_sadrzaj>
    <derivirana_varijabla naziv="DomainObject.Predmet.OstaliListFormatedWithAdressOIB_1">
      <item>Sudski registar</item>
      <item>Tamara Džepina, OIB 32539062684, Mali Grabičani 9, 48306 Mali Grabičani punomoćnica sudionika u postupku DŽEPINA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Tamara Džepina</item>
    </izvorni_sadrzaj>
    <derivirana_varijabla naziv="DomainObject.Predmet.OstaliListNazivFormated_1">
      <item>Sudski registar</item>
      <item>Tamara Džepina</item>
    </derivirana_varijabla>
  </DomainObject.Predmet.OstaliListNazivFormated>
  <DomainObject.Predmet.OstaliListNazivFormatedOIB>
    <izvorni_sadrzaj>
      <item>Sudski registar</item>
      <item>Tamara Džepina, OIB 32539062684</item>
    </izvorni_sadrzaj>
    <derivirana_varijabla naziv="DomainObject.Predmet.OstaliListNazivFormatedOIB_1">
      <item>Sudski registar</item>
      <item>Tamara Džepina, OIB 32539062684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DŽEPINA jednostavno društvo s ograničenom odgovornošću za ugostiteljstvo, trgovinu i usluge</izvorni_sadrzaj>
    <derivirana_varijabla naziv="DomainObject.Predmet.ProtustrankaIDrugi_1">DŽEPINA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DŽEPINA jednostavno društvo s ograničenom odgovornošću za ugostiteljstvo, trgovinu i usluge, OIB 72084343269, Mali Grabičani 9, 48306 Mali Grabičani</izvorni_sadrzaj>
    <derivirana_varijabla naziv="DomainObject.Predmet.ProtustrankaIDrugiAdressOIB_1">DŽEPINA jednostavno društvo s ograničenom odgovornošću za ugostiteljstvo, trgovinu i usluge, OIB 72084343269, Mali Grabičani 9, 48306 Mali Grabičani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DŽEPINA jednostavno društvo s ograničenom odgovornošću za ugostiteljstvo, trgovinu i usluge</item>
      <item>Sudski registar</item>
      <item>Tamara Džepina</item>
    </izvorni_sadrzaj>
    <derivirana_varijabla naziv="DomainObject.Predmet.SudioniciListNaziv_1">
      <item>Financijska agencija</item>
      <item>DŽEPINA jednostavno društvo s ograničenom odgovornošću za ugostiteljstvo, trgovinu i usluge</item>
      <item>Sudski registar</item>
      <item>Tamara Džepina</item>
    </derivirana_varijabla>
  </DomainObject.Predmet.SudioniciListNaziv>
  <DomainObject.Predmet.SudioniciListAdressOIB>
    <izvorni_sadrzaj>
      <item>Financijska agencija, OIB 85821130368, A. Cesarca 2,42000 Varaždin</item>
      <item>DŽEPINA jednostavno društvo s ograničenom odgovornošću za ugostiteljstvo, trgovinu i usluge, OIB 72084343269, Mali Grabičani 9,48306 Mali Grabičani</item>
      <item>Sudski registar</item>
      <item>Tamara Džepina, OIB 32539062684, Mali Grabičani 9,48306 Mali Grabičani</item>
    </izvorni_sadrzaj>
    <derivirana_varijabla naziv="DomainObject.Predmet.SudioniciListAdressOIB_1">
      <item>Financijska agencija, OIB 85821130368, A. Cesarca 2,42000 Varaždin</item>
      <item>DŽEPINA jednostavno društvo s ograničenom odgovornošću za ugostiteljstvo, trgovinu i usluge, OIB 72084343269, Mali Grabičani 9,48306 Mali Grabičani</item>
      <item>Sudski registar</item>
      <item>Tamara Džepina, OIB 32539062684, Mali Grabičani 9,48306 Mali Grabičani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72084343269</item>
      <item>, OIB null</item>
      <item>, OIB 32539062684</item>
    </izvorni_sadrzaj>
    <derivirana_varijabla naziv="DomainObject.Predmet.SudioniciListNazivOIB_1">
      <item>, OIB 85821130368</item>
      <item>, OIB 72084343269</item>
      <item>, OIB null</item>
      <item>, OIB 32539062684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1976</properties:Characters>
  <properties:Lines>78</properties:Lines>
  <properties:Paragraphs>28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2018-12-03T13:26:00Z</cp:lastPrinted>
  <dcterms:modified xmlns:xsi="http://www.w3.org/2001/XMLSchema-instance" xsi:type="dcterms:W3CDTF">2018-12-03T13:27:00Z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(ST-392-18-3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