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b4a0" w14:paraId="2e2b4a0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A40DED">
        <w:t>651</w:t>
      </w:r>
      <w:r w:rsidR="00AA5237">
        <w:t>/1</w:t>
      </w:r>
      <w:r w:rsidR="001322CF">
        <w:t>5</w:t>
      </w:r>
      <w:r w:rsidR="00AA5237">
        <w:t>-</w:t>
      </w:r>
      <w:r w:rsidR="00192DCF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A40DED">
        <w:t>16</w:t>
      </w:r>
      <w:r>
        <w:t xml:space="preserve">. </w:t>
      </w:r>
      <w:r w:rsidR="00192DCF">
        <w:t>studenoga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A40DED">
        <w:t>GJON</w:t>
      </w:r>
      <w:r w:rsidR="00742C32">
        <w:t xml:space="preserve"> d.o.o.</w:t>
      </w:r>
      <w:r w:rsidR="00311993">
        <w:t xml:space="preserve"> </w:t>
      </w:r>
      <w:r w:rsidR="006634BC">
        <w:t xml:space="preserve">sa sjedištem u </w:t>
      </w:r>
      <w:r w:rsidR="00A40DED">
        <w:t>Biogradu Na Moru</w:t>
      </w:r>
      <w:r w:rsidR="00192DCF">
        <w:t xml:space="preserve"> (</w:t>
      </w:r>
      <w:r w:rsidR="00592BEA">
        <w:t xml:space="preserve">Grad </w:t>
      </w:r>
      <w:r w:rsidR="00A40DED">
        <w:t>Biograd Na Moru</w:t>
      </w:r>
      <w:r w:rsidR="00192DCF">
        <w:t xml:space="preserve">), </w:t>
      </w:r>
      <w:r w:rsidR="00A40DED">
        <w:t>Kneza Branimira br. 22</w:t>
      </w:r>
      <w:r w:rsidR="00912002">
        <w:t>,</w:t>
      </w:r>
      <w:r w:rsidR="00A01095">
        <w:t xml:space="preserve"> OIB: </w:t>
      </w:r>
      <w:r w:rsidR="00A40DED">
        <w:t>25026054938</w:t>
      </w:r>
      <w:r>
        <w:t xml:space="preserve">, </w:t>
      </w:r>
      <w:r w:rsidR="0068539B">
        <w:t>02</w:t>
      </w:r>
      <w:r w:rsidR="00912002">
        <w:t xml:space="preserve">. </w:t>
      </w:r>
      <w:r w:rsidR="0068539B">
        <w:t>svibnja</w:t>
      </w:r>
      <w:r w:rsidR="00912002">
        <w:t xml:space="preserve">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A40DED">
        <w:t>GJON d.o.o. sa sjedištem u Biogradu Na Moru (Grad Biograd Na Moru), Kneza Branimira br. 22, OIB: 25026054938</w:t>
      </w:r>
      <w:r w:rsidR="001322CF">
        <w:t xml:space="preserve"> </w:t>
      </w:r>
      <w:r>
        <w:t xml:space="preserve">s danom </w:t>
      </w:r>
      <w:r w:rsidR="0068539B">
        <w:t>02</w:t>
      </w:r>
      <w:r>
        <w:t xml:space="preserve">. </w:t>
      </w:r>
      <w:r w:rsidR="0068539B">
        <w:t>svibnja</w:t>
      </w:r>
      <w:r>
        <w:t xml:space="preserve"> 2016. u </w:t>
      </w:r>
      <w:r w:rsidR="0068539B">
        <w:t>09</w:t>
      </w:r>
      <w:r>
        <w:t>,</w:t>
      </w:r>
      <w:r w:rsidR="0068539B">
        <w:t>00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68539B" w:rsidR="00E41244" w:rsidRPr="0068539B">
      <w:pPr>
        <w:pStyle w:val="Odlomakpopisa"/>
        <w:spacing w:lineRule="auto" w:line="276" w:after="200"/>
        <w:ind w:firstLine="720" w:left="0"/>
      </w:pPr>
      <w:r w:rsidRPr="0068539B">
        <w:t>II</w:t>
      </w:r>
      <w:r w:rsidR="00386298" w:rsidRPr="0068539B">
        <w:t xml:space="preserve">. </w:t>
      </w:r>
      <w:r w:rsidR="00193657" w:rsidRPr="0068539B">
        <w:t>Stečajnim upraviteljem</w:t>
      </w:r>
      <w:r w:rsidRPr="0068539B">
        <w:t xml:space="preserve"> dužnika </w:t>
      </w:r>
      <w:r w:rsidR="00193657" w:rsidRPr="0068539B">
        <w:t xml:space="preserve">imenuje se </w:t>
      </w:r>
      <w:r w:rsidR="0068539B" w:rsidRPr="0068539B">
        <w:t>LEHKI JELENKO iz Zagreba,</w:t>
      </w:r>
      <w:r w:rsidR="0068539B" w:rsidRPr="008E37E9">
        <w:t xml:space="preserve"> Pavla Hatza 10, OIB: 96068307857</w:t>
      </w:r>
      <w:r w:rsidR="0068539B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A40DED">
        <w:t>GJON d.o.o. sa sjedištem u Biogradu Na Moru (Grad Biograd Na Moru), Kneza Branimira br. 22, OIB: 25026054938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A40DED">
        <w:t>16</w:t>
      </w:r>
      <w:r w:rsidR="001322CF">
        <w:t xml:space="preserve">. </w:t>
      </w:r>
      <w:r w:rsidR="00192DCF">
        <w:t>studenoga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A40DED">
        <w:t>635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A40DED">
        <w:t>16.176,75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920BCD">
        <w:t>i</w:t>
      </w:r>
      <w:r w:rsidR="007E65A6">
        <w:t>ma</w:t>
      </w:r>
      <w:r w:rsidR="001E74F1" w:rsidRPr="00CF7AC9">
        <w:t xml:space="preserve"> otvoren račun</w:t>
      </w:r>
      <w:r w:rsidR="00920BCD">
        <w:t xml:space="preserve"> kod </w:t>
      </w:r>
      <w:r w:rsidR="00E70238">
        <w:t>Splitske banke</w:t>
      </w:r>
      <w:r w:rsidR="00192DCF">
        <w:t>,</w:t>
      </w:r>
      <w:r w:rsidR="001E74F1" w:rsidRPr="00CF7AC9">
        <w:t xml:space="preserve">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E70238">
        <w:t>22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68539B">
        <w:t>02. svibnja</w:t>
      </w:r>
      <w:r w:rsidR="001B47CD">
        <w:t xml:space="preserve">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</w:t>
      </w:r>
      <w:r w:rsidR="00192DCF">
        <w:t>m upravitelju</w:t>
      </w:r>
      <w:r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Hrvatskoj agenciji za civilno zrakoplovstvo 10 000 Zagreb Ulica grada Vukovara 284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2FE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A40DED">
      <w:t>651</w:t>
    </w:r>
    <w:r w:rsidR="00192DCF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87797"/>
    <w:rsid w:val="00091D5A"/>
    <w:rsid w:val="000931FC"/>
    <w:rsid w:val="000A0DAE"/>
    <w:rsid w:val="000C6A92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07BB5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92BEA"/>
    <w:rsid w:val="005D1971"/>
    <w:rsid w:val="005E68BB"/>
    <w:rsid w:val="005F46A2"/>
    <w:rsid w:val="006062E4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8539B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5980"/>
    <w:rsid w:val="00795905"/>
    <w:rsid w:val="007C0700"/>
    <w:rsid w:val="007C62EB"/>
    <w:rsid w:val="007C6FBF"/>
    <w:rsid w:val="007E65A6"/>
    <w:rsid w:val="00821286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40DED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2FE4"/>
    <w:rsid w:val="00C258BC"/>
    <w:rsid w:val="00C2776D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2F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F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F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F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F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2F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F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F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F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F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GJON društvo s ograničenom odgovornošću za proizvodnju i trgovinu</izvorni_sadrzaj>
    <derivirana_varijabla naziv="DomainObject.Predmet.ProtustrankaFormated_1">  GJON društvo s ograničenom odgovornošću za proizvodnju i trgovinu</derivirana_varijabla>
  </DomainObject.Predmet.ProtustrankaFormated>
  <DomainObject.Predmet.ProtustrankaFormatedOIB>
    <izvorni_sadrzaj>  GJON društvo s ograničenom odgovornošću za proizvodnju i trgovinu, OIB 25026054938</izvorni_sadrzaj>
    <derivirana_varijabla naziv="DomainObject.Predmet.ProtustrankaFormatedOIB_1">  GJON društvo s ograničenom odgovornošću za proizvodnju i trgovinu, OIB 25026054938</derivirana_varijabla>
  </DomainObject.Predmet.ProtustrankaFormatedOIB>
  <DomainObject.Predmet.ProtustrankaFormatedWithAdress>
    <izvorni_sadrzaj> GJON društvo s ograničenom odgovornošću za proizvodnju i trgovinu, Kneza Branimira br. 22 , 23210 Biograd Na Moru</izvorni_sadrzaj>
    <derivirana_varijabla naziv="DomainObject.Predmet.ProtustrankaFormatedWithAdress_1"> GJON društvo s ograničenom odgovornošću za proizvodnju i trgovinu, Kneza Branimira br. 22 , 23210 Biograd Na Moru</derivirana_varijabla>
  </DomainObject.Predmet.ProtustrankaFormatedWithAdress>
  <DomainObject.Predmet.ProtustrankaFormatedWithAdressOIB>
    <izvorni_sadrzaj> GJON društvo s ograničenom odgovornošću za proizvodnju i trgovinu, OIB 25026054938, Kneza Branimira br. 22 , 23210 Biograd Na Moru</izvorni_sadrzaj>
    <derivirana_varijabla naziv="DomainObject.Predmet.ProtustrankaFormatedWithAdressOIB_1"> GJON društvo s ograničenom odgovornošću za proizvodnju i trgovinu, OIB 25026054938, Kneza Branimira br. 22 , 23210 Biograd Na Moru</derivirana_varijabla>
  </DomainObject.Predmet.ProtustrankaFormatedWithAdressOIB>
  <DomainObject.Predmet.ProtustrankaWithAdress>
    <izvorni_sadrzaj>GJON društvo s ograničenom odgovornošću za proizvodnju i trgovinu Kneza Branimira br. 22 , 23210 Biograd Na Moru</izvorni_sadrzaj>
    <derivirana_varijabla naziv="DomainObject.Predmet.ProtustrankaWithAdress_1">GJON društvo s ograničenom odgovornošću za proizvodnju i trgovinu Kneza Branimira br. 22 , 23210 Biograd Na Moru</derivirana_varijabla>
  </DomainObject.Predmet.ProtustrankaWithAdress>
  <DomainObject.Predmet.ProtustrankaWithAdressOIB>
    <izvorni_sadrzaj>GJON društvo s ograničenom odgovornošću za proizvodnju i trgovinu, OIB 25026054938, Kneza Branimira br. 22 , 23210 Biograd Na Moru</izvorni_sadrzaj>
    <derivirana_varijabla naziv="DomainObject.Predmet.ProtustrankaWithAdressOIB_1">GJON društvo s ograničenom odgovornošću za proizvodnju i trgovinu, OIB 25026054938, Kneza Branimira br. 22 , 23210 Biograd Na Moru</derivirana_varijabla>
  </DomainObject.Predmet.ProtustrankaWithAdressOIB>
  <DomainObject.Predmet.ProtustrankaNazivFormated>
    <izvorni_sadrzaj>GJON društvo s ograničenom odgovornošću za proizvodnju i trgovinu</izvorni_sadrzaj>
    <derivirana_varijabla naziv="DomainObject.Predmet.ProtustrankaNazivFormated_1">GJON društvo s ograničenom odgovornošću za proizvodnju i trgovinu</derivirana_varijabla>
  </DomainObject.Predmet.ProtustrankaNazivFormated>
  <DomainObject.Predmet.ProtustrankaNazivFormatedOIB>
    <izvorni_sadrzaj>GJON društvo s ograničenom odgovornošću za proizvodnju i trgovinu, OIB 25026054938</izvorni_sadrzaj>
    <derivirana_varijabla naziv="DomainObject.Predmet.ProtustrankaNazivFormatedOIB_1">GJON društvo s ograničenom odgovornošću za proizvodnju i trgovinu, OIB 25026054938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16176.75</izvorni_sadrzaj>
    <derivirana_varijabla naziv="DomainObject.Predmet.TrenutnaVrijednost_1">16176.75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GJON društvo s ograničenom odgovornošću za proizvodnju i trgovinu</item>
    </izvorni_sadrzaj>
    <derivirana_varijabla naziv="DomainObject.Predmet.ProtuStrankaListFormated_1">
      <item>GJON društvo s ograničenom odgovornošću za proizvodnju i trgovinu</item>
    </derivirana_varijabla>
  </DomainObject.Predmet.ProtuStrankaListFormated>
  <DomainObject.Predmet.ProtuStrankaListFormatedOIB>
    <izvorni_sadrzaj>
      <item>GJON društvo s ograničenom odgovornošću za proizvodnju i trgovinu, OIB 25026054938</item>
    </izvorni_sadrzaj>
    <derivirana_varijabla naziv="DomainObject.Predmet.ProtuStrankaListFormatedOIB_1">
      <item>GJON društvo s ograničenom odgovornošću za proizvodnju i trgovinu, OIB 25026054938</item>
    </derivirana_varijabla>
  </DomainObject.Predmet.ProtuStrankaListFormatedOIB>
  <DomainObject.Predmet.ProtuStrankaListFormatedWithAdress>
    <izvorni_sadrzaj>
      <item>GJON društvo s ograničenom odgovornošću za proizvodnju i trgovinu, Kneza Branimira br. 22 , 23210 Biograd Na Moru</item>
    </izvorni_sadrzaj>
    <derivirana_varijabla naziv="DomainObject.Predmet.ProtuStrankaListFormatedWithAdress_1">
      <item>GJON društvo s ograničenom odgovornošću za proizvodnju i trgovinu, Kneza Branimira br. 22 , 23210 Biograd Na Moru</item>
    </derivirana_varijabla>
  </DomainObject.Predmet.ProtuStrankaListFormatedWithAdress>
  <DomainObject.Predmet.ProtuStrankaListFormatedWithAdressOIB>
    <izvorni_sadrzaj>
      <item>GJON društvo s ograničenom odgovornošću za proizvodnju i trgovinu, OIB 25026054938, Kneza Branimira br. 22 , 23210 Biograd Na Moru</item>
    </izvorni_sadrzaj>
    <derivirana_varijabla naziv="DomainObject.Predmet.ProtuStrankaListFormatedWithAdressOIB_1">
      <item>GJON društvo s ograničenom odgovornošću za proizvodnju i trgovinu, OIB 25026054938, Kneza Branimira br. 22 , 23210 Biograd Na Moru</item>
    </derivirana_varijabla>
  </DomainObject.Predmet.ProtuStrankaListFormatedWithAdressOIB>
  <DomainObject.Predmet.ProtuStrankaListNazivFormated>
    <izvorni_sadrzaj>
      <item>GJON društvo s ograničenom odgovornošću za proizvodnju i trgovinu</item>
    </izvorni_sadrzaj>
    <derivirana_varijabla naziv="DomainObject.Predmet.ProtuStrankaListNazivFormated_1">
      <item>GJON društvo s ograničenom odgovornošću za proizvodnju i trgovinu</item>
    </derivirana_varijabla>
  </DomainObject.Predmet.ProtuStrankaListNazivFormated>
  <DomainObject.Predmet.ProtuStrankaListNazivFormatedOIB>
    <izvorni_sadrzaj>
      <item>GJON društvo s ograničenom odgovornošću za proizvodnju i trgovinu, OIB 25026054938</item>
    </izvorni_sadrzaj>
    <derivirana_varijabla naziv="DomainObject.Predmet.ProtuStrankaListNazivFormatedOIB_1">
      <item>GJON društvo s ograničenom odgovornošću za proizvodnju i trgovinu, OIB 25026054938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GJON društvo s ograničenom odgovornošću za proizvodnju i trgovinu</izvorni_sadrzaj>
    <derivirana_varijabla naziv="DomainObject.Predmet.ProtustrankaIDrugi_1">GJON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GJON društvo s ograničenom odgovornošću za proizvodnju i trgovinu, OIB 25026054938, Kneza Branimira br. 22 , 23210 Biograd Na Moru</izvorni_sadrzaj>
    <derivirana_varijabla naziv="DomainObject.Predmet.ProtustrankaIDrugiAdressOIB_1">GJON društvo s ograničenom odgovornošću za proizvodnju i trgovinu, OIB 25026054938, Kneza Branimira br. 22 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GJON društvo s ograničenom odgovornošću za proizvodnju i trgovinu</item>
    </izvorni_sadrzaj>
    <derivirana_varijabla naziv="DomainObject.Predmet.SudioniciListNaziv_1">
      <item>FINA</item>
      <item>GJON društvo s ograničenom odgovornošću za proizvodnju i trgovinu</item>
    </derivirana_varijabla>
  </DomainObject.Predmet.SudioniciListNaziv>
  <DomainObject.Predmet.SudioniciListAdressOIB>
    <izvorni_sadrzaj>
      <item>FINA, OIB 85821130368</item>
      <item>GJON društvo s ograničenom odgovornošću za proizvodnju i trgovinu, OIB 25026054938, Kneza Branimira br. 22 ,23210 Biograd Na Moru</item>
    </izvorni_sadrzaj>
    <derivirana_varijabla naziv="DomainObject.Predmet.SudioniciListAdressOIB_1">
      <item>FINA, OIB 85821130368</item>
      <item>GJON društvo s ograničenom odgovornošću za proizvodnju i trgovinu, OIB 25026054938, Kneza Branimira br. 22 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25026054938</item>
    </izvorni_sadrzaj>
    <derivirana_varijabla naziv="DomainObject.Predmet.SudioniciListNazivOIB_1">
      <item>, OIB 85821130368</item>
      <item>, OIB 25026054938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891</properties:Words>
  <properties:Characters>4818</properties:Characters>
  <properties:Lines>122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2016-03-21T08:31:00Z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2016-05-02T06:53:00Z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