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f7c4" w14:paraId="672f7c4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EE310D">
        <w:t>2964/2018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EE310D">
        <w:t>296472018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EE310D">
        <w:t>FOOD STORM d.o.o., Zagreb (Grad Zagreb), Braće Cvijića 1, OIB: 97981629426</w:t>
      </w:r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EE310D">
        <w:t>10.566,53</w:t>
      </w:r>
      <w:r w:rsidR="00FE613E"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r w:rsidR="00287CE8">
        <w:t>45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9837E4">
        <w:t xml:space="preserve"> 12. ožujka</w:t>
      </w:r>
      <w:r w:rsidR="004B3F81">
        <w:t xml:space="preserve"> </w:t>
      </w:r>
      <w:r w:rsidR="00F812ED">
        <w:t>201</w:t>
      </w:r>
      <w:r w:rsidR="00E577D8">
        <w:t>9</w:t>
      </w:r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46799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837E4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0D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ožujka 2019.</izvorni_sadrzaj>
    <derivirana_varijabla naziv="DomainObject.DatumDonosenjaOdluke_1">12.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2964</izvorni_sadrzaj>
    <derivirana_varijabla naziv="DomainObject.Predmet.Broj_1">2964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St-2964/2018</izvorni_sadrzaj>
    <derivirana_varijabla naziv="DomainObject.Predmet.OznakaBroj_1">St-2964/2018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FOOD STORM d.o.o. zastupanog po punomoćniku Petar Šiljković</izvorni_sadrzaj>
    <derivirana_varijabla naziv="DomainObject.Predmet.ProtustrankaFormated_1">  FOOD STORM d.o.o. zastupanog po punomoćniku Petar Šiljković</derivirana_varijabla>
  </DomainObject.Predmet.ProtustrankaFormated>
  <DomainObject.Predmet.ProtustrankaFormatedOIB>
    <izvorni_sadrzaj>  FOOD STORM d.o.o., OIB 97981629426 zastupanog po punomoćniku Petar Šiljković</izvorni_sadrzaj>
    <derivirana_varijabla naziv="DomainObject.Predmet.ProtustrankaFormatedOIB_1">  FOOD STORM d.o.o., OIB 97981629426 zastupanog po punomoćniku Petar Šiljković</derivirana_varijabla>
  </DomainObject.Predmet.ProtustrankaFormatedOIB>
  <DomainObject.Predmet.ProtustrankaFormatedWithAdress>
    <izvorni_sadrzaj> FOOD STORM d.o.o., Braće Cvijića 1, 10000 Zagreb zastupanog po punomoćniku Petar Šiljković</izvorni_sadrzaj>
    <derivirana_varijabla naziv="DomainObject.Predmet.ProtustrankaFormatedWithAdress_1"> FOOD STORM d.o.o., Braće Cvijića 1, 10000 Zagreb zastupanog po punomoćniku Petar Šiljković</derivirana_varijabla>
  </DomainObject.Predmet.ProtustrankaFormatedWithAdress>
  <DomainObject.Predmet.ProtustrankaFormatedWithAdressOIB>
    <izvorni_sadrzaj> FOOD STORM d.o.o., OIB 97981629426, Braće Cvijića 1, 10000 Zagreb zastupanog po punomoćniku Petar Šiljković</izvorni_sadrzaj>
    <derivirana_varijabla naziv="DomainObject.Predmet.ProtustrankaFormatedWithAdressOIB_1"> FOOD STORM d.o.o., OIB 97981629426, Braće Cvijića 1, 10000 Zagreb zastupanog po punomoćniku Petar Šiljković</derivirana_varijabla>
  </DomainObject.Predmet.ProtustrankaFormatedWithAdressOIB>
  <DomainObject.Predmet.ProtustrankaWithAdress>
    <izvorni_sadrzaj>FOOD STORM d.o.o. Braće Cvijića 1, 10000 Zagreb</izvorni_sadrzaj>
    <derivirana_varijabla naziv="DomainObject.Predmet.ProtustrankaWithAdress_1">FOOD STORM d.o.o. Braće Cvijića 1, 10000 Zagreb</derivirana_varijabla>
  </DomainObject.Predmet.ProtustrankaWithAdress>
  <DomainObject.Predmet.ProtustrankaWithAdressOIB>
    <izvorni_sadrzaj>FOOD STORM d.o.o., OIB 97981629426, Braće Cvijića 1, 10000 Zagreb</izvorni_sadrzaj>
    <derivirana_varijabla naziv="DomainObject.Predmet.ProtustrankaWithAdressOIB_1">FOOD STORM d.o.o., OIB 97981629426, Braće Cvijića 1, 10000 Zagreb</derivirana_varijabla>
  </DomainObject.Predmet.ProtustrankaWithAdressOIB>
  <DomainObject.Predmet.ProtustrankaNazivFormated>
    <izvorni_sadrzaj>FOOD STORM d.o.o.</izvorni_sadrzaj>
    <derivirana_varijabla naziv="DomainObject.Predmet.ProtustrankaNazivFormated_1">FOOD STORM d.o.o.</derivirana_varijabla>
  </DomainObject.Predmet.ProtustrankaNazivFormated>
  <DomainObject.Predmet.ProtustrankaNazivFormatedOIB>
    <izvorni_sadrzaj>FOOD STORM d.o.o., OIB 97981629426</izvorni_sadrzaj>
    <derivirana_varijabla naziv="DomainObject.Predmet.ProtustrankaNazivFormatedOIB_1">FOOD STORM d.o.o., OIB 97981629426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FOOD STORM d.o.o. zastupanog po punomoćniku Petar Šiljković</item>
    </izvorni_sadrzaj>
    <derivirana_varijabla naziv="DomainObject.Predmet.ProtuStrankaListFormated_1">
      <item>FOOD STORM d.o.o. zastupanog po punomoćniku Petar Šiljković</item>
    </derivirana_varijabla>
  </DomainObject.Predmet.ProtuStrankaListFormated>
  <DomainObject.Predmet.ProtuStrankaListFormatedOIB>
    <izvorni_sadrzaj>
      <item>FOOD STORM d.o.o., OIB 97981629426 zastupanog po punomoćniku Petar Šiljković</item>
    </izvorni_sadrzaj>
    <derivirana_varijabla naziv="DomainObject.Predmet.ProtuStrankaListFormatedOIB_1">
      <item>FOOD STORM d.o.o., OIB 97981629426 zastupanog po punomoćniku Petar Šiljković</item>
    </derivirana_varijabla>
  </DomainObject.Predmet.ProtuStrankaListFormatedOIB>
  <DomainObject.Predmet.ProtuStrankaListFormatedWithAdress>
    <izvorni_sadrzaj>
      <item>FOOD STORM d.o.o., Braće Cvijića 1, 10000 Zagreb zastupanog po punomoćniku Petar Šiljković</item>
    </izvorni_sadrzaj>
    <derivirana_varijabla naziv="DomainObject.Predmet.ProtuStrankaListFormatedWithAdress_1">
      <item>FOOD STORM d.o.o., Braće Cvijića 1, 10000 Zagreb zastupanog po punomoćniku Petar Šiljković</item>
    </derivirana_varijabla>
  </DomainObject.Predmet.ProtuStrankaListFormatedWithAdress>
  <DomainObject.Predmet.ProtuStrankaListFormatedWithAdressOIB>
    <izvorni_sadrzaj>
      <item>FOOD STORM d.o.o., OIB 97981629426, Braće Cvijića 1, 10000 Zagreb zastupanog po punomoćniku Petar Šiljković</item>
    </izvorni_sadrzaj>
    <derivirana_varijabla naziv="DomainObject.Predmet.ProtuStrankaListFormatedWithAdressOIB_1">
      <item>FOOD STORM d.o.o., OIB 97981629426, Braće Cvijića 1, 10000 Zagreb zastupanog po punomoćniku Petar Šiljković</item>
    </derivirana_varijabla>
  </DomainObject.Predmet.ProtuStrankaListFormatedWithAdressOIB>
  <DomainObject.Predmet.ProtuStrankaListNazivFormated>
    <izvorni_sadrzaj>
      <item>FOOD STORM d.o.o.</item>
    </izvorni_sadrzaj>
    <derivirana_varijabla naziv="DomainObject.Predmet.ProtuStrankaListNazivFormated_1">
      <item>FOOD STORM d.o.o.</item>
    </derivirana_varijabla>
  </DomainObject.Predmet.ProtuStrankaListNazivFormated>
  <DomainObject.Predmet.ProtuStrankaListNazivFormatedOIB>
    <izvorni_sadrzaj>
      <item>FOOD STORM d.o.o., OIB 97981629426</item>
    </izvorni_sadrzaj>
    <derivirana_varijabla naziv="DomainObject.Predmet.ProtuStrankaListNazivFormatedOIB_1">
      <item>FOOD STORM d.o.o., OIB 97981629426</item>
    </derivirana_varijabla>
  </DomainObject.Predmet.ProtuStrankaListNazivFormatedOIB>
  <DomainObject.Predmet.OstaliListFormated>
    <izvorni_sadrzaj>
      <item>Petar Šiljković punomoćnik sudionika u postupku FOOD STORM d.o.o.</item>
    </izvorni_sadrzaj>
    <derivirana_varijabla naziv="DomainObject.Predmet.OstaliListFormated_1">
      <item>Petar Šiljković punomoćnik sudionika u postupku FOOD STORM d.o.o.</item>
    </derivirana_varijabla>
  </DomainObject.Predmet.OstaliListFormated>
  <DomainObject.Predmet.OstaliListFormatedOIB>
    <izvorni_sadrzaj>
      <item>Petar Šiljković, OIB 11848240805 punomoćnik sudionika u postupku FOOD STORM d.o.o.</item>
    </izvorni_sadrzaj>
    <derivirana_varijabla naziv="DomainObject.Predmet.OstaliListFormatedOIB_1">
      <item>Petar Šiljković, OIB 11848240805 punomoćnik sudionika u postupku FOOD STORM d.o.o.</item>
    </derivirana_varijabla>
  </DomainObject.Predmet.OstaliListFormatedOIB>
  <DomainObject.Predmet.OstaliListFormatedWithAdress>
    <izvorni_sadrzaj>
      <item>Petar Šiljković, Jarnovićeva 56, 10000 Zagreb punomoćnik sudionika u postupku FOOD STORM d.o.o.</item>
    </izvorni_sadrzaj>
    <derivirana_varijabla naziv="DomainObject.Predmet.OstaliListFormatedWithAdress_1">
      <item>Petar Šiljković, Jarnovićeva 56, 10000 Zagreb punomoćnik sudionika u postupku FOOD STORM d.o.o.</item>
    </derivirana_varijabla>
  </DomainObject.Predmet.OstaliListFormatedWithAdress>
  <DomainObject.Predmet.OstaliListFormatedWithAdressOIB>
    <izvorni_sadrzaj>
      <item>Petar Šiljković, OIB 11848240805, Jarnovićeva 56, 10000 Zagreb punomoćnik sudionika u postupku FOOD STORM d.o.o.</item>
    </izvorni_sadrzaj>
    <derivirana_varijabla naziv="DomainObject.Predmet.OstaliListFormatedWithAdressOIB_1">
      <item>Petar Šiljković, OIB 11848240805, Jarnovićeva 56, 10000 Zagreb punomoćnik sudionika u postupku FOOD STORM d.o.o.</item>
    </derivirana_varijabla>
  </DomainObject.Predmet.OstaliListFormatedWithAdressOIB>
  <DomainObject.Predmet.OstaliListNazivFormated>
    <izvorni_sadrzaj>
      <item>Petar Šiljković</item>
    </izvorni_sadrzaj>
    <derivirana_varijabla naziv="DomainObject.Predmet.OstaliListNazivFormated_1">
      <item>Petar Šiljković</item>
    </derivirana_varijabla>
  </DomainObject.Predmet.OstaliListNazivFormated>
  <DomainObject.Predmet.OstaliListNazivFormatedOIB>
    <izvorni_sadrzaj>
      <item>Petar Šiljković, OIB 11848240805</item>
    </izvorni_sadrzaj>
    <derivirana_varijabla naziv="DomainObject.Predmet.OstaliListNazivFormatedOIB_1">
      <item>Petar Šiljković, OIB 11848240805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2019.</izvorni_sadrzaj>
    <derivirana_varijabla naziv="DomainObject.Datum_1">12.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FOOD STORM d.o.o.</izvorni_sadrzaj>
    <derivirana_varijabla naziv="DomainObject.Predmet.ProtustrankaIDrugi_1">FOOD STORM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FOOD STORM d.o.o., OIB 97981629426, Braće Cvijića 1, 10000 Zagreb</izvorni_sadrzaj>
    <derivirana_varijabla naziv="DomainObject.Predmet.ProtustrankaIDrugiAdressOIB_1">FOOD STORM d.o.o., OIB 97981629426, Braće Cvijića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FOOD STORM d.o.o.</item>
      <item>Petar Šiljković</item>
    </izvorni_sadrzaj>
    <derivirana_varijabla naziv="DomainObject.Predmet.SudioniciListNaziv_1">
      <item>FINA Regionalni centar Zagreb</item>
      <item>FOOD STORM d.o.o.</item>
      <item>Petar Šiljković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FOOD STORM d.o.o., OIB 97981629426, Braće Cvijića 1,10000 Zagreb</item>
      <item>Petar Šiljković, OIB 11848240805, Jarnovićeva 56,10000 Zagreb</item>
    </izvorni_sadrzaj>
    <derivirana_varijabla naziv="DomainObject.Predmet.SudioniciListAdressOIB_1">
      <item>FINA Regionalni centar Zagreb, OIB 85821130368, Trg svibanjskih žrtava 1995. 1,10000 Zagreb</item>
      <item>FOOD STORM d.o.o., OIB 97981629426, Braće Cvijića 1,10000 Zagreb</item>
      <item>Petar Šiljković, OIB 11848240805, Jarnovićeva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97981629426</item>
      <item>, OIB 11848240805</item>
    </izvorni_sadrzaj>
    <derivirana_varijabla naziv="DomainObject.Predmet.SudioniciListNazivOIB_1">
      <item>, OIB 85821130368</item>
      <item>, OIB 97981629426</item>
      <item>, OIB 11848240805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1328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2019-03-07T08:04:00Z</dcterms:created>
  <dc:creator>ilukac</dc:creator>
  <cp:lastModifiedBy>Katarina Babić</cp:lastModifiedBy>
  <cp:lastPrinted>2019-03-12T10:35:00Z</cp:lastPrinted>
  <dcterms:modified xmlns:xsi="http://www.w3.org/2001/XMLSchema-instance" xsi:type="dcterms:W3CDTF">2019-03-12T10:35:00Z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(2964-18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