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c7422" w14:paraId="c4c7422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52634B">
        <w:rPr>
          <w:rFonts w:cs="Times New Roman" w:hAnsi="Times New Roman" w:ascii="Times New Roman"/>
          <w:b w:val="false"/>
          <w:sz w:val="24"/>
          <w:szCs w:val="24"/>
        </w:rPr>
        <w:t>86/17</w:t>
      </w:r>
    </w:p>
    <w:p w:rsidRDefault="0033471D" w:rsidP="00D971AC" w:rsidR="0033471D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AD0" w:rsidP="00D971AC" w:rsidR="00975AD0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CF0751">
        <w:t xml:space="preserve"> 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100C2C">
        <w:t>Trg hrvatskih branitelja 1/II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4D230A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AA5037">
        <w:t>FINANCIJSKE AGENCIJE, Regionalni centar Zagreb, Zagreb, Trg svibanjskih žrtava 1995. 1, OIB: 85821130368</w:t>
      </w:r>
      <w:r w:rsidR="00803B46">
        <w:t xml:space="preserve">, </w:t>
      </w:r>
      <w:r w:rsidR="00B14B7D">
        <w:t xml:space="preserve"> </w:t>
      </w:r>
      <w:r w:rsidR="007445C0">
        <w:t>za otvaranje stečajnog postupka</w:t>
      </w:r>
      <w:r w:rsidR="00B14B7D">
        <w:t xml:space="preserve"> nad dužnikom </w:t>
      </w:r>
      <w:r w:rsidR="0052634B">
        <w:t>BRANITELJSKA ZADRUGA GROM, Vojnić, A. Hebranga 45, OIB: 69042866595</w:t>
      </w:r>
      <w:r w:rsidR="00FD0192">
        <w:t xml:space="preserve">, </w:t>
      </w:r>
      <w:r w:rsidR="0052634B">
        <w:t>7. lipnja</w:t>
      </w:r>
      <w:r w:rsidR="00EF05B7">
        <w:t xml:space="preserve"> 2018.</w:t>
      </w:r>
      <w:r w:rsidR="003C5353" w:rsidRPr="002365A1">
        <w:t xml:space="preserve">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7445C0">
        <w:t>rasprave o pretpostavkama</w:t>
      </w:r>
      <w:r w:rsidR="00AF0708">
        <w:t xml:space="preserve"> za </w:t>
      </w:r>
      <w:r>
        <w:t>otvaranje stečajnog postupka nad dužnikom</w:t>
      </w:r>
      <w:r w:rsidRPr="007C4F1C">
        <w:t xml:space="preserve"> </w:t>
      </w:r>
      <w:r w:rsidR="0052634B">
        <w:t xml:space="preserve">BRANITELJSKA ZADRUGA GROM, Vojnić, A. Hebranga 45, OIB: 69042866595, </w:t>
      </w:r>
      <w:r>
        <w:t xml:space="preserve">za </w:t>
      </w:r>
      <w:r w:rsidR="006F46CE">
        <w:t xml:space="preserve">dan </w:t>
      </w:r>
      <w:r w:rsidR="00D8388B">
        <w:t xml:space="preserve">5. </w:t>
      </w:r>
      <w:r w:rsidR="0052634B">
        <w:t>rujna</w:t>
      </w:r>
      <w:r w:rsidR="00595619">
        <w:t xml:space="preserve"> 2018</w:t>
      </w:r>
      <w:r w:rsidR="00957736">
        <w:t>.</w:t>
      </w:r>
      <w:r>
        <w:t xml:space="preserve"> u </w:t>
      </w:r>
      <w:r w:rsidR="0052634B">
        <w:t>9,30</w:t>
      </w:r>
      <w:r w:rsidR="00397FAA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</w:t>
      </w:r>
      <w:r w:rsidR="00424E38">
        <w:t>Trg hrvatskih branitelja 1/II, soba broj 207</w:t>
      </w:r>
      <w:r>
        <w:t>, 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</w:t>
      </w:r>
      <w:r w:rsidR="005A25CC">
        <w:rPr>
          <w:u w:val="single"/>
        </w:rPr>
        <w:t>potvrdu o blokadi i stanju računa dužnika,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CB2A88" w:rsidR="005A25CC">
      <w:pPr>
        <w:pStyle w:val="Odlomakpopisa"/>
        <w:numPr>
          <w:ilvl w:val="1"/>
          <w:numId w:val="6"/>
        </w:numPr>
        <w:jc w:val="both"/>
      </w:pPr>
      <w:r>
        <w:t>dužnik</w:t>
      </w:r>
      <w:r w:rsidR="00096296">
        <w:t>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52634B">
        <w:t>7. lipnja</w:t>
      </w:r>
      <w:r w:rsidR="00EF05B7">
        <w:t xml:space="preserve"> 2018</w:t>
      </w:r>
      <w:r w:rsidR="00957736">
        <w:t>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096296">
        <w:t>, v.r.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276930">
        <w:t xml:space="preserve">                    </w:t>
      </w:r>
      <w:r w:rsidR="00803B46">
        <w:t xml:space="preserve">Za točnost </w:t>
      </w:r>
      <w:proofErr w:type="spellStart"/>
      <w:r w:rsidR="00803B46">
        <w:t>otpravka</w:t>
      </w:r>
      <w:proofErr w:type="spellEnd"/>
      <w:r w:rsidR="00803B46">
        <w:t>-</w:t>
      </w:r>
    </w:p>
    <w:p w:rsidRDefault="00803B46" w:rsidP="00975AD0" w:rsidR="00975AD0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Draženka Prpić</w:t>
      </w:r>
    </w:p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4416" w:rsidR="00054416">
      <w:r>
        <w:separator/>
      </w:r>
    </w:p>
  </w:endnote>
  <w:endnote w:id="0" w:type="continuationSeparator">
    <w:p w:rsidRDefault="00054416" w:rsidR="000544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4416" w:rsidR="00054416">
      <w:r>
        <w:separator/>
      </w:r>
    </w:p>
  </w:footnote>
  <w:footnote w:id="0" w:type="continuationSeparator">
    <w:p w:rsidRDefault="00054416" w:rsidR="000544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62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57736">
      <w:rPr>
        <w:rFonts w:hAnsi="Verdana" w:ascii="Verdana"/>
        <w:b w:val="false"/>
        <w:sz w:val="24"/>
        <w:szCs w:val="24"/>
      </w:rPr>
      <w:t>2217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1DB"/>
    <w:rsid w:val="00050EF7"/>
    <w:rsid w:val="00054416"/>
    <w:rsid w:val="000758E2"/>
    <w:rsid w:val="000804B2"/>
    <w:rsid w:val="00096296"/>
    <w:rsid w:val="000D2478"/>
    <w:rsid w:val="000D5988"/>
    <w:rsid w:val="000F0DB6"/>
    <w:rsid w:val="00100C2C"/>
    <w:rsid w:val="00120D7F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76930"/>
    <w:rsid w:val="00296CA1"/>
    <w:rsid w:val="002A4914"/>
    <w:rsid w:val="002B42DB"/>
    <w:rsid w:val="002B565F"/>
    <w:rsid w:val="002C4255"/>
    <w:rsid w:val="002C5A29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97FAA"/>
    <w:rsid w:val="003C5353"/>
    <w:rsid w:val="003E2A9C"/>
    <w:rsid w:val="003E78E9"/>
    <w:rsid w:val="004050F4"/>
    <w:rsid w:val="00424E38"/>
    <w:rsid w:val="00426C08"/>
    <w:rsid w:val="004277E0"/>
    <w:rsid w:val="00432038"/>
    <w:rsid w:val="0047505D"/>
    <w:rsid w:val="0048407F"/>
    <w:rsid w:val="004B1855"/>
    <w:rsid w:val="004D230A"/>
    <w:rsid w:val="004D66B2"/>
    <w:rsid w:val="0051427F"/>
    <w:rsid w:val="00525D5A"/>
    <w:rsid w:val="0052634B"/>
    <w:rsid w:val="00542324"/>
    <w:rsid w:val="00552D60"/>
    <w:rsid w:val="00554276"/>
    <w:rsid w:val="00563A60"/>
    <w:rsid w:val="00576FF2"/>
    <w:rsid w:val="00595619"/>
    <w:rsid w:val="005A25CC"/>
    <w:rsid w:val="005B4F2D"/>
    <w:rsid w:val="005C121F"/>
    <w:rsid w:val="00696CCE"/>
    <w:rsid w:val="006A08ED"/>
    <w:rsid w:val="006A5100"/>
    <w:rsid w:val="006B0531"/>
    <w:rsid w:val="006B4C20"/>
    <w:rsid w:val="006E1EE3"/>
    <w:rsid w:val="006F46CE"/>
    <w:rsid w:val="00717F33"/>
    <w:rsid w:val="00740757"/>
    <w:rsid w:val="007445C0"/>
    <w:rsid w:val="00744C91"/>
    <w:rsid w:val="00746BA2"/>
    <w:rsid w:val="0075397C"/>
    <w:rsid w:val="00761C9C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59F7"/>
    <w:rsid w:val="00844BDE"/>
    <w:rsid w:val="00854879"/>
    <w:rsid w:val="0089554D"/>
    <w:rsid w:val="00896A23"/>
    <w:rsid w:val="008B2C5A"/>
    <w:rsid w:val="008D2A7C"/>
    <w:rsid w:val="008E15B2"/>
    <w:rsid w:val="008E42C6"/>
    <w:rsid w:val="008F2BD4"/>
    <w:rsid w:val="00957736"/>
    <w:rsid w:val="00975AD0"/>
    <w:rsid w:val="009A1085"/>
    <w:rsid w:val="009A2D0F"/>
    <w:rsid w:val="00A0682A"/>
    <w:rsid w:val="00A1546E"/>
    <w:rsid w:val="00A22E26"/>
    <w:rsid w:val="00A230F7"/>
    <w:rsid w:val="00A25C94"/>
    <w:rsid w:val="00A40964"/>
    <w:rsid w:val="00A72F6D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35270"/>
    <w:rsid w:val="00B63ABA"/>
    <w:rsid w:val="00B65B21"/>
    <w:rsid w:val="00B83646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2A88"/>
    <w:rsid w:val="00CB4B43"/>
    <w:rsid w:val="00CB66CE"/>
    <w:rsid w:val="00CE64A6"/>
    <w:rsid w:val="00CF0751"/>
    <w:rsid w:val="00CF7145"/>
    <w:rsid w:val="00D1754D"/>
    <w:rsid w:val="00D735AB"/>
    <w:rsid w:val="00D815A2"/>
    <w:rsid w:val="00D8388B"/>
    <w:rsid w:val="00D971AC"/>
    <w:rsid w:val="00DD48F5"/>
    <w:rsid w:val="00DE470E"/>
    <w:rsid w:val="00DE5732"/>
    <w:rsid w:val="00DE5FCD"/>
    <w:rsid w:val="00E22682"/>
    <w:rsid w:val="00E305DE"/>
    <w:rsid w:val="00E4662E"/>
    <w:rsid w:val="00E95616"/>
    <w:rsid w:val="00EE5E77"/>
    <w:rsid w:val="00EF05B7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D0192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62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2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2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2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2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62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2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2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2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2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2017.</izvorni_sadrzaj>
    <derivirana_varijabla naziv="DomainObject.Predmet.DatumOsnivanja_1">12.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St-86/2017</izvorni_sadrzaj>
    <derivirana_varijabla naziv="DomainObject.Predmet.OznakaBroj_1">St-86/2017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GROM zastupanog po punomoćniku Milan Leljak</izvorni_sadrzaj>
    <derivirana_varijabla naziv="DomainObject.Predmet.ProtustrankaFormated_1">  BRANITELJSKA ZADRUGA GROM zastupanog po punomoćniku Milan Leljak</derivirana_varijabla>
  </DomainObject.Predmet.ProtustrankaFormated>
  <DomainObject.Predmet.ProtustrankaFormatedOIB>
    <izvorni_sadrzaj>  BRANITELJSKA ZADRUGA GROM, OIB 69042866595 zastupanog po punomoćniku Milan Leljak</izvorni_sadrzaj>
    <derivirana_varijabla naziv="DomainObject.Predmet.ProtustrankaFormatedOIB_1">  BRANITELJSKA ZADRUGA GROM, OIB 69042866595 zastupanog po punomoćniku Milan Leljak</derivirana_varijabla>
  </DomainObject.Predmet.ProtustrankaFormatedOIB>
  <DomainObject.Predmet.ProtustrankaFormatedWithAdress>
    <izvorni_sadrzaj> BRANITELJSKA ZADRUGA GROM, Andrije Hebranga 45, 47220 Vojnić zastupanog po punomoćniku Milan Leljak</izvorni_sadrzaj>
    <derivirana_varijabla naziv="DomainObject.Predmet.ProtustrankaFormatedWithAdress_1"> BRANITELJSKA ZADRUGA GROM, Andrije Hebranga 45, 47220 Vojnić zastupanog po punomoćniku Milan Leljak</derivirana_varijabla>
  </DomainObject.Predmet.ProtustrankaFormatedWithAdress>
  <DomainObject.Predmet.ProtustrankaFormatedWithAdressOIB>
    <izvorni_sadrzaj> BRANITELJSKA ZADRUGA GROM, OIB 69042866595, Andrije Hebranga 45, 47220 Vojnić zastupanog po punomoćniku Milan Leljak</izvorni_sadrzaj>
    <derivirana_varijabla naziv="DomainObject.Predmet.ProtustrankaFormatedWithAdressOIB_1"> BRANITELJSKA ZADRUGA GROM, OIB 69042866595, Andrije Hebranga 45, 47220 Vojnić zastupanog po punomoćniku Milan Leljak</derivirana_varijabla>
  </DomainObject.Predmet.ProtustrankaFormatedWithAdressOIB>
  <DomainObject.Predmet.ProtustrankaWithAdress>
    <izvorni_sadrzaj>BRANITELJSKA ZADRUGA GROM Andrije Hebranga 45, 47220 Vojnić</izvorni_sadrzaj>
    <derivirana_varijabla naziv="DomainObject.Predmet.ProtustrankaWithAdress_1">BRANITELJSKA ZADRUGA GROM Andrije Hebranga 45, 47220 Vojnić</derivirana_varijabla>
  </DomainObject.Predmet.ProtustrankaWithAdress>
  <DomainObject.Predmet.ProtustrankaWithAdressOIB>
    <izvorni_sadrzaj>BRANITELJSKA ZADRUGA GROM, OIB 69042866595, Andrije Hebranga 45, 47220 Vojnić</izvorni_sadrzaj>
    <derivirana_varijabla naziv="DomainObject.Predmet.ProtustrankaWithAdressOIB_1">BRANITELJSKA ZADRUGA GROM, OIB 69042866595, Andrije Hebranga 45, 47220 Vojnić</derivirana_varijabla>
  </DomainObject.Predmet.ProtustrankaWithAdressOIB>
  <DomainObject.Predmet.ProtustrankaNazivFormated>
    <izvorni_sadrzaj>BRANITELJSKA ZADRUGA GROM</izvorni_sadrzaj>
    <derivirana_varijabla naziv="DomainObject.Predmet.ProtustrankaNazivFormated_1">BRANITELJSKA ZADRUGA GROM</derivirana_varijabla>
  </DomainObject.Predmet.ProtustrankaNazivFormated>
  <DomainObject.Predmet.ProtustrankaNazivFormatedOIB>
    <izvorni_sadrzaj>BRANITELJSKA ZADRUGA GROM, OIB 69042866595</izvorni_sadrzaj>
    <derivirana_varijabla naziv="DomainObject.Predmet.ProtustrankaNazivFormatedOIB_1">BRANITELJSKA ZADRUGA GROM, OIB 69042866595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BRANITELJSKA ZADRUGA GROM zastupanog po punomoćniku Milan Leljak</item>
    </izvorni_sadrzaj>
    <derivirana_varijabla naziv="DomainObject.Predmet.ProtuStrankaListFormated_1">
      <item>BRANITELJSKA ZADRUGA GROM zastupanog po punomoćniku Milan Leljak</item>
    </derivirana_varijabla>
  </DomainObject.Predmet.ProtuStrankaListFormated>
  <DomainObject.Predmet.ProtuStrankaListFormatedOIB>
    <izvorni_sadrzaj>
      <item>BRANITELJSKA ZADRUGA GROM, OIB 69042866595 zastupanog po punomoćniku Milan Leljak</item>
    </izvorni_sadrzaj>
    <derivirana_varijabla naziv="DomainObject.Predmet.ProtuStrankaListFormatedOIB_1">
      <item>BRANITELJSKA ZADRUGA GROM, OIB 69042866595 zastupanog po punomoćniku Milan Leljak</item>
    </derivirana_varijabla>
  </DomainObject.Predmet.ProtuStrankaListFormatedOIB>
  <DomainObject.Predmet.ProtuStrankaListFormatedWithAdress>
    <izvorni_sadrzaj>
      <item>BRANITELJSKA ZADRUGA GROM, Andrije Hebranga 45, 47220 Vojnić zastupanog po punomoćniku Milan Leljak</item>
    </izvorni_sadrzaj>
    <derivirana_varijabla naziv="DomainObject.Predmet.ProtuStrankaListFormatedWithAdress_1">
      <item>BRANITELJSKA ZADRUGA GROM, Andrije Hebranga 45, 47220 Vojnić zastupanog po punomoćniku Milan Leljak</item>
    </derivirana_varijabla>
  </DomainObject.Predmet.ProtuStrankaListFormatedWithAdress>
  <DomainObject.Predmet.ProtuStrankaListFormatedWithAdressOIB>
    <izvorni_sadrzaj>
      <item>BRANITELJSKA ZADRUGA GROM, OIB 69042866595, Andrije Hebranga 45, 47220 Vojnić zastupanog po punomoćniku Milan Leljak</item>
    </izvorni_sadrzaj>
    <derivirana_varijabla naziv="DomainObject.Predmet.ProtuStrankaListFormatedWithAdressOIB_1">
      <item>BRANITELJSKA ZADRUGA GROM, OIB 69042866595, Andrije Hebranga 45, 47220 Vojnić zastupanog po punomoćniku Milan Leljak</item>
    </derivirana_varijabla>
  </DomainObject.Predmet.ProtuStrankaListFormatedWithAdressOIB>
  <DomainObject.Predmet.ProtuStrankaListNazivFormated>
    <izvorni_sadrzaj>
      <item>BRANITELJSKA ZADRUGA GROM</item>
    </izvorni_sadrzaj>
    <derivirana_varijabla naziv="DomainObject.Predmet.ProtuStrankaListNazivFormated_1">
      <item>BRANITELJSKA ZADRUGA GROM</item>
    </derivirana_varijabla>
  </DomainObject.Predmet.ProtuStrankaListNazivFormated>
  <DomainObject.Predmet.ProtuStrankaListNazivFormatedOIB>
    <izvorni_sadrzaj>
      <item>BRANITELJSKA ZADRUGA GROM, OIB 69042866595</item>
    </izvorni_sadrzaj>
    <derivirana_varijabla naziv="DomainObject.Predmet.ProtuStrankaListNazivFormatedOIB_1">
      <item>BRANITELJSKA ZADRUGA GROM, OIB 69042866595</item>
    </derivirana_varijabla>
  </DomainObject.Predmet.ProtuStrankaListNazivFormatedOIB>
  <DomainObject.Predmet.OstaliListFormated>
    <izvorni_sadrzaj>
      <item>Milan Leljak punomoćnik sudionika u postupku BRANITELJSKA ZADRUGA GROM</item>
    </izvorni_sadrzaj>
    <derivirana_varijabla naziv="DomainObject.Predmet.OstaliListFormated_1">
      <item>Milan Leljak punomoćnik sudionika u postupku BRANITELJSKA ZADRUGA GROM</item>
    </derivirana_varijabla>
  </DomainObject.Predmet.OstaliListFormated>
  <DomainObject.Predmet.OstaliListFormatedOIB>
    <izvorni_sadrzaj>
      <item>Milan Leljak, OIB 47304633974 punomoćnik sudionika u postupku BRANITELJSKA ZADRUGA GROM</item>
    </izvorni_sadrzaj>
    <derivirana_varijabla naziv="DomainObject.Predmet.OstaliListFormatedOIB_1">
      <item>Milan Leljak, OIB 47304633974 punomoćnik sudionika u postupku BRANITELJSKA ZADRUGA GROM</item>
    </derivirana_varijabla>
  </DomainObject.Predmet.OstaliListFormatedOIB>
  <DomainObject.Predmet.OstaliListFormatedWithAdress>
    <izvorni_sadrzaj>
      <item>Milan Leljak, Andrije Hebranga 45, 47220 Vojnić punomoćnik sudionika u postupku BRANITELJSKA ZADRUGA GROM</item>
    </izvorni_sadrzaj>
    <derivirana_varijabla naziv="DomainObject.Predmet.OstaliListFormatedWithAdress_1">
      <item>Milan Leljak, Andrije Hebranga 45, 47220 Vojnić punomoćnik sudionika u postupku BRANITELJSKA ZADRUGA GROM</item>
    </derivirana_varijabla>
  </DomainObject.Predmet.OstaliListFormatedWithAdress>
  <DomainObject.Predmet.OstaliListFormatedWithAdressOIB>
    <izvorni_sadrzaj>
      <item>Milan Leljak, OIB 47304633974, Andrije Hebranga 45, 47220 Vojnić punomoćnik sudionika u postupku BRANITELJSKA ZADRUGA GROM</item>
    </izvorni_sadrzaj>
    <derivirana_varijabla naziv="DomainObject.Predmet.OstaliListFormatedWithAdressOIB_1">
      <item>Milan Leljak, OIB 47304633974, Andrije Hebranga 45, 47220 Vojnić punomoćnik sudionika u postupku BRANITELJSKA ZADRUGA GROM</item>
    </derivirana_varijabla>
  </DomainObject.Predmet.OstaliListFormatedWithAdressOIB>
  <DomainObject.Predmet.OstaliListNazivFormated>
    <izvorni_sadrzaj>
      <item>Milan Leljak</item>
    </izvorni_sadrzaj>
    <derivirana_varijabla naziv="DomainObject.Predmet.OstaliListNazivFormated_1">
      <item>Milan Leljak</item>
    </derivirana_varijabla>
  </DomainObject.Predmet.OstaliListNazivFormated>
  <DomainObject.Predmet.OstaliListNazivFormatedOIB>
    <izvorni_sadrzaj>
      <item>Milan Leljak, OIB 47304633974</item>
    </izvorni_sadrzaj>
    <derivirana_varijabla naziv="DomainObject.Predmet.OstaliListNazivFormatedOIB_1">
      <item>Milan Leljak, OIB 47304633974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BRANITELJSKA ZADRUGA GROM</izvorni_sadrzaj>
    <derivirana_varijabla naziv="DomainObject.Predmet.ProtustrankaIDrugi_1">BRANITELJSKA ZADRUGA GROM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BRANITELJSKA ZADRUGA GROM, OIB 69042866595, Andrije Hebranga 45, 47220 Vojnić</izvorni_sadrzaj>
    <derivirana_varijabla naziv="DomainObject.Predmet.ProtustrankaIDrugiAdressOIB_1">BRANITELJSKA ZADRUGA GROM, OIB 69042866595, Andrije Hebranga 45,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BRANITELJSKA ZADRUGA GROM</item>
      <item>Milan Leljak</item>
    </izvorni_sadrzaj>
    <derivirana_varijabla naziv="DomainObject.Predmet.SudioniciListNaziv_1">
      <item>FINA regionalni centar Zagreb, podružnica Karlovac</item>
      <item>BRANITELJSKA ZADRUGA GROM</item>
      <item>Milan Leljak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BRANITELJSKA ZADRUGA GROM, OIB 69042866595, Andrije Hebranga 45,47220 Vojnić</item>
      <item>Milan Leljak, OIB 47304633974, Andrije Hebranga 45,47220 Vojnić</item>
    </izvorni_sadrzaj>
    <derivirana_varijabla naziv="DomainObject.Predmet.SudioniciListAdressOIB_1">
      <item>FINA regionalni centar Zagreb, podružnica Karlovac, OIB 85821130368, Vitezovićeva 1,47000 Karlovac</item>
      <item>BRANITELJSKA ZADRUGA GROM, OIB 69042866595, Andrije Hebranga 45,47220 Vojnić</item>
      <item>Milan Leljak, OIB 47304633974, Andrije Hebranga 45,47220 Vojnić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69042866595</item>
      <item>, OIB 47304633974</item>
    </izvorni_sadrzaj>
    <derivirana_varijabla naziv="DomainObject.Predmet.SudioniciListNazivOIB_1">
      <item>, OIB 85821130368</item>
      <item>, OIB 69042866595</item>
      <item>, OIB 47304633974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217</properties:Words>
  <properties:Characters>1062</properties:Characters>
  <properties:Lines>40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2018-06-07T08:51:00Z</dcterms:created>
  <dc:creator>Korisnik</dc:creator>
  <cp:lastModifiedBy>Draženka Prpić</cp:lastModifiedBy>
  <cp:lastPrinted>2018-06-07T08:53:00Z</cp:lastPrinted>
  <dcterms:modified xmlns:xsi="http://www.w3.org/2001/XMLSchema-instance" xsi:type="dcterms:W3CDTF">2018-06-07T08:53:00Z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(ZAKLJUČAK-ROČIŠTE RADI RASPRAVE O PRETPOSTAVKAMA ZA OTVARANJE STEČAJNOG POSTUPKA-St-86-17.docx)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