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3f46" w14:paraId="0d93f46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BC6128">
        <w:rPr>
          <w:lang w:val="hr-HR"/>
        </w:rPr>
        <w:t>506</w:t>
      </w:r>
      <w:r w:rsidR="00537961">
        <w:rPr>
          <w:lang w:val="hr-HR"/>
        </w:rPr>
        <w:t>/</w:t>
      </w:r>
      <w:r w:rsidRPr="000664E3">
        <w:rPr>
          <w:lang w:val="hr-HR"/>
        </w:rPr>
        <w:t>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BC6128">
        <w:rPr>
          <w:lang w:val="hr-HR"/>
        </w:rPr>
        <w:t>LIFE društvo s ograničenom odgovornošću za ugostiteljstvo i turizam, Breštanovci, Kolodvorska 4</w:t>
      </w:r>
      <w:r w:rsidR="003734FC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BC6128">
        <w:rPr>
          <w:lang w:val="hr-HR"/>
        </w:rPr>
        <w:t>010076300</w:t>
      </w:r>
      <w:r w:rsidR="003734FC">
        <w:rPr>
          <w:lang w:val="hr-HR"/>
        </w:rPr>
        <w:t xml:space="preserve">, OIB: </w:t>
      </w:r>
      <w:r w:rsidR="00BC6128">
        <w:rPr>
          <w:lang w:val="hr-HR"/>
        </w:rPr>
        <w:t>80283504606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FB4F01">
        <w:rPr>
          <w:lang w:val="hr-HR"/>
        </w:rPr>
        <w:t>506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B4F01">
        <w:rPr>
          <w:lang w:val="hr-HR"/>
        </w:rPr>
        <w:t>3.230,00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B4F01">
        <w:rPr>
          <w:lang w:val="hr-HR"/>
        </w:rPr>
        <w:t>Mirjana Majetić iz Zagreba, Ulica Slavka Batušića 27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B4F01">
        <w:rPr>
          <w:lang w:val="hr-HR"/>
        </w:rPr>
        <w:t>05066799414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4F01">
        <w:rPr>
          <w:lang w:val="hr-HR"/>
        </w:rPr>
        <w:t>21</w:t>
      </w:r>
      <w:r w:rsidR="00537961">
        <w:rPr>
          <w:lang w:val="hr-HR"/>
        </w:rPr>
        <w:t>. siječnja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FB4F01">
        <w:rPr>
          <w:lang w:val="hr-HR"/>
        </w:rPr>
        <w:t>21</w:t>
      </w:r>
      <w:r w:rsidR="0094317E">
        <w:rPr>
          <w:lang w:val="hr-HR"/>
        </w:rPr>
        <w:t>.1.201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B44" w:rsidR="00A33B44">
      <w:r>
        <w:separator/>
      </w:r>
    </w:p>
  </w:endnote>
  <w:endnote w:id="0" w:type="continuationSeparator">
    <w:p w:rsidRDefault="00A33B44" w:rsidR="00A33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B44" w:rsidR="00A33B44">
      <w:r>
        <w:separator/>
      </w:r>
    </w:p>
  </w:footnote>
  <w:footnote w:id="0" w:type="continuationSeparator">
    <w:p w:rsidRDefault="00A33B44" w:rsidR="00A33B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33B44"/>
    <w:rsid w:val="00A60269"/>
    <w:rsid w:val="00AA3A97"/>
    <w:rsid w:val="00AD592E"/>
    <w:rsid w:val="00B41B09"/>
    <w:rsid w:val="00B6308A"/>
    <w:rsid w:val="00B8457C"/>
    <w:rsid w:val="00B90012"/>
    <w:rsid w:val="00BC2F05"/>
    <w:rsid w:val="00BC6128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B4F01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2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F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F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F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F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2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F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F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F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F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St-506/2015</izvorni_sadrzaj>
    <derivirana_varijabla naziv="DomainObject.Predmet.OznakaBroj_1">St-506/2015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LIFE društvo s ograničenom odgovornošću za ugostiteljstvo i turizam, Breštanovci zastupanog po punomoćniku Mirjana Majetić</izvorni_sadrzaj>
    <derivirana_varijabla naziv="DomainObject.Predmet.ProtustrankaFormated_1">  LIFE društvo s ograničenom odgovornošću za ugostiteljstvo i turizam, Breštanovci zastupanog po punomoćniku Mirjana Majetić</derivirana_varijabla>
  </DomainObject.Predmet.ProtustrankaFormated>
  <DomainObject.Predmet.ProtustrankaFormatedOIB>
    <izvorni_sadrzaj>  LIFE društvo s ograničenom odgovornošću za ugostiteljstvo i turizam, Breštanovci, OIB 80283504606 zastupanog po punomoćniku Mirjana Majetić</izvorni_sadrzaj>
    <derivirana_varijabla naziv="DomainObject.Predmet.ProtustrankaFormatedOIB_1">  LIFE društvo s ograničenom odgovornošću za ugostiteljstvo i turizam, Breštanovci, OIB 80283504606 zastupanog po punomoćniku Mirjana Majetić</derivirana_varijabla>
  </DomainObject.Predmet.ProtustrankaFormatedOIB>
  <DomainObject.Predmet.ProtustrankaFormatedWithAdress>
    <izvorni_sadrzaj> LIFE društvo s ograničenom odgovornošću za ugostiteljstvo i turizam, Breštanovci, Kolodvorska 4, 33513 Breštanovci zastupanog po punomoćniku Mirjana Majetić</izvorni_sadrzaj>
    <derivirana_varijabla naziv="DomainObject.Predmet.ProtustrankaFormatedWithAdress_1"> LIFE društvo s ograničenom odgovornošću za ugostiteljstvo i turizam, Breštanovci, Kolodvorska 4, 33513 Breštanovci zastupanog po punomoćniku Mirjana Majetić</derivirana_varijabla>
  </DomainObject.Predmet.ProtustrankaFormatedWithAdress>
  <DomainObject.Predmet.ProtustrankaFormatedWithAdressOIB>
    <izvorni_sadrzaj> LIFE društvo s ograničenom odgovornošću za ugostiteljstvo i turizam, Breštanovci, OIB 80283504606, Kolodvorska 4, 33513 Breštanovci zastupanog po punomoćniku Mirjana Majetić</izvorni_sadrzaj>
    <derivirana_varijabla naziv="DomainObject.Predmet.ProtustrankaFormatedWithAdressOIB_1"> LIFE društvo s ograničenom odgovornošću za ugostiteljstvo i turizam, Breštanovci, OIB 80283504606, Kolodvorska 4, 33513 Breštanovci zastupanog po punomoćniku Mirjana Majetić</derivirana_varijabla>
  </DomainObject.Predmet.ProtustrankaFormatedWithAdressOIB>
  <DomainObject.Predmet.ProtustrankaWithAdress>
    <izvorni_sadrzaj>LIFE društvo s ograničenom odgovornošću za ugostiteljstvo i turizam, Breštanovci Kolodvorska 4, 33513 Breštanovci</izvorni_sadrzaj>
    <derivirana_varijabla naziv="DomainObject.Predmet.ProtustrankaWithAdress_1">LIFE društvo s ograničenom odgovornošću za ugostiteljstvo i turizam, Breštanovci Kolodvorska 4, 33513 Breštanovci</derivirana_varijabla>
  </DomainObject.Predmet.ProtustrankaWithAdress>
  <DomainObject.Predmet.ProtustrankaWithAdressOIB>
    <izvorni_sadrzaj>LIFE društvo s ograničenom odgovornošću za ugostiteljstvo i turizam, Breštanovci, OIB 80283504606, Kolodvorska 4, 33513 Breštanovci</izvorni_sadrzaj>
    <derivirana_varijabla naziv="DomainObject.Predmet.ProtustrankaWithAdressOIB_1">LIFE društvo s ograničenom odgovornošću za ugostiteljstvo i turizam, Breštanovci, OIB 80283504606, Kolodvorska 4, 33513 Breštanovci</derivirana_varijabla>
  </DomainObject.Predmet.ProtustrankaWithAdressOIB>
  <DomainObject.Predmet.ProtustrankaNazivFormated>
    <izvorni_sadrzaj>LIFE društvo s ograničenom odgovornošću za ugostiteljstvo i turizam, Breštanovci</izvorni_sadrzaj>
    <derivirana_varijabla naziv="DomainObject.Predmet.ProtustrankaNazivFormated_1">LIFE društvo s ograničenom odgovornošću za ugostiteljstvo i turizam, Breštanovci</derivirana_varijabla>
  </DomainObject.Predmet.ProtustrankaNazivFormated>
  <DomainObject.Predmet.ProtustrankaNazivFormatedOIB>
    <izvorni_sadrzaj>LIFE društvo s ograničenom odgovornošću za ugostiteljstvo i turizam, Breštanovci, OIB 80283504606</izvorni_sadrzaj>
    <derivirana_varijabla naziv="DomainObject.Predmet.ProtustrankaNazivFormatedOIB_1">LIFE društvo s ograničenom odgovornošću za ugostiteljstvo i turizam, Breštanovci, OIB 80283504606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LIFE društvo s ograničenom odgovornošću za ugostiteljstvo i turizam, Breštanovci zastupanog po punomoćniku Mirjana Majetić</item>
    </izvorni_sadrzaj>
    <derivirana_varijabla naziv="DomainObject.Predmet.ProtuStrankaListFormated_1">
      <item>LIFE društvo s ograničenom odgovornošću za ugostiteljstvo i turizam, Breštanovci zastupanog po punomoćniku Mirjana Majetić</item>
    </derivirana_varijabla>
  </DomainObject.Predmet.ProtuStrankaListFormated>
  <DomainObject.Predmet.ProtuStrankaListFormatedOIB>
    <izvorni_sadrzaj>
      <item>LIFE društvo s ograničenom odgovornošću za ugostiteljstvo i turizam, Breštanovci, OIB 80283504606 zastupanog po punomoćniku Mirjana Majetić</item>
    </izvorni_sadrzaj>
    <derivirana_varijabla naziv="DomainObject.Predmet.ProtuStrankaListFormatedOIB_1">
      <item>LIFE društvo s ograničenom odgovornošću za ugostiteljstvo i turizam, Breštanovci, OIB 80283504606 zastupanog po punomoćniku Mirjana Majetić</item>
    </derivirana_varijabla>
  </DomainObject.Predmet.ProtuStrankaListFormatedOIB>
  <DomainObject.Predmet.ProtuStrankaListFormatedWithAdress>
    <izvorni_sadrzaj>
      <item>LIFE društvo s ograničenom odgovornošću za ugostiteljstvo i turizam, Breštanovci, Kolodvorska 4, 33513 Breštanovci zastupanog po punomoćniku Mirjana Majetić</item>
    </izvorni_sadrzaj>
    <derivirana_varijabla naziv="DomainObject.Predmet.ProtuStrankaListFormatedWithAdress_1">
      <item>LIFE društvo s ograničenom odgovornošću za ugostiteljstvo i turizam, Breštanovci, Kolodvorska 4, 33513 Breštanovci zastupanog po punomoćniku Mirjana Majetić</item>
    </derivirana_varijabla>
  </DomainObject.Predmet.ProtuStrankaListFormatedWithAdress>
  <DomainObject.Predmet.ProtuStrankaListFormatedWithAdressOIB>
    <izvorni_sadrzaj>
      <item>LIFE društvo s ograničenom odgovornošću za ugostiteljstvo i turizam, Breštanovci, OIB 80283504606, Kolodvorska 4, 33513 Breštanovci zastupanog po punomoćniku Mirjana Majetić</item>
    </izvorni_sadrzaj>
    <derivirana_varijabla naziv="DomainObject.Predmet.ProtuStrankaListFormatedWithAdressOIB_1">
      <item>LIFE društvo s ograničenom odgovornošću za ugostiteljstvo i turizam, Breštanovci, OIB 80283504606, Kolodvorska 4, 33513 Breštanovci zastupanog po punomoćniku Mirjana Majetić</item>
    </derivirana_varijabla>
  </DomainObject.Predmet.ProtuStrankaListFormatedWithAdressOIB>
  <DomainObject.Predmet.ProtuStrankaListNazivFormated>
    <izvorni_sadrzaj>
      <item>LIFE društvo s ograničenom odgovornošću za ugostiteljstvo i turizam, Breštanovci</item>
    </izvorni_sadrzaj>
    <derivirana_varijabla naziv="DomainObject.Predmet.ProtuStrankaListNazivFormated_1">
      <item>LIFE društvo s ograničenom odgovornošću za ugostiteljstvo i turizam, Breštanovci</item>
    </derivirana_varijabla>
  </DomainObject.Predmet.ProtuStrankaListNazivFormated>
  <DomainObject.Predmet.ProtuStrankaListNazivFormatedOIB>
    <izvorni_sadrzaj>
      <item>LIFE društvo s ograničenom odgovornošću za ugostiteljstvo i turizam, Breštanovci, OIB 80283504606</item>
    </izvorni_sadrzaj>
    <derivirana_varijabla naziv="DomainObject.Predmet.ProtuStrankaListNazivFormatedOIB_1">
      <item>LIFE društvo s ograničenom odgovornošću za ugostiteljstvo i turizam, Breštanovci, OIB 80283504606</item>
    </derivirana_varijabla>
  </DomainObject.Predmet.ProtuStrankaListNazivFormatedOIB>
  <DomainObject.Predmet.OstaliListFormated>
    <izvorni_sadrzaj>
      <item>Mirjana Majetić punomoćnik sudionika u postupku LIFE društvo s ograničenom odgovornošću za ugostiteljstvo i turizam, Breštanovci</item>
    </izvorni_sadrzaj>
    <derivirana_varijabla naziv="DomainObject.Predmet.OstaliListFormated_1">
      <item>Mirjana Majetić punomoćnik sudionika u postupku LIFE društvo s ograničenom odgovornošću za ugostiteljstvo i turizam, Breštanovci</item>
    </derivirana_varijabla>
  </DomainObject.Predmet.OstaliListFormated>
  <DomainObject.Predmet.OstaliListFormatedOIB>
    <izvorni_sadrzaj>
      <item>Mirjana Majetić, OIB 05066799414 punomoćnik sudionika u postupku LIFE društvo s ograničenom odgovornošću za ugostiteljstvo i turizam, Breštanovci</item>
    </izvorni_sadrzaj>
    <derivirana_varijabla naziv="DomainObject.Predmet.OstaliListFormatedOIB_1">
      <item>Mirjana Majetić, OIB 05066799414 punomoćnik sudionika u postupku LIFE društvo s ograničenom odgovornošću za ugostiteljstvo i turizam, Breštanovci</item>
    </derivirana_varijabla>
  </DomainObject.Predmet.OstaliListFormatedOIB>
  <DomainObject.Predmet.OstaliListFormatedWithAdress>
    <izvorni_sadrzaj>
      <item>Mirjana Majetić, Ulica Slavka Batušića 27, 10000 Zagreb punomoćnik sudionika u postupku LIFE društvo s ograničenom odgovornošću za ugostiteljstvo i turizam, Breštanovci</item>
    </izvorni_sadrzaj>
    <derivirana_varijabla naziv="DomainObject.Predmet.OstaliListFormatedWithAdress_1">
      <item>Mirjana Majetić, Ulica Slavka Batušića 27, 10000 Zagreb punomoćnik sudionika u postupku LIFE društvo s ograničenom odgovornošću za ugostiteljstvo i turizam, Breštanovci</item>
    </derivirana_varijabla>
  </DomainObject.Predmet.OstaliListFormatedWithAdress>
  <DomainObject.Predmet.OstaliListFormatedWithAdressOIB>
    <izvorni_sadrzaj>
      <item>Mirjana Majetić, OIB 05066799414, Ulica Slavka Batušića 27, 10000 Zagreb punomoćnik sudionika u postupku LIFE društvo s ograničenom odgovornošću za ugostiteljstvo i turizam, Breštanovci</item>
    </izvorni_sadrzaj>
    <derivirana_varijabla naziv="DomainObject.Predmet.OstaliListFormatedWithAdressOIB_1">
      <item>Mirjana Majetić, OIB 05066799414, Ulica Slavka Batušića 27, 10000 Zagreb punomoćnik sudionika u postupku LIFE društvo s ograničenom odgovornošću za ugostiteljstvo i turizam, Breštanovci</item>
    </derivirana_varijabla>
  </DomainObject.Predmet.OstaliListFormatedWithAdressOIB>
  <DomainObject.Predmet.OstaliListNazivFormated>
    <izvorni_sadrzaj>
      <item>Mirjana Majetić</item>
    </izvorni_sadrzaj>
    <derivirana_varijabla naziv="DomainObject.Predmet.OstaliListNazivFormated_1">
      <item>Mirjana Majetić</item>
    </derivirana_varijabla>
  </DomainObject.Predmet.OstaliListNazivFormated>
  <DomainObject.Predmet.OstaliListNazivFormatedOIB>
    <izvorni_sadrzaj>
      <item>Mirjana Majetić, OIB 05066799414</item>
    </izvorni_sadrzaj>
    <derivirana_varijabla naziv="DomainObject.Predmet.OstaliListNazivFormatedOIB_1">
      <item>Mirjana Majetić, OIB 05066799414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LIFE društvo s ograničenom odgovornošću za ugostiteljstvo i turizam, Breštanovci</izvorni_sadrzaj>
    <derivirana_varijabla naziv="DomainObject.Predmet.ProtustrankaIDrugi_1">LIFE društvo s ograničenom odgovornošću za ugostiteljstvo i turizam, Breštanovci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LIFE društvo s ograničenom odgovornošću za ugostiteljstvo i turizam, Breštanovci, OIB 80283504606, Kolodvorska 4, 33513 Breštanovci</izvorni_sadrzaj>
    <derivirana_varijabla naziv="DomainObject.Predmet.ProtustrankaIDrugiAdressOIB_1">LIFE društvo s ograničenom odgovornošću za ugostiteljstvo i turizam, Breštanovci, OIB 80283504606, Kolodvorska 4, 33513 Breštanovci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LIFE društvo s ograničenom odgovornošću za ugostiteljstvo i turizam, Breštanovci</item>
      <item>Mirjana Majetić</item>
    </izvorni_sadrzaj>
    <derivirana_varijabla naziv="DomainObject.Predmet.SudioniciListNaziv_1">
      <item>FINA, RC ZAGREB, Podružnica Bjelovar</item>
      <item>LIFE društvo s ograničenom odgovornošću za ugostiteljstvo i turizam, Breštanovci</item>
      <item>Mirjana Majetić</item>
    </derivirana_varijabla>
  </DomainObject.Predmet.SudioniciListNaziv>
  <DomainObject.Predmet.SudioniciListAdressOIB>
    <izvorni_sadrzaj>
      <item>FINA, RC ZAGREB, Podružnica Bjelovar, OIB 85821130368, F. Supila 4,43000 Bjelovar</item>
      <item>LIFE društvo s ograničenom odgovornošću za ugostiteljstvo i turizam, Breštanovci, OIB 80283504606, Kolodvorska 4,33513 Breštanovci</item>
      <item>Mirjana Majetić, OIB 05066799414, Ulica Slavka Batušića 27,10000 Zagreb</item>
    </izvorni_sadrzaj>
    <derivirana_varijabla naziv="DomainObject.Predmet.SudioniciListAdressOIB_1">
      <item>FINA, RC ZAGREB, Podružnica Bjelovar, OIB 85821130368, F. Supila 4,43000 Bjelovar</item>
      <item>LIFE društvo s ograničenom odgovornošću za ugostiteljstvo i turizam, Breštanovci, OIB 80283504606, Kolodvorska 4,33513 Breštanovci</item>
      <item>Mirjana Majetić, OIB 05066799414, Ulica Slavka Batušića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80283504606</item>
      <item>, OIB 05066799414</item>
    </izvorni_sadrzaj>
    <derivirana_varijabla naziv="DomainObject.Predmet.SudioniciListNazivOIB_1">
      <item>, OIB 85821130368</item>
      <item>, OIB 80283504606</item>
      <item>, OIB 05066799414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302</properties:Words>
  <properties:Characters>1714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2016-01-21T13:01:00Z</dcterms:created>
  <dc:creator>553y7k3</dc:creator>
  <cp:lastModifiedBy>Željka Vitez</cp:lastModifiedBy>
  <cp:lastPrinted>2016-01-21T13:00:00Z</cp:lastPrinted>
  <dcterms:modified xmlns:xsi="http://www.w3.org/2001/XMLSchema-instance" xsi:type="dcterms:W3CDTF">2016-01-21T14:08:00Z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