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5a53" w14:paraId="3ee5a53" w:rsidRDefault="007B38F9" w:rsidP="007B38F9" w:rsidR="007B38F9" w:rsidRPr="00BA3631">
      <w:pPr>
        <w15:collapsed w:val="false"/>
      </w:pPr>
      <w:bookmarkStart w:name="_GoBack" w:id="0"/>
      <w:bookmarkEnd w:id="0"/>
      <w:r w:rsidRPr="00BA3631">
        <w:rPr>
          <w:sz w:val="22"/>
        </w:rPr>
        <w:t xml:space="preserve">                 </w:t>
      </w:r>
      <w:r w:rsidRPr="00BA363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8F9" w:rsidP="007B38F9" w:rsidR="007B38F9" w:rsidRPr="00BA3631">
      <w:pPr>
        <w:jc w:val="both"/>
      </w:pPr>
      <w:r w:rsidRPr="00BA3631">
        <w:t xml:space="preserve">  REPUBLIKA HRVATSKA</w:t>
      </w:r>
    </w:p>
    <w:p w:rsidRDefault="007B38F9" w:rsidP="007B38F9" w:rsidR="007B38F9" w:rsidRPr="00BA3631">
      <w:pPr>
        <w:jc w:val="both"/>
      </w:pPr>
      <w:r w:rsidRPr="00BA3631">
        <w:t xml:space="preserve">TRGOVAČKI SUD  U </w:t>
      </w:r>
      <w:proofErr w:type="spellStart"/>
      <w:r w:rsidRPr="00BA3631">
        <w:t>PAZINU</w:t>
      </w:r>
      <w:proofErr w:type="spellEnd"/>
    </w:p>
    <w:p w:rsidRDefault="007B38F9" w:rsidP="007B38F9" w:rsidR="007B38F9" w:rsidRPr="00BA3631">
      <w:pPr>
        <w:jc w:val="both"/>
      </w:pPr>
      <w:r w:rsidRPr="00BA3631">
        <w:t xml:space="preserve">           Pazin, </w:t>
      </w:r>
      <w:proofErr w:type="spellStart"/>
      <w:r w:rsidRPr="00BA3631">
        <w:t>Dršćevka</w:t>
      </w:r>
      <w:proofErr w:type="spellEnd"/>
      <w:r w:rsidRPr="00BA3631">
        <w:t xml:space="preserve"> 1                                              </w:t>
      </w:r>
    </w:p>
    <w:p w:rsidRDefault="007B38F9" w:rsidP="007B38F9" w:rsidR="007B38F9" w:rsidRPr="00BA3631"/>
    <w:p w:rsidRDefault="007B38F9" w:rsidP="007B38F9" w:rsidR="007B38F9" w:rsidRPr="00BA3631"/>
    <w:p w:rsidRDefault="007B38F9" w:rsidP="007B38F9" w:rsidR="007B38F9" w:rsidRPr="00BA3631">
      <w:pPr>
        <w:jc w:val="center"/>
      </w:pPr>
      <w:r w:rsidRPr="00BA3631">
        <w:t>R E P U B L I K A  H R V A T S K A</w:t>
      </w:r>
    </w:p>
    <w:p w:rsidRDefault="007B38F9" w:rsidP="007B38F9" w:rsidR="007B38F9" w:rsidRPr="00BA3631">
      <w:pPr>
        <w:ind w:right="512"/>
        <w:rPr>
          <w:sz w:val="20"/>
        </w:rPr>
      </w:pPr>
    </w:p>
    <w:p w:rsidRDefault="007B38F9" w:rsidP="007B38F9" w:rsidR="007B38F9" w:rsidRPr="00BA3631">
      <w:pPr>
        <w:ind w:right="512"/>
        <w:jc w:val="center"/>
      </w:pPr>
      <w:r w:rsidRPr="00BA3631">
        <w:t>R J E Š E N J E</w:t>
      </w:r>
    </w:p>
    <w:p w:rsidRDefault="007B38F9" w:rsidP="007B38F9" w:rsidR="007B38F9" w:rsidRPr="00BA3631"/>
    <w:p w:rsidRDefault="007B38F9" w:rsidP="007B38F9" w:rsidR="007B38F9" w:rsidRPr="00BA3631">
      <w:pPr>
        <w:ind w:firstLine="708"/>
        <w:jc w:val="both"/>
      </w:pPr>
      <w:r w:rsidRPr="00BA3631">
        <w:t xml:space="preserve">Trgovački sud u Pazinu, po stečajnom sucu ovoga suda Damiru Rabaru, u predmetu provođenja stečajnog postupka nad dužnikom </w:t>
      </w:r>
      <w:proofErr w:type="spellStart"/>
      <w:r w:rsidR="008D1946" w:rsidRPr="00BA3631">
        <w:t>FUNDAMENTUM</w:t>
      </w:r>
      <w:proofErr w:type="spellEnd"/>
      <w:r w:rsidR="008D1946" w:rsidRPr="00BA3631">
        <w:t xml:space="preserve"> d.o.o. „u stečaju“, Pula, </w:t>
      </w:r>
      <w:proofErr w:type="spellStart"/>
      <w:r w:rsidR="008D1946" w:rsidRPr="00BA3631">
        <w:t>Portarata</w:t>
      </w:r>
      <w:proofErr w:type="spellEnd"/>
      <w:r w:rsidR="008D1946" w:rsidRPr="00BA3631">
        <w:t xml:space="preserve"> 8, </w:t>
      </w:r>
      <w:proofErr w:type="spellStart"/>
      <w:r w:rsidR="008D1946" w:rsidRPr="00BA3631">
        <w:t>OIB</w:t>
      </w:r>
      <w:proofErr w:type="spellEnd"/>
      <w:r w:rsidR="008D1946" w:rsidRPr="00BA3631">
        <w:t xml:space="preserve">: </w:t>
      </w:r>
      <w:proofErr w:type="spellStart"/>
      <w:r w:rsidR="008D1946" w:rsidRPr="00BA3631">
        <w:t>65724141318</w:t>
      </w:r>
      <w:proofErr w:type="spellEnd"/>
      <w:r w:rsidR="008D1946" w:rsidRPr="00BA3631">
        <w:t xml:space="preserve">, </w:t>
      </w:r>
      <w:proofErr w:type="spellStart"/>
      <w:r w:rsidR="008D1946" w:rsidRPr="00BA3631">
        <w:t>13</w:t>
      </w:r>
      <w:proofErr w:type="spellEnd"/>
      <w:r w:rsidRPr="00BA3631">
        <w:t xml:space="preserve">. </w:t>
      </w:r>
      <w:r w:rsidR="008D1946" w:rsidRPr="00BA3631">
        <w:t xml:space="preserve">prosinca </w:t>
      </w:r>
      <w:proofErr w:type="spellStart"/>
      <w:r w:rsidRPr="00BA3631">
        <w:t>2018</w:t>
      </w:r>
      <w:proofErr w:type="spellEnd"/>
      <w:r w:rsidRPr="00BA3631">
        <w:t xml:space="preserve">. </w:t>
      </w:r>
    </w:p>
    <w:p w:rsidRDefault="007B38F9" w:rsidP="007B38F9" w:rsidR="007B38F9" w:rsidRPr="00BA3631">
      <w:pPr>
        <w:ind w:firstLine="708"/>
        <w:jc w:val="both"/>
      </w:pPr>
    </w:p>
    <w:p w:rsidRDefault="007B38F9" w:rsidP="007B38F9" w:rsidR="007B38F9" w:rsidRPr="00BA3631">
      <w:pPr>
        <w:jc w:val="center"/>
      </w:pPr>
      <w:r w:rsidRPr="00BA3631">
        <w:t>r i j e š i o   j e</w:t>
      </w:r>
    </w:p>
    <w:p w:rsidRDefault="007B38F9" w:rsidP="007B38F9" w:rsidR="007B38F9" w:rsidRPr="00BA3631"/>
    <w:p w:rsidRDefault="007B38F9" w:rsidP="007B38F9" w:rsidR="007B38F9" w:rsidRPr="00BA3631">
      <w:pPr>
        <w:ind w:firstLine="708"/>
        <w:jc w:val="both"/>
      </w:pPr>
      <w:r w:rsidRPr="00BA3631">
        <w:t>I. Odobrava se obračun stvarnih troškova stečajnom upravitelju Damiru Majstoroviću</w:t>
      </w:r>
      <w:r w:rsidR="002A34FE">
        <w:t xml:space="preserve"> iz Pule, </w:t>
      </w:r>
      <w:r w:rsidRPr="00BA3631">
        <w:t xml:space="preserve">u iznosu od </w:t>
      </w:r>
      <w:proofErr w:type="spellStart"/>
      <w:r w:rsidR="008D1946" w:rsidRPr="00BA3631">
        <w:t>2.151</w:t>
      </w:r>
      <w:proofErr w:type="spellEnd"/>
      <w:r w:rsidRPr="00BA3631">
        <w:t>,</w:t>
      </w:r>
      <w:proofErr w:type="spellStart"/>
      <w:r w:rsidRPr="00BA3631">
        <w:t>00</w:t>
      </w:r>
      <w:proofErr w:type="spellEnd"/>
      <w:r w:rsidRPr="00BA3631">
        <w:rPr>
          <w:b/>
        </w:rPr>
        <w:t xml:space="preserve"> </w:t>
      </w:r>
      <w:r w:rsidRPr="00BA3631">
        <w:t>kuna.</w:t>
      </w:r>
    </w:p>
    <w:p w:rsidRDefault="007B38F9" w:rsidP="007B38F9" w:rsidR="007B38F9" w:rsidRPr="00BA3631"/>
    <w:p w:rsidRDefault="007B38F9" w:rsidP="007B38F9" w:rsidR="007B38F9" w:rsidRPr="00BA3631">
      <w:pPr>
        <w:jc w:val="center"/>
      </w:pPr>
      <w:r w:rsidRPr="00BA3631">
        <w:t>Obrazloženje</w:t>
      </w:r>
    </w:p>
    <w:p w:rsidRDefault="007B38F9" w:rsidP="007B38F9" w:rsidR="007B38F9" w:rsidRPr="00BA3631"/>
    <w:p w:rsidRDefault="007B38F9" w:rsidP="007B38F9" w:rsidR="007B38F9" w:rsidRPr="00BA3631">
      <w:pPr>
        <w:ind w:firstLine="708"/>
        <w:jc w:val="both"/>
      </w:pPr>
      <w:r w:rsidRPr="00BA3631">
        <w:t xml:space="preserve">Stečajni upravitelj dostavio je obračun stvarnih troškova i to za naknadu troškova telefona u iznosu od </w:t>
      </w:r>
      <w:proofErr w:type="spellStart"/>
      <w:r w:rsidR="008D1946" w:rsidRPr="00BA3631">
        <w:t>120</w:t>
      </w:r>
      <w:proofErr w:type="spellEnd"/>
      <w:r w:rsidRPr="00BA3631">
        <w:t>,</w:t>
      </w:r>
      <w:proofErr w:type="spellStart"/>
      <w:r w:rsidRPr="00BA3631">
        <w:t>00</w:t>
      </w:r>
      <w:proofErr w:type="spellEnd"/>
      <w:r w:rsidRPr="00BA3631">
        <w:t xml:space="preserve"> kn</w:t>
      </w:r>
      <w:r w:rsidR="00BA3631" w:rsidRPr="00BA3631">
        <w:t xml:space="preserve"> i</w:t>
      </w:r>
      <w:r w:rsidRPr="00BA3631">
        <w:t xml:space="preserve"> </w:t>
      </w:r>
      <w:r w:rsidR="003B6F03" w:rsidRPr="00BA3631">
        <w:t xml:space="preserve">putnih troškova </w:t>
      </w:r>
      <w:r w:rsidRPr="00BA3631">
        <w:t xml:space="preserve">za razdoblje od </w:t>
      </w:r>
      <w:r w:rsidR="003B6F03" w:rsidRPr="00BA3631">
        <w:t>07.08.2018.</w:t>
      </w:r>
      <w:r w:rsidRPr="00BA3631">
        <w:t xml:space="preserve"> do 0</w:t>
      </w:r>
      <w:r w:rsidR="003B6F03" w:rsidRPr="00BA3631">
        <w:t>7</w:t>
      </w:r>
      <w:r w:rsidRPr="00BA3631">
        <w:t>.</w:t>
      </w:r>
      <w:r w:rsidR="003B6F03" w:rsidRPr="00BA3631">
        <w:t>12</w:t>
      </w:r>
      <w:r w:rsidRPr="00BA3631">
        <w:t xml:space="preserve">.2018. u iznosu od ukupno </w:t>
      </w:r>
      <w:proofErr w:type="spellStart"/>
      <w:r w:rsidR="00BA3631" w:rsidRPr="00BA3631">
        <w:t>2.031</w:t>
      </w:r>
      <w:proofErr w:type="spellEnd"/>
      <w:r w:rsidR="00BA3631" w:rsidRPr="00BA3631">
        <w:t>,</w:t>
      </w:r>
      <w:proofErr w:type="spellStart"/>
      <w:r w:rsidR="00BA3631" w:rsidRPr="00BA3631">
        <w:t>00</w:t>
      </w:r>
      <w:proofErr w:type="spellEnd"/>
      <w:r w:rsidR="00BA3631" w:rsidRPr="00BA3631">
        <w:t xml:space="preserve"> </w:t>
      </w:r>
      <w:r w:rsidRPr="00BA3631">
        <w:t xml:space="preserve">kn, odnosno sveukupno </w:t>
      </w:r>
      <w:r w:rsidR="00BA3631" w:rsidRPr="00BA3631">
        <w:t>2.151.</w:t>
      </w:r>
      <w:r w:rsidRPr="00BA3631">
        <w:t xml:space="preserve">00 kn. Izvješću je priložen obračun naknade za korištenje osobnog vozila u službene svrhe s dnevnikom putovanja u kojem je navedena relacija i svrha korištenja </w:t>
      </w:r>
      <w:r w:rsidR="000275A2" w:rsidRPr="00BA3631">
        <w:t xml:space="preserve">vozila, te računi za cestarinu </w:t>
      </w:r>
      <w:r w:rsidRPr="00BA3631">
        <w:t>i telefon.</w:t>
      </w:r>
    </w:p>
    <w:p w:rsidRDefault="007B38F9" w:rsidP="007B38F9" w:rsidR="007B38F9" w:rsidRPr="00BA3631">
      <w:pPr>
        <w:ind w:firstLine="708"/>
        <w:jc w:val="both"/>
      </w:pPr>
    </w:p>
    <w:p w:rsidRDefault="007B38F9" w:rsidP="007B38F9" w:rsidR="007B38F9" w:rsidRPr="00BA3631">
      <w:pPr>
        <w:jc w:val="both"/>
      </w:pPr>
      <w:r w:rsidRPr="00BA3631">
        <w:tab/>
        <w:t xml:space="preserve">Slijedom navedenog, a temeljem odredbe čl. </w:t>
      </w:r>
      <w:proofErr w:type="spellStart"/>
      <w:r w:rsidRPr="00BA3631">
        <w:t>29</w:t>
      </w:r>
      <w:proofErr w:type="spellEnd"/>
      <w:r w:rsidRPr="00BA3631">
        <w:t>. st. 3. Stečajnog zakona, odlučeno je kao u izreci.</w:t>
      </w:r>
    </w:p>
    <w:p w:rsidRDefault="007B38F9" w:rsidP="007B38F9" w:rsidR="007B38F9" w:rsidRPr="00BA3631"/>
    <w:p w:rsidRDefault="007B38F9" w:rsidP="007B38F9" w:rsidR="007B38F9" w:rsidRPr="00BA3631">
      <w:pPr>
        <w:jc w:val="center"/>
      </w:pPr>
      <w:r w:rsidRPr="00BA3631">
        <w:t xml:space="preserve">U Pazinu, </w:t>
      </w:r>
      <w:proofErr w:type="spellStart"/>
      <w:r w:rsidR="00BA3631" w:rsidRPr="00BA3631">
        <w:t>13</w:t>
      </w:r>
      <w:proofErr w:type="spellEnd"/>
      <w:r w:rsidR="000275A2" w:rsidRPr="00BA3631">
        <w:t xml:space="preserve">. </w:t>
      </w:r>
      <w:r w:rsidR="00BA3631" w:rsidRPr="00BA3631">
        <w:t xml:space="preserve">prosinca </w:t>
      </w:r>
      <w:proofErr w:type="spellStart"/>
      <w:r w:rsidRPr="00BA3631">
        <w:t>2018</w:t>
      </w:r>
      <w:proofErr w:type="spellEnd"/>
      <w:r w:rsidRPr="00BA3631">
        <w:t xml:space="preserve">. </w:t>
      </w:r>
    </w:p>
    <w:p w:rsidRDefault="007B38F9" w:rsidP="007B38F9" w:rsidR="007B38F9" w:rsidRPr="00BA3631">
      <w:r w:rsidRPr="00BA3631">
        <w:tab/>
      </w:r>
      <w:r w:rsidRPr="00BA3631">
        <w:tab/>
      </w:r>
      <w:r w:rsidRPr="00BA3631">
        <w:tab/>
      </w:r>
      <w:r w:rsidRPr="00BA3631">
        <w:tab/>
      </w:r>
      <w:r w:rsidRPr="00BA3631">
        <w:tab/>
      </w:r>
      <w:r w:rsidRPr="00BA3631">
        <w:tab/>
      </w:r>
      <w:r w:rsidRPr="00BA3631">
        <w:tab/>
      </w:r>
      <w:r w:rsidRPr="00BA3631">
        <w:tab/>
      </w:r>
      <w:r w:rsidRPr="00BA3631">
        <w:tab/>
      </w:r>
    </w:p>
    <w:p w:rsidRDefault="007B38F9" w:rsidP="007B38F9" w:rsidR="007B38F9" w:rsidRPr="00BA3631">
      <w:r w:rsidRPr="00BA3631">
        <w:tab/>
      </w:r>
      <w:r w:rsidRPr="00BA3631">
        <w:tab/>
      </w:r>
      <w:r w:rsidRPr="00BA3631">
        <w:tab/>
      </w:r>
      <w:r w:rsidRPr="00BA3631">
        <w:tab/>
      </w:r>
      <w:r w:rsidRPr="00BA3631">
        <w:tab/>
      </w:r>
      <w:r w:rsidRPr="00BA3631">
        <w:tab/>
      </w:r>
      <w:r w:rsidRPr="00BA3631">
        <w:tab/>
        <w:t xml:space="preserve"> </w:t>
      </w:r>
      <w:r w:rsidRPr="00BA3631">
        <w:tab/>
      </w:r>
      <w:r w:rsidRPr="00BA3631">
        <w:tab/>
        <w:t xml:space="preserve"> Stečajni sudac:</w:t>
      </w:r>
    </w:p>
    <w:p w:rsidRDefault="004A32B7" w:rsidP="007B38F9" w:rsidR="004A32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Damir Rabar</w:t>
      </w:r>
      <w:r w:rsidR="007F0D6B">
        <w:t>, v.r.</w:t>
      </w:r>
    </w:p>
    <w:p w:rsidRDefault="004A32B7" w:rsidP="007B38F9" w:rsidR="004A32B7"/>
    <w:p w:rsidRDefault="004A32B7" w:rsidP="007B38F9" w:rsidR="004A32B7" w:rsidRPr="00BA3631"/>
    <w:p w:rsidRDefault="007B38F9" w:rsidP="007B38F9" w:rsidR="007B38F9" w:rsidRPr="00BA3631"/>
    <w:p w:rsidRDefault="007B38F9" w:rsidP="007B38F9" w:rsidR="007B38F9" w:rsidRPr="00BA3631">
      <w:r w:rsidRPr="00BA3631">
        <w:t>UPUTA O PRAVNOM LIJEKU</w:t>
      </w:r>
    </w:p>
    <w:p w:rsidRDefault="007B38F9" w:rsidP="007B38F9" w:rsidR="007B38F9" w:rsidRPr="00BA3631">
      <w:pPr>
        <w:ind w:firstLine="708"/>
        <w:jc w:val="both"/>
      </w:pPr>
      <w:r w:rsidRPr="00BA3631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7B38F9" w:rsidP="007B38F9" w:rsidR="007B38F9" w:rsidRPr="00BA3631"/>
    <w:p w:rsidRDefault="007B38F9" w:rsidP="007B38F9" w:rsidR="007B38F9" w:rsidRPr="00BA3631">
      <w:r w:rsidRPr="00BA3631">
        <w:t>DNA:</w:t>
      </w:r>
    </w:p>
    <w:p w:rsidRDefault="007B38F9" w:rsidP="007B38F9" w:rsidR="007B38F9" w:rsidRPr="00BA3631">
      <w:r w:rsidRPr="00BA3631">
        <w:t>- Stečajnom upravitelju</w:t>
      </w:r>
    </w:p>
    <w:p w:rsidRDefault="007B38F9" w:rsidP="007B38F9" w:rsidR="007B38F9" w:rsidRPr="00BA3631">
      <w:r w:rsidRPr="00BA3631">
        <w:t xml:space="preserve">- e-oglasna ploča </w:t>
      </w:r>
      <w:r w:rsidR="004A32B7">
        <w:t>8 dana</w:t>
      </w:r>
    </w:p>
    <w:p w:rsidRDefault="007B38F9" w:rsidP="007B38F9" w:rsidR="007B38F9" w:rsidRPr="00BA3631"/>
    <w:p w:rsidRDefault="00EB7624" w:rsidR="00EB7624" w:rsidRPr="00BA3631"/>
    <w:sectPr w:rsidSect="004A32B7" w:rsidR="00EB7624" w:rsidRPr="00BA3631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6DA" w:rsidP="007B38F9" w:rsidR="001F66DA">
      <w:r>
        <w:separator/>
      </w:r>
    </w:p>
  </w:endnote>
  <w:endnote w:id="0" w:type="continuationSeparator">
    <w:p w:rsidRDefault="001F66DA" w:rsidP="007B38F9" w:rsidR="001F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6DA" w:rsidP="007B38F9" w:rsidR="001F66DA">
      <w:r>
        <w:separator/>
      </w:r>
    </w:p>
  </w:footnote>
  <w:footnote w:id="0" w:type="continuationSeparator">
    <w:p w:rsidRDefault="001F66DA" w:rsidP="007B38F9" w:rsidR="001F6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313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3B2D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313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>
      <w:t xml:space="preserve">1 </w:t>
    </w:r>
    <w:r w:rsidRPr="008F4083">
      <w:t>St-</w:t>
    </w:r>
    <w:proofErr w:type="spellStart"/>
    <w:r>
      <w:t>990</w:t>
    </w:r>
    <w:proofErr w:type="spellEnd"/>
    <w:r>
      <w:t>/</w:t>
    </w:r>
    <w:proofErr w:type="spellStart"/>
    <w:r>
      <w:t>16</w:t>
    </w:r>
    <w:proofErr w:type="spellEnd"/>
    <w:r>
      <w:t>-_</w:t>
    </w:r>
    <w:r w:rsidRPr="008F4083">
      <w:t xml:space="preserve">  </w:t>
    </w:r>
  </w:p>
  <w:p w:rsidRDefault="004D3B2D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313" w:rsidP="007452F4" w:rsidR="005C2EBC">
    <w:pPr>
      <w:jc w:val="right"/>
    </w:pPr>
    <w:r>
      <w:t xml:space="preserve">1 </w:t>
    </w:r>
    <w:r w:rsidRPr="008F4083">
      <w:t>St-</w:t>
    </w:r>
    <w:proofErr w:type="spellStart"/>
    <w:r w:rsidR="00BA3631">
      <w:t>592</w:t>
    </w:r>
    <w:proofErr w:type="spellEnd"/>
    <w:r>
      <w:t>/</w:t>
    </w:r>
    <w:proofErr w:type="spellStart"/>
    <w:r w:rsidR="004A32B7">
      <w:t>20</w:t>
    </w:r>
    <w:r>
      <w:t>16</w:t>
    </w:r>
    <w:proofErr w:type="spellEnd"/>
    <w:r>
      <w:t>-</w:t>
    </w:r>
    <w:proofErr w:type="spellStart"/>
    <w:r w:rsidR="004A32B7">
      <w:t>110</w:t>
    </w:r>
    <w:proofErr w:type="spellEnd"/>
  </w:p>
  <w:p w:rsidRDefault="004D3B2D" w:rsidR="00084431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8F9"/>
    <w:rsid w:val="000275A2"/>
    <w:rsid w:val="000B0734"/>
    <w:rsid w:val="001F66DA"/>
    <w:rsid w:val="002A34FE"/>
    <w:rsid w:val="003B6F03"/>
    <w:rsid w:val="004A32B7"/>
    <w:rsid w:val="004D3B2D"/>
    <w:rsid w:val="006048DD"/>
    <w:rsid w:val="007B38F9"/>
    <w:rsid w:val="007F0D6B"/>
    <w:rsid w:val="008D1946"/>
    <w:rsid w:val="00B36313"/>
    <w:rsid w:val="00BA3631"/>
    <w:rsid w:val="00C21C59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8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7B38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B38F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B38F9"/>
  </w:style>
  <w:style w:styleId="Tekstbalonia" w:type="paragraph">
    <w:name w:val="Balloon Text"/>
    <w:basedOn w:val="Normal"/>
    <w:link w:val="TekstbaloniaChar"/>
    <w:uiPriority w:val="99"/>
    <w:semiHidden/>
    <w:unhideWhenUsed/>
    <w:rsid w:val="007B38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8F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38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38F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3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B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B2D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B2D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B2D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8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7B38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B38F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B38F9"/>
  </w:style>
  <w:style w:styleId="Tekstbalonia" w:type="paragraph">
    <w:name w:val="Balloon Text"/>
    <w:basedOn w:val="Normal"/>
    <w:link w:val="TekstbaloniaChar"/>
    <w:uiPriority w:val="99"/>
    <w:semiHidden/>
    <w:unhideWhenUsed/>
    <w:rsid w:val="007B38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8F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38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38F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3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B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B2D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B2D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B2D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FUNDAMENTUM d.o.o. u stečaju, PULA zastupanog po punomoćniku Odvj. Dražan Gunjača</izvorni_sadrzaj>
    <derivirana_varijabla naziv="DomainObject.Predmet.ProtustrankaFormated_1">  FUNDAMENTUM d.o.o. u stečaju, PULA zastupanog po punomoćniku Odvj. Dražan Gunjača</derivirana_varijabla>
  </DomainObject.Predmet.ProtustrankaFormated>
  <DomainObject.Predmet.ProtustrankaFormatedOIB>
    <izvorni_sadrzaj>  FUNDAMENTUM d.o.o. u stečaju, PULA, OIB 65724141318 zastupanog po punomoćniku Odvj. Dražan Gunjača</izvorni_sadrzaj>
    <derivirana_varijabla naziv="DomainObject.Predmet.ProtustrankaFormatedOIB_1">  FUNDAMENTUM d.o.o. u stečaju, PULA, OIB 65724141318 zastupanog po punomoćniku Odvj. Dražan Gunjača</derivirana_varijabla>
  </DomainObject.Predmet.ProtustrankaFormatedOIB>
  <DomainObject.Predmet.ProtustrankaFormatedWithAdress>
    <izvorni_sadrzaj> FUNDAMENTUM d.o.o. u stečaju, PULA, Portarata 8, 52100 Pula zastupanog po punomoćniku Odvj. Dražan Gunjača</izvorni_sadrzaj>
    <derivirana_varijabla naziv="DomainObject.Predmet.ProtustrankaFormatedWithAdress_1"> FUNDAMENTUM d.o.o. u stečaju, PULA, Portarata 8, 52100 Pula zastupanog po punomoćniku Odvj. Dražan Gunjača</derivirana_varijabla>
  </DomainObject.Predmet.ProtustrankaFormatedWithAdress>
  <DomainObject.Predmet.ProtustrankaFormatedWithAdressOIB>
    <izvorni_sadrzaj> FUNDAMENTUM d.o.o. u stečaju, PULA, OIB 65724141318, Portarata 8, 52100 Pula zastupanog po punomoćniku Odvj. Dražan Gunjača</izvorni_sadrzaj>
    <derivirana_varijabla naziv="DomainObject.Predmet.ProtustrankaFormatedWithAdressOIB_1"> FUNDAMENTUM d.o.o. u stečaju, PULA, OIB 65724141318, Portarata 8, 52100 Pula zastupanog po punomoćniku Odvj. Dražan Gunjača</derivirana_varijabla>
  </DomainObject.Predmet.ProtustrankaFormatedWithAdressOIB>
  <DomainObject.Predmet.ProtustrankaWithAdress>
    <izvorni_sadrzaj>FUNDAMENTUM d.o.o. u stečaju, PULA Portarata 8, 52100 Pula</izvorni_sadrzaj>
    <derivirana_varijabla naziv="DomainObject.Predmet.ProtustrankaWithAdress_1">FUNDAMENTUM d.o.o. u stečaju, PULA Portarata 8, 52100 Pula</derivirana_varijabla>
  </DomainObject.Predmet.ProtustrankaWithAdress>
  <DomainObject.Predmet.ProtustrankaWithAdressOIB>
    <izvorni_sadrzaj>FUNDAMENTUM d.o.o. u stečaju, PULA, OIB 65724141318, Portarata 8, 52100 Pula</izvorni_sadrzaj>
    <derivirana_varijabla naziv="DomainObject.Predmet.ProtustrankaWithAdressOIB_1">FUNDAMENTUM d.o.o. u stečaju, PULA, OIB 65724141318, Portarata 8, 52100 Pula</derivirana_varijabla>
  </DomainObject.Predmet.ProtustrankaWithAdressOIB>
  <DomainObject.Predmet.ProtustrankaNazivFormated>
    <izvorni_sadrzaj>FUNDAMENTUM d.o.o. u stečaju, PULA</izvorni_sadrzaj>
    <derivirana_varijabla naziv="DomainObject.Predmet.ProtustrankaNazivFormated_1">FUNDAMENTUM d.o.o. u stečaju, PULA</derivirana_varijabla>
  </DomainObject.Predmet.ProtustrankaNazivFormated>
  <DomainObject.Predmet.ProtustrankaNazivFormatedOIB>
    <izvorni_sadrzaj>FUNDAMENTUM d.o.o. u stečaju, PULA, OIB 65724141318</izvorni_sadrzaj>
    <derivirana_varijabla naziv="DomainObject.Predmet.ProtustrankaNazivFormatedOIB_1">FUNDAMENTUM d.o.o. u stečaju, PULA, OIB 65724141318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16268439.46</izvorni_sadrzaj>
    <derivirana_varijabla naziv="DomainObject.Predmet.TrenutnaVrijednost_1">16268439.46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FUNDAMENTUM d.o.o. u stečaju, PULA zastupanog po punomoćniku Odvj. Dražan Gunjača</item>
    </izvorni_sadrzaj>
    <derivirana_varijabla naziv="DomainObject.Predmet.ProtuStrankaListFormated_1">
      <item>FUNDAMENTUM d.o.o. u stečaju, PULA zastupanog po punomoćniku Odvj. Dražan Gunjača</item>
    </derivirana_varijabla>
  </DomainObject.Predmet.ProtuStrankaListFormated>
  <DomainObject.Predmet.ProtuStrankaListFormatedOIB>
    <izvorni_sadrzaj>
      <item>FUNDAMENTUM d.o.o. u stečaju, PULA, OIB 65724141318 zastupanog po punomoćniku Odvj. Dražan Gunjača</item>
    </izvorni_sadrzaj>
    <derivirana_varijabla naziv="DomainObject.Predmet.ProtuStrankaListFormatedOIB_1">
      <item>FUNDAMENTUM d.o.o. u stečaju, PULA, OIB 65724141318 zastupanog po punomoćniku Odvj. Dražan Gunjača</item>
    </derivirana_varijabla>
  </DomainObject.Predmet.ProtuStrankaListFormatedOIB>
  <DomainObject.Predmet.ProtuStrankaListFormatedWithAdress>
    <izvorni_sadrzaj>
      <item>FUNDAMENTUM d.o.o. u stečaju, PULA, Portarata 8, 52100 Pula zastupanog po punomoćniku Odvj. Dražan Gunjača</item>
    </izvorni_sadrzaj>
    <derivirana_varijabla naziv="DomainObject.Predmet.ProtuStrankaListFormatedWithAdress_1">
      <item>FUNDAMENTUM d.o.o. u stečaju, PULA, Portarata 8, 52100 Pula zastupanog po punomoćniku Odvj. Dražan Gunjača</item>
    </derivirana_varijabla>
  </DomainObject.Predmet.ProtuStrankaListFormatedWithAdress>
  <DomainObject.Predmet.ProtuStrankaListFormatedWithAdressOIB>
    <izvorni_sadrzaj>
      <item>FUNDAMENTUM d.o.o. u stečaju, PULA, OIB 65724141318, Portarata 8, 52100 Pula zastupanog po punomoćniku Odvj. Dražan Gunjača</item>
    </izvorni_sadrzaj>
    <derivirana_varijabla naziv="DomainObject.Predmet.ProtuStrankaListFormatedWithAdressOIB_1">
      <item>FUNDAMENTUM d.o.o. u stečaju, PULA, OIB 65724141318, Portarata 8, 52100 Pula zastupanog po punomoćniku Odvj. Dražan Gunjača</item>
    </derivirana_varijabla>
  </DomainObject.Predmet.ProtuStrankaListFormatedWithAdressOIB>
  <DomainObject.Predmet.ProtuStrankaListNazivFormated>
    <izvorni_sadrzaj>
      <item>FUNDAMENTUM d.o.o. u stečaju, PULA</item>
    </izvorni_sadrzaj>
    <derivirana_varijabla naziv="DomainObject.Predmet.ProtuStrankaListNazivFormated_1">
      <item>FUNDAMENTUM d.o.o. u stečaju, PULA</item>
    </derivirana_varijabla>
  </DomainObject.Predmet.ProtuStrankaListNazivFormated>
  <DomainObject.Predmet.ProtuStrankaListNazivFormatedOIB>
    <izvorni_sadrzaj>
      <item>FUNDAMENTUM d.o.o. u stečaju, PULA, OIB 65724141318</item>
    </izvorni_sadrzaj>
    <derivirana_varijabla naziv="DomainObject.Predmet.ProtuStrankaListNazivFormatedOIB_1">
      <item>FUNDAMENTUM d.o.o. u stečaju, PULA, OIB 65724141318</item>
    </derivirana_varijabla>
  </DomainObject.Predmet.ProtuStrankaListNazivFormatedOIB>
  <DomainObject.Predmet.OstaliListFormated>
    <izvorni_sadrzaj>
      <item>Odvj. Dražan Gunjača punomoćnik sudionika u postupku FUNDAMENTUM d.o.o. u stečaju, PULA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Formated_1">
      <item>Odvj. Dražan Gunjača punomoćnik sudionika u postupku FUNDAMENTUM d.o.o. u stečaju, PULA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Formated>
  <DomainObject.Predmet.OstaliListFormatedOIB>
    <izvorni_sadrzaj>
      <item>Odvj. Dražan Gunjača punomoćnik sudionika u postupku FUNDAMENTUM d.o.o. u stečaju, PULA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FormatedOIB_1">
      <item>Odvj. Dražan Gunjača punomoćnik sudionika u postupku FUNDAMENTUM d.o.o. u stečaju, PULA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FormatedOIB>
  <DomainObject.Predmet.OstaliListFormatedWithAdress>
    <izvorni_sadrzaj>
      <item>Odvj. Dražan Gunjača, Kandlerova 3/I, 52100 Pula punomoćnik sudionika u postupku FUNDAMENTUM d.o.o. u stečaju,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izvorni_sadrzaj>
    <derivirana_varijabla naziv="DomainObject.Predmet.OstaliListFormatedWithAdress_1">
      <item>Odvj. Dražan Gunjača, Kandlerova 3/I, 52100 Pula punomoćnik sudionika u postupku FUNDAMENTUM d.o.o. u stečaju,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derivirana_varijabla>
  </DomainObject.Predmet.OstaliListFormatedWithAdress>
  <DomainObject.Predmet.OstaliListFormatedWithAdressOIB>
    <izvorni_sadrzaj>
      <item>Odvj. Dražan Gunjača, Kandlerova 3/I, 52100 Pula punomoćnik sudionika u postupku FUNDAMENTUM d.o.o. u stečaju,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izvorni_sadrzaj>
    <derivirana_varijabla naziv="DomainObject.Predmet.OstaliListFormatedWithAdressOIB_1">
      <item>Odvj. Dražan Gunjača, Kandlerova 3/I, 52100 Pula punomoćnik sudionika u postupku FUNDAMENTUM d.o.o. u stečaju,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derivirana_varijabla>
  </DomainObject.Predmet.OstaliListFormatedWithAdressOIB>
  <DomainObject.Predmet.OstaliListNazivFormated>
    <izvorni_sadrzaj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NazivFormated_1"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NazivFormated>
  <DomainObject.Predmet.OstaliListNazivFormatedOIB>
    <izvorni_sadrzaj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NazivFormatedOIB_1"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FUNDAMENTUM d.o.o. u stečaju, PULA</izvorni_sadrzaj>
    <derivirana_varijabla naziv="DomainObject.Predmet.ProtustrankaIDrugi_1">FUNDAMENTUM d.o.o. u stečaju,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FUNDAMENTUM d.o.o. u stečaju, PULA, OIB 65724141318, Portarata 8, 52100 Pula</izvorni_sadrzaj>
    <derivirana_varijabla naziv="DomainObject.Predmet.ProtustrankaIDrugiAdressOIB_1">FUNDAMENTUM d.o.o. u stečaju, PULA, OIB 65724141318, Portarata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FUNDAMENTUM d.o.o. u stečaju, PULA</item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SudioniciListNaziv_1">
      <item>FINANCIJSKA AGENCIJA, RC RIJEKA, PODRUŽNICA PULA, PULA</item>
      <item>FUNDAMENTUM d.o.o. u stečaju, PULA</item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FUNDAMENTUM d.o.o. u stečaju,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izvorni_sadrzaj>
    <derivirana_varijabla naziv="DomainObject.Predmet.SudioniciListAdressOIB_1">
      <item>FINANCIJSKA AGENCIJA, RC RIJEKA, PODRUŽNICA PULA, PULA, OIB 85821130368, Ulica grada Vukovara 70,10000 Zagreb</item>
      <item>FUNDAMENTUM d.o.o. u stečaju,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65724141318</item>
      <item>, OIB null</item>
      <item>, OIB 28211526897</item>
      <item>, OIB 36943771035</item>
      <item>, OIB null</item>
    </izvorni_sadrzaj>
    <derivirana_varijabla naziv="DomainObject.Predmet.SudioniciListNazivOIB_1">
      <item>, OIB 85821130368</item>
      <item>, OIB 65724141318</item>
      <item>, OIB null</item>
      <item>, OIB 28211526897</item>
      <item>, OIB 36943771035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30. svibnja 2018.</izvorni_sadrzaj>
    <derivirana_varijabla naziv="DomainObject.PredzadnjaOdlukaIzPredmeta.DatumDonosenjaOdluke_1">30. svibnja 2018.</derivirana_varijabla>
  </DomainObject.PredzadnjaOdlukaIzPredmeta.DatumDonosenjaOdluke>
  <DomainObject.PredzadnjaOdlukaIzPredmeta.Oznaka>
    <izvorni_sadrzaj>St-592/2016-87</izvorni_sadrzaj>
    <derivirana_varijabla naziv="DomainObject.PredzadnjaOdlukaIzPredmeta.Oznaka_1">St-592/2016-87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1184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2018-12-13T09:00:00Z</dcterms:created>
  <dc:creator>Damir Rabar</dc:creator>
  <cp:lastModifiedBy>Lorena Paris Aničić</cp:lastModifiedBy>
  <cp:lastPrinted>2018-12-13T09:01:00Z</cp:lastPrinted>
  <dcterms:modified xmlns:xsi="http://www.w3.org/2001/XMLSchema-instance" xsi:type="dcterms:W3CDTF">2018-12-13T09:03:00Z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obračun stvarnih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