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46d4" w14:paraId="7b946d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A2ED0">
        <w:t>218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E82620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368F1">
        <w:t>9</w:t>
      </w:r>
      <w:r w:rsidR="000E039A">
        <w:t xml:space="preserve">. </w:t>
      </w:r>
      <w:r w:rsidR="003368F1">
        <w:t>siječnja</w:t>
      </w:r>
      <w:r w:rsidR="00E84861">
        <w:t xml:space="preserve"> </w:t>
      </w:r>
      <w:r w:rsidR="00B80BDA">
        <w:t>201</w:t>
      </w:r>
      <w:r w:rsidR="003368F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A2ED0">
        <w:t xml:space="preserve">KALELARGA </w:t>
      </w:r>
      <w:r w:rsidR="009A2ED0" w:rsidRPr="00A56DCC">
        <w:t xml:space="preserve">d.o.o., </w:t>
      </w:r>
      <w:r w:rsidR="009A2ED0">
        <w:t>Zadar</w:t>
      </w:r>
      <w:r w:rsidR="009A2ED0" w:rsidRPr="00A56DCC">
        <w:t xml:space="preserve">, </w:t>
      </w:r>
      <w:r w:rsidR="009A2ED0">
        <w:t>Put Nina 134</w:t>
      </w:r>
      <w:r w:rsidR="009A2ED0" w:rsidRPr="00A56DCC">
        <w:t xml:space="preserve">, OIB: </w:t>
      </w:r>
      <w:r w:rsidR="009A2ED0">
        <w:t>19405917018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 xml:space="preserve">Početak u </w:t>
      </w:r>
      <w:r w:rsidR="009D7D83">
        <w:t>11</w:t>
      </w:r>
      <w:r w:rsidR="00076762">
        <w:t>,</w:t>
      </w:r>
      <w:r w:rsidR="009D7D83">
        <w:t>14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3368F1">
        <w:t xml:space="preserve">zastupnik po zakonu Robert </w:t>
      </w:r>
      <w:proofErr w:type="spellStart"/>
      <w:r w:rsidR="003368F1">
        <w:t>Karinja</w:t>
      </w:r>
      <w:proofErr w:type="spellEnd"/>
      <w:r w:rsidR="003368F1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9D7D83">
        <w:t xml:space="preserve">za RH Lidija </w:t>
      </w:r>
      <w:proofErr w:type="spellStart"/>
      <w:r w:rsidR="009D7D83">
        <w:t>Vitaljić</w:t>
      </w:r>
      <w:proofErr w:type="spellEnd"/>
      <w:r w:rsidR="009D7D83">
        <w:t>, zamjenica u ŽDO-u Zadar</w:t>
      </w:r>
    </w:p>
    <w:p w:rsidRDefault="002C6673" w:rsidP="002C6673" w:rsidR="002C6673">
      <w:pPr>
        <w:jc w:val="both"/>
      </w:pPr>
    </w:p>
    <w:p w:rsidRDefault="003368F1" w:rsidP="003368F1" w:rsidR="003368F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t xml:space="preserve">KALELARGA </w:t>
      </w:r>
      <w:r w:rsidRPr="00A56DCC">
        <w:t xml:space="preserve">d.o.o., </w:t>
      </w:r>
      <w:r>
        <w:t>Zadar</w:t>
      </w:r>
    </w:p>
    <w:p w:rsidRDefault="003368F1" w:rsidP="003368F1" w:rsidR="003368F1">
      <w:pPr>
        <w:jc w:val="both"/>
      </w:pPr>
    </w:p>
    <w:p w:rsidRDefault="003368F1" w:rsidP="003368F1" w:rsidR="003368F1" w:rsidRPr="002528EB">
      <w:pPr>
        <w:jc w:val="both"/>
      </w:pPr>
      <w:r>
        <w:t>Sudac donosi</w:t>
      </w:r>
    </w:p>
    <w:p w:rsidRDefault="003368F1" w:rsidP="003368F1" w:rsidR="003368F1" w:rsidRPr="002528EB">
      <w:pPr>
        <w:jc w:val="center"/>
      </w:pPr>
      <w:r w:rsidRPr="002528EB">
        <w:t xml:space="preserve">r j e š e nj e </w:t>
      </w:r>
    </w:p>
    <w:p w:rsidRDefault="003368F1" w:rsidP="003368F1" w:rsidR="003368F1" w:rsidRPr="002528EB">
      <w:pPr>
        <w:jc w:val="center"/>
      </w:pPr>
    </w:p>
    <w:p w:rsidRDefault="003368F1" w:rsidP="003368F1" w:rsidR="003368F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both"/>
      </w:pPr>
      <w:r w:rsidRPr="002C241F">
        <w:t xml:space="preserve">Upoznaje ukratko prisutne sa sadržajem prijedloga za otvaranje stečajnog postupka.  </w:t>
      </w:r>
    </w:p>
    <w:p w:rsidRDefault="003368F1" w:rsidP="003368F1" w:rsidR="003368F1">
      <w:pPr>
        <w:jc w:val="both"/>
      </w:pPr>
    </w:p>
    <w:p w:rsidRDefault="003368F1" w:rsidP="003368F1" w:rsidR="003368F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368F1" w:rsidP="003368F1" w:rsidR="003368F1" w:rsidRPr="002C241F">
      <w:pPr>
        <w:jc w:val="both"/>
      </w:pPr>
    </w:p>
    <w:p w:rsidRDefault="003368F1" w:rsidP="003368F1" w:rsidR="003368F1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ZAGREBAČKE banke d.d. i ADDIKO BANKE d.d. otvoren žiro račun.</w:t>
      </w:r>
    </w:p>
    <w:p w:rsidRDefault="003368F1" w:rsidP="003368F1" w:rsidR="003368F1" w:rsidRPr="002C241F">
      <w:pPr>
        <w:ind w:firstLine="708"/>
        <w:jc w:val="both"/>
      </w:pPr>
    </w:p>
    <w:p w:rsidRDefault="003368F1" w:rsidP="003368F1" w:rsidR="003368F1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trebala biti prodaja ribe, ali da nikada nije započeo sa poslovanjem.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both"/>
      </w:pPr>
      <w:r>
        <w:t>Dužnik navodi da ne posluje i nema zaposlenih.</w:t>
      </w:r>
    </w:p>
    <w:p w:rsidRDefault="003368F1" w:rsidP="003368F1" w:rsidR="003368F1" w:rsidRPr="002C241F">
      <w:pPr>
        <w:jc w:val="both"/>
      </w:pPr>
    </w:p>
    <w:p w:rsidRDefault="003368F1" w:rsidP="003368F1" w:rsidR="003368F1">
      <w:pPr>
        <w:jc w:val="both"/>
      </w:pPr>
      <w:r w:rsidRPr="002C241F">
        <w:t>Što se tiče imovine</w:t>
      </w:r>
      <w:r>
        <w:t xml:space="preserve"> navodi da nema imovine niti potraživanja.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both"/>
      </w:pPr>
      <w:r>
        <w:t>Zna da je žiro račun u blokadi za oko 200 kuna.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both"/>
      </w:pPr>
      <w:r>
        <w:t xml:space="preserve">Robert </w:t>
      </w:r>
      <w:proofErr w:type="spellStart"/>
      <w:r>
        <w:t>Karinja</w:t>
      </w:r>
      <w:proofErr w:type="spellEnd"/>
      <w:r>
        <w:t xml:space="preserve"> navodi da je njegov broj mobitela: 091/1712-965</w:t>
      </w:r>
    </w:p>
    <w:p w:rsidRDefault="003368F1" w:rsidP="003368F1" w:rsidR="003368F1" w:rsidRPr="002C241F">
      <w:pPr>
        <w:jc w:val="both"/>
      </w:pPr>
    </w:p>
    <w:p w:rsidRDefault="003368F1" w:rsidP="003368F1" w:rsidR="003368F1">
      <w:pPr>
        <w:jc w:val="both"/>
      </w:pPr>
      <w:r>
        <w:t>Knjigovodstvo je trebao voditi servis GLORIJA, ali kako nije bilo poslovanja, to nije bilo ni poslovnih promjena koje je trebalo knjižiti.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both"/>
      </w:pPr>
      <w:r>
        <w:t>Posebno navodi da dug nije u mogućnosti podmiriti niti nastaviti poslovati.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both"/>
      </w:pPr>
      <w:r>
        <w:t xml:space="preserve">Sudac donosi </w:t>
      </w:r>
    </w:p>
    <w:p w:rsidRDefault="003368F1" w:rsidP="003368F1" w:rsidR="003368F1">
      <w:pPr>
        <w:jc w:val="both"/>
      </w:pPr>
    </w:p>
    <w:p w:rsidRDefault="003368F1" w:rsidP="003368F1" w:rsidR="003368F1">
      <w:pPr>
        <w:jc w:val="center"/>
      </w:pPr>
      <w:r>
        <w:t xml:space="preserve">r j e š e nj e </w:t>
      </w:r>
    </w:p>
    <w:p w:rsidRDefault="003368F1" w:rsidP="003368F1" w:rsidR="003368F1" w:rsidRPr="000124EC">
      <w:pPr>
        <w:jc w:val="both"/>
        <w:rPr>
          <w:b/>
        </w:rPr>
      </w:pPr>
    </w:p>
    <w:p w:rsidRDefault="003368F1" w:rsidP="003368F1" w:rsidR="003368F1" w:rsidRPr="007A3E16">
      <w:pPr>
        <w:jc w:val="both"/>
      </w:pPr>
      <w:r w:rsidRPr="007A3E16">
        <w:t>Odluka će biti donesena u zakonskom roku.</w:t>
      </w:r>
    </w:p>
    <w:p w:rsidRDefault="003368F1" w:rsidP="003368F1" w:rsidR="003368F1">
      <w:pPr>
        <w:jc w:val="both"/>
      </w:pPr>
    </w:p>
    <w:p w:rsidRDefault="003368F1" w:rsidP="003368F1" w:rsidR="003368F1" w:rsidRPr="002C241F">
      <w:pPr>
        <w:jc w:val="both"/>
      </w:pPr>
      <w:r w:rsidRPr="002C241F">
        <w:t xml:space="preserve">Dovršeno u </w:t>
      </w:r>
      <w:r>
        <w:t>10,33 sati</w:t>
      </w:r>
    </w:p>
    <w:p w:rsidRDefault="003368F1" w:rsidP="003368F1" w:rsidR="003368F1">
      <w:pPr>
        <w:jc w:val="both"/>
      </w:pPr>
    </w:p>
    <w:p w:rsidRDefault="003368F1" w:rsidP="003368F1" w:rsidR="003368F1" w:rsidRPr="002C241F">
      <w:pPr>
        <w:ind w:firstLine="708"/>
        <w:jc w:val="both"/>
      </w:pPr>
    </w:p>
    <w:p w:rsidRDefault="003368F1" w:rsidP="003368F1" w:rsidR="003368F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368F1" w:rsidP="003368F1" w:rsidR="003368F1" w:rsidRPr="002C241F"/>
    <w:p w:rsidRDefault="003368F1" w:rsidP="003368F1" w:rsidR="003368F1" w:rsidRPr="002C241F"/>
    <w:p w:rsidRDefault="003368F1" w:rsidP="003368F1" w:rsidR="003368F1" w:rsidRPr="002C241F"/>
    <w:p w:rsidRDefault="003368F1" w:rsidP="003368F1" w:rsidR="003368F1" w:rsidRPr="002C241F"/>
    <w:p w:rsidRDefault="003368F1" w:rsidP="003368F1" w:rsidR="003368F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25693" w:rsidP="003368F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60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E82620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A2ED0">
      <w:t>218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E8262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7CE1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230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34D07"/>
    <w:rsid w:val="003368F1"/>
    <w:rsid w:val="00342794"/>
    <w:rsid w:val="00346D5E"/>
    <w:rsid w:val="003635BD"/>
    <w:rsid w:val="00365B41"/>
    <w:rsid w:val="00374416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69B"/>
    <w:rsid w:val="004C77FD"/>
    <w:rsid w:val="004D5D97"/>
    <w:rsid w:val="004D60EA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B37A9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2ED0"/>
    <w:rsid w:val="009A460F"/>
    <w:rsid w:val="009C1DB7"/>
    <w:rsid w:val="009C3880"/>
    <w:rsid w:val="009D7D83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58B6"/>
    <w:rsid w:val="00D47998"/>
    <w:rsid w:val="00D57C0C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2620"/>
    <w:rsid w:val="00E84861"/>
    <w:rsid w:val="00EA3CF5"/>
    <w:rsid w:val="00EA5CDC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D60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D60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10:33</izvorni_sadrzaj>
    <derivirana_varijabla naziv="DomainObject.PlaniraniZavrsetakVrijeme_1">10:33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2019.</izvorni_sadrzaj>
    <derivirana_varijabla naziv="DomainObject.Zapisnik.DatumKreiranja_1">23.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St-218/2018-15</izvorni_sadrzaj>
    <derivirana_varijabla naziv="DomainObject.Zapisnik.Oznaka_1">St-218/2018-15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>
      <item>Robert Karinja</item>
    </izvorni_sadrzaj>
    <derivirana_varijabla naziv="DomainObject.Predmet.OstaliListFormated_1">
      <item>Robert Karinja</item>
    </derivirana_varijabla>
  </DomainObject.Predmet.OstaliListFormated>
  <DomainObject.Predmet.OstaliListFormatedOIB>
    <izvorni_sadrzaj>
      <item>Robert Karinja, OIB 92695253725</item>
    </izvorni_sadrzaj>
    <derivirana_varijabla naziv="DomainObject.Predmet.OstaliListFormatedOIB_1">
      <item>Robert Karinja, OIB 92695253725</item>
    </derivirana_varijabla>
  </DomainObject.Predmet.OstaliListFormatedOIB>
  <DomainObject.Predmet.OstaliListFormatedWithAdress>
    <izvorni_sadrzaj>
      <item>Robert Karinja, Sali Xi 29, 23281 Sali</item>
    </izvorni_sadrzaj>
    <derivirana_varijabla naziv="DomainObject.Predmet.OstaliListFormatedWithAdress_1">
      <item>Robert Karinja, Sali Xi 29, 23281 Sali</item>
    </derivirana_varijabla>
  </DomainObject.Predmet.OstaliListFormatedWithAdress>
  <DomainObject.Predmet.OstaliListFormatedWithAdressOIB>
    <izvorni_sadrzaj>
      <item>Robert Karinja, OIB 92695253725, Sali Xi 29, 23281 Sali</item>
    </izvorni_sadrzaj>
    <derivirana_varijabla naziv="DomainObject.Predmet.OstaliListFormatedWithAdressOIB_1">
      <item>Robert Karinja, OIB 92695253725, Sali Xi 29, 23281 Sali</item>
    </derivirana_varijabla>
  </DomainObject.Predmet.OstaliListFormatedWithAdressOIB>
  <DomainObject.Predmet.OstaliListNazivFormated>
    <izvorni_sadrzaj>
      <item>Robert Karinja</item>
    </izvorni_sadrzaj>
    <derivirana_varijabla naziv="DomainObject.Predmet.OstaliListNazivFormated_1">
      <item>Robert Karinja</item>
    </derivirana_varijabla>
  </DomainObject.Predmet.OstaliListNazivFormated>
  <DomainObject.Predmet.OstaliListNazivFormatedOIB>
    <izvorni_sadrzaj>
      <item>Robert Karinja, OIB 92695253725</item>
    </izvorni_sadrzaj>
    <derivirana_varijabla naziv="DomainObject.Predmet.OstaliListNazivFormatedOIB_1">
      <item>Robert Karinja, OIB 92695253725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St-218/2018-15</izvorni_sadrzaj>
    <derivirana_varijabla naziv="DomainObject.PoslovniBrojDokumenta_1">St-218/2018-15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KALELARGA d.o.o. za turizam i usluge</item>
      <item>FINA</item>
      <item>Robert Karinja</item>
    </izvorni_sadrzaj>
    <derivirana_varijabla naziv="DomainObject.Predmet.SudioniciListNaziv_1">
      <item>KALELARGA d.o.o. za turizam i usluge</item>
      <item>FINA</item>
      <item>Robert Karinja</item>
    </derivirana_varijabla>
  </DomainObject.Predmet.SudioniciListNaziv>
  <DomainObject.Predmet.SudioniciListAdressOIB>
    <izvorni_sadrzaj>
      <item>KALELARGA d.o.o. za turizam i usluge, OIB 19405917018, Put Nina 134,23000 Zadar</item>
      <item>FINA, OIB 85821130368</item>
      <item>Robert Karinja, OIB 92695253725, Sali Xi 29,23281 Sali</item>
    </izvorni_sadrzaj>
    <derivirana_varijabla naziv="DomainObject.Predmet.SudioniciListAdressOIB_1">
      <item>KALELARGA d.o.o. za turizam i usluge, OIB 19405917018, Put Nina 134,23000 Zadar</item>
      <item>FINA, OIB 85821130368</item>
      <item>Robert Karinja, OIB 92695253725, Sali Xi 29,23281 Sali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19405917018</item>
      <item>, OIB 85821130368</item>
      <item>, OIB 92695253725</item>
    </izvorni_sadrzaj>
    <derivirana_varijabla naziv="DomainObject.Predmet.SudioniciListNazivOIB_1">
      <item>, OIB 19405917018</item>
      <item>, OIB 85821130368</item>
      <item>, OIB 92695253725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1854</properties:Characters>
  <properties:Lines>73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2018-12-03T13:52:00Z</dcterms:created>
  <dc:creator>Ardena Bajlo</dc:creator>
  <cp:lastModifiedBy>Nena Mužanović</cp:lastModifiedBy>
  <cp:lastPrinted>2018-05-24T06:40:00Z</cp:lastPrinted>
  <dcterms:modified xmlns:xsi="http://www.w3.org/2001/XMLSchema-instance" xsi:type="dcterms:W3CDTF">2019-01-23T07:02:00Z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St-218/2018-15 / Zapisnik - Ročište radi izjašnjenja o prijedlogu za otvaranje steč.post (1 St-218-2018-povodom prijedloga za otvaranje stečaja-4.12.18. po 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