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aa0b" w14:paraId="930aa0b" w:rsidRDefault="000408A8" w:rsidP="00372F80" w:rsidR="000408A8" w:rsidRPr="00271BF3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271BF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271BF3">
      <w:pPr>
        <w:tabs>
          <w:tab w:pos="1440" w:val="left"/>
        </w:tabs>
        <w:rPr>
          <w:bCs/>
        </w:rPr>
      </w:pPr>
    </w:p>
    <w:p w:rsidRDefault="00863A7F" w:rsidP="00372F80" w:rsidR="00AA6ECC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 xml:space="preserve">  </w:t>
      </w:r>
      <w:r w:rsidR="00B23C9B" w:rsidRPr="00271BF3">
        <w:rPr>
          <w:bCs/>
        </w:rPr>
        <w:t xml:space="preserve">  REPUBLIKA HRVATSKA 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TRGOVAČKI SUD U ZAGREBU</w:t>
      </w:r>
    </w:p>
    <w:p w:rsidRDefault="00B23C9B" w:rsidP="00372F80" w:rsidR="00B23C9B" w:rsidRPr="00271BF3">
      <w:pPr>
        <w:tabs>
          <w:tab w:pos="1440" w:val="left"/>
        </w:tabs>
        <w:rPr>
          <w:bCs/>
        </w:rPr>
      </w:pPr>
      <w:r w:rsidRPr="00271BF3">
        <w:rPr>
          <w:bCs/>
        </w:rPr>
        <w:t>Zagre</w:t>
      </w:r>
      <w:r w:rsidR="00C3703D" w:rsidRPr="00271BF3">
        <w:rPr>
          <w:bCs/>
        </w:rPr>
        <w:t>b, Amruševa 2/II</w:t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C3703D" w:rsidRPr="00271BF3">
        <w:rPr>
          <w:bCs/>
        </w:rPr>
        <w:tab/>
      </w:r>
      <w:r w:rsidR="00790845" w:rsidRPr="00271BF3">
        <w:rPr>
          <w:bCs/>
        </w:rPr>
        <w:tab/>
      </w:r>
      <w:r w:rsidR="00790845" w:rsidRPr="00271BF3">
        <w:rPr>
          <w:bCs/>
        </w:rPr>
        <w:tab/>
      </w:r>
      <w:r w:rsidR="00C3703D" w:rsidRPr="00271BF3">
        <w:rPr>
          <w:bCs/>
        </w:rPr>
        <w:t>31-ST-</w:t>
      </w:r>
      <w:r w:rsidR="0044061C">
        <w:rPr>
          <w:bCs/>
        </w:rPr>
        <w:t>627/16-19</w:t>
      </w:r>
    </w:p>
    <w:p w:rsidRDefault="00372F80" w:rsidP="00372F80" w:rsidR="00372F80" w:rsidRPr="00271BF3">
      <w:pPr>
        <w:tabs>
          <w:tab w:pos="1440" w:val="left"/>
        </w:tabs>
        <w:rPr>
          <w:bCs/>
        </w:rPr>
      </w:pPr>
    </w:p>
    <w:p w:rsidRDefault="00372F80" w:rsidP="00372F80" w:rsidR="00B23C9B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U  I M E   R E P U B L I K E  H R V A T S K E </w:t>
      </w:r>
    </w:p>
    <w:p w:rsidRDefault="00AA6ECC" w:rsidP="00D86D3C" w:rsidR="00D86D3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R J E Š E N J E </w:t>
      </w:r>
    </w:p>
    <w:p w:rsidRDefault="00D86D3C" w:rsidP="00D86D3C" w:rsidR="00D86D3C" w:rsidRPr="00271BF3">
      <w:pPr>
        <w:rPr>
          <w:bCs/>
        </w:rPr>
      </w:pPr>
    </w:p>
    <w:p w:rsidRDefault="00D86D3C" w:rsidP="00D86D3C" w:rsidR="00D86D3C" w:rsidRPr="00271BF3">
      <w:r w:rsidRPr="00271BF3">
        <w:rPr>
          <w:bCs/>
        </w:rPr>
        <w:tab/>
        <w:t>TRGOVAČKI SUD U ZAGREBU</w:t>
      </w:r>
      <w:r w:rsidRPr="00271BF3">
        <w:t xml:space="preserve"> po stečajnom sucu Nadi Kraljić povodom prijedloga predlagatelja</w:t>
      </w:r>
      <w:r w:rsidR="009F73F1" w:rsidRPr="00271BF3">
        <w:t xml:space="preserve"> </w:t>
      </w:r>
      <w:r w:rsidR="0044061C" w:rsidRPr="00A7469F">
        <w:t xml:space="preserve">ANTE LASIĆ, Split, Vukovarska 113 za otvaranje stečajnog postupka nad stečajnim dužnikom HP DELAMARIS d.o.o. Kaštel Sućurac, Put Brižina 2A, MBS: 060040143 OIB: 84111292343  </w:t>
      </w:r>
      <w:r w:rsidRPr="00271BF3">
        <w:t>sukladno odredbi čl. 63 Stečajnog zakona dana</w:t>
      </w:r>
      <w:r w:rsidR="0044061C">
        <w:t xml:space="preserve"> 18. travnja 2017. </w:t>
      </w:r>
      <w:r w:rsidR="00271BF3" w:rsidRPr="00271BF3">
        <w:t xml:space="preserve"> </w:t>
      </w:r>
      <w:r w:rsidRPr="00271BF3">
        <w:t xml:space="preserve"> godine</w:t>
      </w:r>
    </w:p>
    <w:p w:rsidRDefault="00D86D3C" w:rsidP="00D86D3C" w:rsidR="00D86D3C" w:rsidRPr="00271BF3">
      <w:pPr>
        <w:pStyle w:val="Naslov2"/>
        <w:rPr>
          <w:b w:val="false"/>
        </w:rPr>
      </w:pPr>
      <w:r w:rsidRPr="00271BF3">
        <w:rPr>
          <w:b w:val="false"/>
        </w:rPr>
        <w:t>r i j e š i o   j e</w:t>
      </w:r>
    </w:p>
    <w:p w:rsidRDefault="00D86D3C" w:rsidP="00D86D3C" w:rsidR="00D86D3C" w:rsidRPr="00271BF3"/>
    <w:p w:rsidRDefault="00D86D3C" w:rsidP="00D86D3C" w:rsidR="00D86D3C" w:rsidRPr="00271BF3">
      <w:pPr>
        <w:ind w:firstLine="708"/>
      </w:pPr>
      <w:r w:rsidRPr="00271BF3">
        <w:t>1.   Otvara se stečajni postupak nad dužnikom</w:t>
      </w:r>
      <w:r w:rsidR="00280C42" w:rsidRPr="00271BF3">
        <w:t xml:space="preserve"> </w:t>
      </w:r>
      <w:r w:rsidR="0044061C" w:rsidRPr="00A7469F">
        <w:t>HP DELAMARIS d.o.o. Kaštel Sućurac, Put Brižina 2A, M</w:t>
      </w:r>
      <w:r w:rsidR="0044061C">
        <w:t>BS: 060040143 OIB: 84111292343</w:t>
      </w:r>
      <w:r w:rsidR="00540507" w:rsidRPr="00271BF3">
        <w:t>.</w:t>
      </w:r>
    </w:p>
    <w:p w:rsidRDefault="00271BF3" w:rsidP="00271BF3" w:rsidR="00D86D3C" w:rsidRPr="00271BF3">
      <w:pPr>
        <w:ind w:firstLine="708"/>
        <w:rPr>
          <w:bCs/>
        </w:rPr>
      </w:pPr>
      <w:r>
        <w:rPr>
          <w:bCs/>
        </w:rPr>
        <w:t xml:space="preserve">2.   </w:t>
      </w:r>
      <w:r w:rsidR="00D86D3C" w:rsidRPr="00271BF3">
        <w:rPr>
          <w:bCs/>
        </w:rPr>
        <w:t>Za stečajnog upravitelja imenuje se</w:t>
      </w:r>
      <w:r w:rsidR="003E701C" w:rsidRPr="00271BF3">
        <w:t xml:space="preserve"> </w:t>
      </w:r>
      <w:r w:rsidR="00A177E4" w:rsidRPr="00F11CE1">
        <w:t xml:space="preserve">Trumbić Dinka, Lovretska 10, Split, </w:t>
      </w:r>
      <w:r w:rsidR="00A177E4" w:rsidRPr="00F11CE1">
        <w:rPr>
          <w:bCs/>
        </w:rPr>
        <w:t>OIB:</w:t>
      </w:r>
      <w:r w:rsidR="00A177E4" w:rsidRPr="00F11CE1">
        <w:t xml:space="preserve"> 43468134790</w:t>
      </w:r>
      <w:r w:rsidR="00540507" w:rsidRPr="00271BF3">
        <w:rPr>
          <w:bCs/>
        </w:rPr>
        <w:t>.</w:t>
      </w:r>
    </w:p>
    <w:p w:rsidRDefault="00271BF3" w:rsidP="00D86D3C" w:rsidR="00D86D3C" w:rsidRPr="00271BF3">
      <w:pPr>
        <w:rPr>
          <w:bCs/>
        </w:rPr>
      </w:pPr>
      <w:r>
        <w:rPr>
          <w:bCs/>
        </w:rPr>
        <w:tab/>
        <w:t xml:space="preserve">3.   </w:t>
      </w:r>
      <w:r w:rsidR="00D86D3C" w:rsidRPr="00271BF3">
        <w:rPr>
          <w:bCs/>
        </w:rPr>
        <w:t>Zaključuje se stečajni postupak nad stečajnim dužnikom</w:t>
      </w:r>
      <w:r w:rsidR="00A177E4" w:rsidRPr="00271BF3">
        <w:t xml:space="preserve"> </w:t>
      </w:r>
      <w:r w:rsidR="0044061C" w:rsidRPr="00A7469F">
        <w:t>HP DELAMARIS d.o.o. Kaštel Sućurac, Put Brižina 2A, M</w:t>
      </w:r>
      <w:r w:rsidR="0044061C">
        <w:t>BS: 060040143 OIB: 84111292343.</w:t>
      </w:r>
    </w:p>
    <w:p w:rsidRDefault="009F73F1" w:rsidP="00D86D3C" w:rsidR="00D86D3C" w:rsidRPr="00271BF3">
      <w:r w:rsidRPr="00271BF3">
        <w:tab/>
        <w:t>4</w:t>
      </w:r>
      <w:r w:rsidR="00D86D3C" w:rsidRPr="00271BF3">
        <w:t xml:space="preserve">.  </w:t>
      </w:r>
      <w:r w:rsidR="00271BF3">
        <w:t xml:space="preserve"> </w:t>
      </w:r>
      <w:r w:rsidR="00D86D3C" w:rsidRPr="00271BF3">
        <w:t xml:space="preserve">Po pravomoćnosti rješenja stečajni dužnik brisat će se iz registra ovog suda. </w:t>
      </w:r>
    </w:p>
    <w:p w:rsidRDefault="00921F3F" w:rsidP="00372F80" w:rsidR="00921F3F" w:rsidRPr="00271BF3">
      <w:pPr>
        <w:tabs>
          <w:tab w:pos="1440" w:val="left"/>
        </w:tabs>
      </w:pPr>
    </w:p>
    <w:p w:rsidRDefault="00AA6ECC" w:rsidP="00372F80" w:rsidR="00AA6ECC" w:rsidRPr="00271BF3">
      <w:pPr>
        <w:tabs>
          <w:tab w:pos="1440" w:val="left"/>
        </w:tabs>
        <w:jc w:val="center"/>
        <w:rPr>
          <w:bCs/>
        </w:rPr>
      </w:pPr>
      <w:r w:rsidRPr="00271BF3">
        <w:rPr>
          <w:bCs/>
        </w:rPr>
        <w:t xml:space="preserve">Obrazloženje </w:t>
      </w:r>
    </w:p>
    <w:p w:rsidRDefault="00540507" w:rsidP="00540507" w:rsidR="00540507" w:rsidRPr="00271BF3">
      <w:pPr>
        <w:tabs>
          <w:tab w:pos="1440" w:val="left"/>
        </w:tabs>
      </w:pPr>
    </w:p>
    <w:p w:rsidRDefault="00540507" w:rsidP="00A177E4" w:rsidR="00A177E4">
      <w:pPr>
        <w:tabs>
          <w:tab w:pos="1440" w:val="left"/>
        </w:tabs>
      </w:pPr>
      <w:r w:rsidRPr="00271BF3">
        <w:t xml:space="preserve">            </w:t>
      </w:r>
      <w:r w:rsidR="0044061C">
        <w:t>P</w:t>
      </w:r>
      <w:r w:rsidR="00A177E4">
        <w:t xml:space="preserve">redlagatelj </w:t>
      </w:r>
      <w:r w:rsidR="0044061C">
        <w:t xml:space="preserve">Ante Lasić </w:t>
      </w:r>
      <w:r w:rsidR="00A177E4">
        <w:t xml:space="preserve">podnio </w:t>
      </w:r>
      <w:r w:rsidR="00A177E4" w:rsidRPr="00947923">
        <w:t xml:space="preserve"> </w:t>
      </w:r>
      <w:r w:rsidR="0044061C">
        <w:t>je</w:t>
      </w:r>
      <w:r w:rsidR="0044061C" w:rsidRPr="00947923">
        <w:t xml:space="preserve"> </w:t>
      </w:r>
      <w:r w:rsidR="00A177E4" w:rsidRPr="00947923">
        <w:t xml:space="preserve">ovom sudu prijedlog za otvaranje stečajnog postupka nad dužnikom </w:t>
      </w:r>
      <w:r w:rsidR="0044061C" w:rsidRPr="00A7469F">
        <w:t xml:space="preserve">HP DELAMARIS d.o.o. Kaštel Sućurac, Put Brižina 2A, MBS: 060040143 OIB: 84111292343  </w:t>
      </w:r>
      <w:r w:rsidR="00A177E4">
        <w:t xml:space="preserve">. </w:t>
      </w:r>
      <w:r w:rsidR="0044061C">
        <w:t>U prijedlogu navodi da prema dužniku ima potraživanje s osnova neisplaćenih plaća u ukupnom iznosu od 18.550,00 kuna.</w:t>
      </w:r>
    </w:p>
    <w:p w:rsidRDefault="00A177E4" w:rsidP="00A177E4" w:rsidR="00EA1B5B" w:rsidRPr="00271BF3">
      <w:pPr>
        <w:tabs>
          <w:tab w:pos="1440" w:val="left"/>
        </w:tabs>
      </w:pPr>
      <w:r>
        <w:t xml:space="preserve">            </w:t>
      </w:r>
      <w:r w:rsidR="001F5CFB" w:rsidRPr="00271BF3">
        <w:t xml:space="preserve">Na temelju prijedloga je rješenjem od </w:t>
      </w:r>
      <w:r w:rsidR="0044061C">
        <w:rPr>
          <w:bCs/>
        </w:rPr>
        <w:t xml:space="preserve"> 16. rujna</w:t>
      </w:r>
      <w:r>
        <w:rPr>
          <w:bCs/>
        </w:rPr>
        <w:t xml:space="preserve"> 2016.</w:t>
      </w:r>
      <w:r w:rsidR="009F73F1" w:rsidRPr="00271BF3">
        <w:rPr>
          <w:bCs/>
        </w:rPr>
        <w:t xml:space="preserve">   </w:t>
      </w:r>
      <w:r w:rsidR="001F5CFB" w:rsidRPr="00271BF3">
        <w:t>godine pokrenut prethodni postupak radi utvrđivanja uvjeta za otvaranje stečajnog postupka te naloženo zakonskom zastupniku da dostavi sudu popis imovine (prokazni popis imovine).</w:t>
      </w:r>
    </w:p>
    <w:p w:rsidRDefault="0080751D" w:rsidP="00540507" w:rsidR="0080751D">
      <w:pPr>
        <w:ind w:firstLine="708"/>
      </w:pPr>
      <w:r>
        <w:t xml:space="preserve">Prema potvrdi FINE na </w:t>
      </w:r>
      <w:r w:rsidR="00A177E4">
        <w:t xml:space="preserve">dan </w:t>
      </w:r>
      <w:r w:rsidR="0044061C">
        <w:t>17. ožujka 2017. godine blokiran je 1456 dana, a nepodmirene obveze iznose 1.355.717,52 kuna.</w:t>
      </w:r>
    </w:p>
    <w:p w:rsidRDefault="0044061C" w:rsidP="00540507" w:rsidR="0044061C">
      <w:pPr>
        <w:ind w:firstLine="708"/>
      </w:pPr>
      <w:r>
        <w:t xml:space="preserve">Rješenjem suda od 3. studenog 2016. godine,a koje je objavljeno na e-oglasnoj ploči suda 4. studenog 2016. godine, pozvani vjerovnici koji imaju pravni interes da se stečajni postupak provede na uplatu predujma. Nitko od vjerovnika nije uplatio predujam. </w:t>
      </w:r>
    </w:p>
    <w:p w:rsidRDefault="001F5CFB" w:rsidP="00540507" w:rsidR="003E701C" w:rsidRPr="00271BF3">
      <w:pPr>
        <w:ind w:firstLine="708"/>
      </w:pPr>
      <w:r w:rsidRPr="00271BF3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1F5CFB" w:rsidP="001F5CFB" w:rsidR="001F5CFB" w:rsidRPr="00271BF3">
      <w:pPr>
        <w:ind w:firstLine="708"/>
      </w:pPr>
      <w:r w:rsidRPr="00271BF3">
        <w:t xml:space="preserve">Prema odredbi čl. 63 Stečajnog zakona ako tijekom prethodnog postupka utvrdi da imovina dužnika koja bi ušla u stečajnu masu nije dovoljna ni za namirenje troškova tog </w:t>
      </w:r>
      <w:r w:rsidRPr="00271BF3">
        <w:lastRenderedPageBreak/>
        <w:t xml:space="preserve">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271BF3">
      <w:pPr>
        <w:ind w:firstLine="708"/>
      </w:pPr>
      <w:r w:rsidRPr="00271BF3">
        <w:t xml:space="preserve">S obzirom da je utvrđeno postojanje stečajnog razloga nesposobnosti za plaćanje iz čl. 4 Stečajnog zakona,  te  kako nitko od vjerovnika nije predujmio iznos određen rješenjem od </w:t>
      </w:r>
      <w:r w:rsidR="0044061C">
        <w:t xml:space="preserve">3. studenog </w:t>
      </w:r>
      <w:r w:rsidR="00A177E4">
        <w:t xml:space="preserve"> 2016.</w:t>
      </w:r>
      <w:r w:rsidR="009F73F1" w:rsidRPr="00271BF3">
        <w:t xml:space="preserve"> </w:t>
      </w:r>
      <w:r w:rsidR="00EA1B5B" w:rsidRPr="00271BF3">
        <w:t xml:space="preserve"> </w:t>
      </w:r>
      <w:r w:rsidRPr="00271BF3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271BF3">
          <w:t>54 st</w:t>
        </w:r>
      </w:smartTag>
      <w:r w:rsidRPr="00271BF3">
        <w:t>. 1 Stečajnog zakona imenovati stečajnog upravitelj</w:t>
      </w:r>
      <w:r w:rsidR="00004DCE" w:rsidRPr="00271BF3">
        <w:t>a</w:t>
      </w:r>
      <w:r w:rsidRPr="00271BF3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271BF3">
          <w:t>63 st</w:t>
        </w:r>
      </w:smartTag>
      <w:r w:rsidRPr="00271BF3">
        <w:t xml:space="preserve">. 1 Stečajnog zakona donijeti odluku o otvaranju i zaključenju stečajnog postupka. </w:t>
      </w:r>
    </w:p>
    <w:p w:rsidRDefault="00B45208" w:rsidP="00372F80" w:rsidR="00AA6ECC" w:rsidRPr="00271BF3">
      <w:pPr>
        <w:tabs>
          <w:tab w:pos="1440" w:val="left"/>
        </w:tabs>
      </w:pPr>
      <w:r w:rsidRPr="00271BF3">
        <w:t xml:space="preserve">  </w:t>
      </w:r>
    </w:p>
    <w:p w:rsidRDefault="00AA6ECC" w:rsidP="00372F80" w:rsidR="00AA6ECC" w:rsidRPr="00271BF3">
      <w:pPr>
        <w:tabs>
          <w:tab w:pos="1440" w:val="left"/>
        </w:tabs>
        <w:jc w:val="center"/>
      </w:pPr>
      <w:r w:rsidRPr="00271BF3">
        <w:t>U Zagrebu,</w:t>
      </w:r>
      <w:r w:rsidR="005F5C8B" w:rsidRPr="00271BF3">
        <w:t xml:space="preserve"> </w:t>
      </w:r>
      <w:r w:rsidR="0044061C">
        <w:t>18. travnja 2017.</w:t>
      </w:r>
      <w:r w:rsidR="0080751D">
        <w:t xml:space="preserve"> </w:t>
      </w:r>
    </w:p>
    <w:p w:rsidRDefault="00DB4F7A" w:rsidP="00372F80" w:rsidR="00DB4F7A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 xml:space="preserve">STEČAJNI SUDAC </w:t>
      </w:r>
    </w:p>
    <w:p w:rsidRDefault="00525A3A" w:rsidP="00372F80" w:rsidR="009A1EE8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  <w:t>Nada Kraljić</w:t>
      </w:r>
      <w:r w:rsidR="00554999">
        <w:t>,v.r.</w:t>
      </w:r>
    </w:p>
    <w:p w:rsidRDefault="00AA6ECC" w:rsidP="00372F80" w:rsidR="00AA6ECC" w:rsidRPr="00271BF3">
      <w:pPr>
        <w:pStyle w:val="Naslov1"/>
        <w:tabs>
          <w:tab w:pos="1440" w:val="left"/>
        </w:tabs>
        <w:rPr>
          <w:b w:val="false"/>
        </w:rPr>
      </w:pPr>
      <w:r w:rsidRPr="00271BF3">
        <w:rPr>
          <w:b w:val="false"/>
        </w:rPr>
        <w:t xml:space="preserve">POUKA O PRAVNOM LIJEKU </w:t>
      </w:r>
    </w:p>
    <w:p w:rsidRDefault="00B45208" w:rsidP="00372F80" w:rsidR="005C2620" w:rsidRPr="00271BF3">
      <w:pPr>
        <w:tabs>
          <w:tab w:pos="1440" w:val="left"/>
        </w:tabs>
      </w:pPr>
      <w:r w:rsidRPr="00271BF3">
        <w:t>Protiv rješenja</w:t>
      </w:r>
      <w:r w:rsidR="00657111" w:rsidRPr="00271BF3">
        <w:t xml:space="preserve"> o otvaranju stečajnog postupka žalbu može izjaviti zakonski zastupnik stečajnog dužnika, a prot</w:t>
      </w:r>
      <w:r w:rsidR="00795A29" w:rsidRPr="00271BF3">
        <w:t>iv odluke o zaključenju stečajn</w:t>
      </w:r>
      <w:r w:rsidR="00657111" w:rsidRPr="00271BF3">
        <w:t>o</w:t>
      </w:r>
      <w:r w:rsidR="00795A29" w:rsidRPr="00271BF3">
        <w:t>g</w:t>
      </w:r>
      <w:r w:rsidR="00657111" w:rsidRPr="00271BF3">
        <w:t xml:space="preserve"> postupka</w:t>
      </w:r>
      <w:r w:rsidRPr="00271BF3">
        <w:t xml:space="preserve"> žalbu </w:t>
      </w:r>
      <w:r w:rsidR="00795A29" w:rsidRPr="00271BF3">
        <w:t xml:space="preserve">mogu izjaviti vjerovnici </w:t>
      </w:r>
      <w:r w:rsidRPr="00271BF3">
        <w:t>Visokom trgovačkom sudu Repu</w:t>
      </w:r>
      <w:r w:rsidR="00E32BF2" w:rsidRPr="00271BF3">
        <w:t xml:space="preserve">blike Hrvatske u roku od 8 dana od dana objave </w:t>
      </w:r>
      <w:r w:rsidR="00E0213C">
        <w:t xml:space="preserve">na e-oglasnoj ploči suda, </w:t>
      </w:r>
      <w:r w:rsidRPr="00271BF3">
        <w:t>a ulaže se putem ovog suda u 3 primjerka</w:t>
      </w:r>
    </w:p>
    <w:p w:rsidRDefault="003E02AA" w:rsidP="00372F80" w:rsidR="003E02AA" w:rsidRPr="00271BF3">
      <w:pPr>
        <w:tabs>
          <w:tab w:pos="1440" w:val="left"/>
        </w:tabs>
      </w:pPr>
    </w:p>
    <w:p w:rsidRDefault="00554999" w:rsidR="005549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54999" w:rsidP="00554999" w:rsidR="00554999">
      <w:pPr>
        <w:ind w:firstLine="708" w:left="4956"/>
      </w:pPr>
      <w:r>
        <w:t>Vinka Mihalinčić</w:t>
      </w:r>
    </w:p>
    <w:p w:rsidRDefault="00AA6ECC" w:rsidP="00372F80" w:rsidR="00AA6ECC" w:rsidRPr="00271BF3">
      <w:pPr>
        <w:tabs>
          <w:tab w:pos="1440" w:val="left"/>
        </w:tabs>
      </w:pPr>
    </w:p>
    <w:p w:rsidRDefault="00DB4F7A" w:rsidP="00372F80" w:rsidR="00DB4F7A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="00143BF0" w:rsidRPr="00271BF3">
        <w:tab/>
      </w:r>
      <w:r w:rsidR="00143BF0" w:rsidRPr="00271BF3">
        <w:tab/>
      </w:r>
      <w:r w:rsidR="00143BF0" w:rsidRPr="00271BF3">
        <w:tab/>
      </w:r>
    </w:p>
    <w:p w:rsidRDefault="00AA6ECC" w:rsidP="00372F80" w:rsidR="00AA6ECC" w:rsidRPr="00271BF3">
      <w:pPr>
        <w:tabs>
          <w:tab w:pos="1440" w:val="left"/>
        </w:tabs>
        <w:ind w:left="360"/>
        <w:rPr>
          <w:bCs/>
        </w:rPr>
      </w:pPr>
      <w:r w:rsidRPr="00271BF3">
        <w:rPr>
          <w:bCs/>
        </w:rPr>
        <w:t xml:space="preserve"> </w:t>
      </w:r>
    </w:p>
    <w:p w:rsidRDefault="00DB4F7A" w:rsidP="00372F80" w:rsidR="00AA6ECC" w:rsidRPr="00271BF3">
      <w:pPr>
        <w:tabs>
          <w:tab w:pos="1440" w:val="left"/>
        </w:tabs>
      </w:pP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  <w:r w:rsidRPr="00271BF3">
        <w:tab/>
      </w:r>
    </w:p>
    <w:p w:rsidRDefault="00DB4F7A" w:rsidP="00372F80" w:rsidR="00DB4F7A" w:rsidRPr="00271BF3">
      <w:pPr>
        <w:tabs>
          <w:tab w:pos="1440" w:val="left"/>
        </w:tabs>
        <w:ind w:left="360"/>
      </w:pPr>
      <w:r w:rsidRPr="00271BF3">
        <w:t xml:space="preserve"> </w:t>
      </w:r>
    </w:p>
    <w:sectPr w:rsidSect="00863A7F" w:rsidR="00DB4F7A" w:rsidRPr="00271BF3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49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44061C">
      <w:t>627/15-19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061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54999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177E4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213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4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99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99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99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99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54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99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99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99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99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St-627/2015</izvorni_sadrzaj>
    <derivirana_varijabla naziv="DomainObject.Predmet.OznakaBroj_1">St-627/2015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HP DELAMARIS d.o.o. za trgovinu, turizam i usluge</izvorni_sadrzaj>
    <derivirana_varijabla naziv="DomainObject.Predmet.ProtustrankaFormated_1">  HP DELAMARIS d.o.o. za trgovinu, turizam i usluge</derivirana_varijabla>
  </DomainObject.Predmet.ProtustrankaFormated>
  <DomainObject.Predmet.ProtustrankaFormatedOIB>
    <izvorni_sadrzaj>  HP DELAMARIS d.o.o. za trgovinu, turizam i usluge, OIB 84111292343</izvorni_sadrzaj>
    <derivirana_varijabla naziv="DomainObject.Predmet.ProtustrankaFormatedOIB_1">  HP DELAMARIS d.o.o. za trgovinu, turizam i usluge, OIB 84111292343</derivirana_varijabla>
  </DomainObject.Predmet.ProtustrankaFormatedOIB>
  <DomainObject.Predmet.ProtustrankaFormatedWithAdress>
    <izvorni_sadrzaj> HP DELAMARIS d.o.o. za trgovinu, turizam i usluge, Petra Katančića 14/b, 10430 Samobor</izvorni_sadrzaj>
    <derivirana_varijabla naziv="DomainObject.Predmet.ProtustrankaFormatedWithAdress_1"> HP DELAMARIS d.o.o. za trgovinu, turizam i usluge, Petra Katančića 14/b, 10430 Samobor</derivirana_varijabla>
  </DomainObject.Predmet.ProtustrankaFormatedWithAdress>
  <DomainObject.Predmet.ProtustrankaFormatedWithAdressOIB>
    <izvorni_sadrzaj> HP DELAMARIS d.o.o. za trgovinu, turizam i usluge, OIB 84111292343, Petra Katančića 14/b, 10430 Samobor</izvorni_sadrzaj>
    <derivirana_varijabla naziv="DomainObject.Predmet.ProtustrankaFormatedWithAdressOIB_1"> HP DELAMARIS d.o.o. za trgovinu, turizam i usluge, OIB 84111292343, Petra Katančića 14/b, 10430 Samobor</derivirana_varijabla>
  </DomainObject.Predmet.ProtustrankaFormatedWithAdressOIB>
  <DomainObject.Predmet.ProtustrankaWithAdress>
    <izvorni_sadrzaj>HP DELAMARIS d.o.o. za trgovinu, turizam i usluge Petra Katančića 14/b, 10430 Samobor</izvorni_sadrzaj>
    <derivirana_varijabla naziv="DomainObject.Predmet.ProtustrankaWithAdress_1">HP DELAMARIS d.o.o. za trgovinu, turizam i usluge Petra Katančića 14/b, 10430 Samobor</derivirana_varijabla>
  </DomainObject.Predmet.ProtustrankaWithAdress>
  <DomainObject.Predmet.ProtustrankaWithAdressOIB>
    <izvorni_sadrzaj>HP DELAMARIS d.o.o. za trgovinu, turizam i usluge, OIB 84111292343, Petra Katančića 14/b, 10430 Samobor</izvorni_sadrzaj>
    <derivirana_varijabla naziv="DomainObject.Predmet.ProtustrankaWithAdressOIB_1">HP DELAMARIS d.o.o. za trgovinu, turizam i usluge, OIB 84111292343, Petra Katančića 14/b, 10430 Samobor</derivirana_varijabla>
  </DomainObject.Predmet.ProtustrankaWithAdressOIB>
  <DomainObject.Predmet.ProtustrankaNazivFormated>
    <izvorni_sadrzaj>HP DELAMARIS d.o.o. za trgovinu, turizam i usluge</izvorni_sadrzaj>
    <derivirana_varijabla naziv="DomainObject.Predmet.ProtustrankaNazivFormated_1">HP DELAMARIS d.o.o. za trgovinu, turizam i usluge</derivirana_varijabla>
  </DomainObject.Predmet.ProtustrankaNazivFormated>
  <DomainObject.Predmet.ProtustrankaNazivFormatedOIB>
    <izvorni_sadrzaj>HP DELAMARIS d.o.o. za trgovinu, turizam i usluge, OIB 84111292343</izvorni_sadrzaj>
    <derivirana_varijabla naziv="DomainObject.Predmet.ProtustrankaNazivFormatedOIB_1">HP DELAMARIS d.o.o. za trgovinu, turizam i usluge, OIB 84111292343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Lasić; VJEROVNICI</izvorni_sadrzaj>
    <derivirana_varijabla naziv="DomainObject.Predmet.StrankaFormated_1">  Ante Lasić; VJEROVNICI</derivirana_varijabla>
  </DomainObject.Predmet.StrankaFormated>
  <DomainObject.Predmet.StrankaFormatedOIB>
    <izvorni_sadrzaj>  Ante Lasić, OIB 43989694525; VJEROVNICI</izvorni_sadrzaj>
    <derivirana_varijabla naziv="DomainObject.Predmet.StrankaFormatedOIB_1">  Ante Lasić, OIB 43989694525; VJEROVNICI</derivirana_varijabla>
  </DomainObject.Predmet.StrankaFormatedOIB>
  <DomainObject.Predmet.StrankaFormatedWithAdress>
    <izvorni_sadrzaj> Ante Lasić, Vukovarska 113, 21000 Split; VJEROVNICI</izvorni_sadrzaj>
    <derivirana_varijabla naziv="DomainObject.Predmet.StrankaFormatedWithAdress_1"> Ante Lasić, Vukovarska 113, 21000 Split; VJEROVNICI</derivirana_varijabla>
  </DomainObject.Predmet.StrankaFormatedWithAdress>
  <DomainObject.Predmet.StrankaFormatedWithAdressOIB>
    <izvorni_sadrzaj> Ante Lasić, OIB 43989694525, Vukovarska 113, 21000 Split; VJEROVNICI</izvorni_sadrzaj>
    <derivirana_varijabla naziv="DomainObject.Predmet.StrankaFormatedWithAdressOIB_1"> Ante Lasić, OIB 43989694525, Vukovarska 113, 21000 Split; VJEROVNICI</derivirana_varijabla>
  </DomainObject.Predmet.StrankaFormatedWithAdressOIB>
  <DomainObject.Predmet.StrankaWithAdress>
    <izvorni_sadrzaj>Ante Lasić Vukovarska 113,21000 Split,VJEROVNICI </izvorni_sadrzaj>
    <derivirana_varijabla naziv="DomainObject.Predmet.StrankaWithAdress_1">Ante Lasić Vukovarska 113,21000 Split,VJEROVNICI </derivirana_varijabla>
  </DomainObject.Predmet.StrankaWithAdress>
  <DomainObject.Predmet.StrankaWithAdressOIB>
    <izvorni_sadrzaj>Ante Lasić, OIB 43989694525, Vukovarska 113,21000 Split,VJEROVNICI</izvorni_sadrzaj>
    <derivirana_varijabla naziv="DomainObject.Predmet.StrankaWithAdressOIB_1">Ante Lasić, OIB 43989694525, Vukovarska 113,21000 Split,VJEROVNICI</derivirana_varijabla>
  </DomainObject.Predmet.StrankaWithAdressOIB>
  <DomainObject.Predmet.StrankaNazivFormated>
    <izvorni_sadrzaj>Ante Lasić,VJEROVNICI</izvorni_sadrzaj>
    <derivirana_varijabla naziv="DomainObject.Predmet.StrankaNazivFormated_1">Ante Lasić,VJEROVNICI</derivirana_varijabla>
  </DomainObject.Predmet.StrankaNazivFormated>
  <DomainObject.Predmet.StrankaNazivFormatedOIB>
    <izvorni_sadrzaj>Ante Lasić, OIB 43989694525,VJEROVNICI</izvorni_sadrzaj>
    <derivirana_varijabla naziv="DomainObject.Predmet.StrankaNazivFormatedOIB_1">Ante Lasić, OIB 43989694525,VJEROVNICI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Ante Lasić</item>
      <item>VJEROVNICI</item>
    </izvorni_sadrzaj>
    <derivirana_varijabla naziv="DomainObject.Predmet.StrankaListFormated_1">
      <item>Ante Lasić</item>
      <item>VJEROVNICI</item>
    </derivirana_varijabla>
  </DomainObject.Predmet.StrankaListFormated>
  <DomainObject.Predmet.StrankaListFormatedOIB>
    <izvorni_sadrzaj>
      <item>Ante Lasić, OIB 43989694525</item>
      <item>VJEROVNICI</item>
    </izvorni_sadrzaj>
    <derivirana_varijabla naziv="DomainObject.Predmet.StrankaListFormatedOIB_1">
      <item>Ante Lasić, OIB 43989694525</item>
      <item>VJEROVNICI</item>
    </derivirana_varijabla>
  </DomainObject.Predmet.StrankaListFormatedOIB>
  <DomainObject.Predmet.StrankaListFormatedWithAdress>
    <izvorni_sadrzaj>
      <item>Ante Lasić, Vukovarska 113, 21000 Split</item>
      <item>VJEROVNICI</item>
    </izvorni_sadrzaj>
    <derivirana_varijabla naziv="DomainObject.Predmet.StrankaListFormatedWithAdress_1">
      <item>Ante Lasić, Vukovarska 113, 21000 Split</item>
      <item>VJEROVNICI</item>
    </derivirana_varijabla>
  </DomainObject.Predmet.StrankaListFormatedWithAdress>
  <DomainObject.Predmet.StrankaListFormatedWithAdressOIB>
    <izvorni_sadrzaj>
      <item>Ante Lasić, OIB 43989694525, Vukovarska 113, 21000 Split</item>
      <item>VJEROVNICI</item>
    </izvorni_sadrzaj>
    <derivirana_varijabla naziv="DomainObject.Predmet.StrankaListFormatedWithAdressOIB_1">
      <item>Ante Lasić, OIB 43989694525, Vukovarska 113, 21000 Split</item>
      <item>VJEROVNICI</item>
    </derivirana_varijabla>
  </DomainObject.Predmet.StrankaListFormatedWithAdressOIB>
  <DomainObject.Predmet.StrankaListNazivFormated>
    <izvorni_sadrzaj>
      <item>Ante Lasić</item>
      <item>VJEROVNICI</item>
    </izvorni_sadrzaj>
    <derivirana_varijabla naziv="DomainObject.Predmet.StrankaListNazivFormated_1">
      <item>Ante Lasić</item>
      <item>VJEROVNICI</item>
    </derivirana_varijabla>
  </DomainObject.Predmet.StrankaListNazivFormated>
  <DomainObject.Predmet.StrankaListNazivFormatedOIB>
    <izvorni_sadrzaj>
      <item>Ante Lasić, OIB 43989694525</item>
      <item>VJEROVNICI</item>
    </izvorni_sadrzaj>
    <derivirana_varijabla naziv="DomainObject.Predmet.StrankaListNazivFormatedOIB_1">
      <item>Ante Lasić, OIB 43989694525</item>
      <item>VJEROVNICI</item>
    </derivirana_varijabla>
  </DomainObject.Predmet.StrankaListNazivFormatedOIB>
  <DomainObject.Predmet.ProtuStrankaListFormated>
    <izvorni_sadrzaj>
      <item>HP DELAMARIS d.o.o. za trgovinu, turizam i usluge</item>
    </izvorni_sadrzaj>
    <derivirana_varijabla naziv="DomainObject.Predmet.ProtuStrankaListFormated_1">
      <item>HP DELAMARIS d.o.o. za trgovinu, turizam i usluge</item>
    </derivirana_varijabla>
  </DomainObject.Predmet.ProtuStrankaListFormated>
  <DomainObject.Predmet.ProtuStrankaListFormatedOIB>
    <izvorni_sadrzaj>
      <item>HP DELAMARIS d.o.o. za trgovinu, turizam i usluge, OIB 84111292343</item>
    </izvorni_sadrzaj>
    <derivirana_varijabla naziv="DomainObject.Predmet.ProtuStrankaListFormatedOIB_1">
      <item>HP DELAMARIS d.o.o. za trgovinu, turizam i usluge, OIB 84111292343</item>
    </derivirana_varijabla>
  </DomainObject.Predmet.ProtuStrankaListFormatedOIB>
  <DomainObject.Predmet.ProtuStrankaListFormatedWithAdress>
    <izvorni_sadrzaj>
      <item>HP DELAMARIS d.o.o. za trgovinu, turizam i usluge, Petra Katančića 14/b, 10430 Samobor</item>
    </izvorni_sadrzaj>
    <derivirana_varijabla naziv="DomainObject.Predmet.ProtuStrankaListFormatedWithAdress_1">
      <item>HP DELAMARIS d.o.o. za trgovinu, turizam i usluge, Petra Katančića 14/b, 10430 Samobor</item>
    </derivirana_varijabla>
  </DomainObject.Predmet.ProtuStrankaListFormatedWithAdress>
  <DomainObject.Predmet.ProtuStrankaListFormatedWithAdressOIB>
    <izvorni_sadrzaj>
      <item>HP DELAMARIS d.o.o. za trgovinu, turizam i usluge, OIB 84111292343, Petra Katančića 14/b, 10430 Samobor</item>
    </izvorni_sadrzaj>
    <derivirana_varijabla naziv="DomainObject.Predmet.ProtuStrankaListFormatedWithAdressOIB_1">
      <item>HP DELAMARIS d.o.o. za trgovinu, turizam i usluge, OIB 84111292343, Petra Katančića 14/b, 10430 Samobor</item>
    </derivirana_varijabla>
  </DomainObject.Predmet.ProtuStrankaListFormatedWithAdressOIB>
  <DomainObject.Predmet.ProtuStrankaListNazivFormated>
    <izvorni_sadrzaj>
      <item>HP DELAMARIS d.o.o. za trgovinu, turizam i usluge</item>
    </izvorni_sadrzaj>
    <derivirana_varijabla naziv="DomainObject.Predmet.ProtuStrankaListNazivFormated_1">
      <item>HP DELAMARIS d.o.o. za trgovinu, turizam i usluge</item>
    </derivirana_varijabla>
  </DomainObject.Predmet.ProtuStrankaListNazivFormated>
  <DomainObject.Predmet.ProtuStrankaListNazivFormatedOIB>
    <izvorni_sadrzaj>
      <item>HP DELAMARIS d.o.o. za trgovinu, turizam i usluge, OIB 84111292343</item>
    </izvorni_sadrzaj>
    <derivirana_varijabla naziv="DomainObject.Predmet.ProtuStrankaListNazivFormatedOIB_1">
      <item>HP DELAMARIS d.o.o. za trgovinu, turizam i usluge, OIB 84111292343</item>
    </derivirana_varijabla>
  </DomainObject.Predmet.ProtuStrankaListNazivFormatedOIB>
  <DomainObject.Predmet.OstaliListFormated>
    <izvorni_sadrzaj>
      <item>Mario Ivanković</item>
    </izvorni_sadrzaj>
    <derivirana_varijabla naziv="DomainObject.Predmet.OstaliListFormated_1">
      <item>Mario Ivanković</item>
    </derivirana_varijabla>
  </DomainObject.Predmet.OstaliListFormated>
  <DomainObject.Predmet.OstaliListFormatedOIB>
    <izvorni_sadrzaj>
      <item>Mario Ivanković, OIB 91979002125</item>
    </izvorni_sadrzaj>
    <derivirana_varijabla naziv="DomainObject.Predmet.OstaliListFormatedOIB_1">
      <item>Mario Ivanković, OIB 91979002125</item>
    </derivirana_varijabla>
  </DomainObject.Predmet.OstaliListFormatedOIB>
  <DomainObject.Predmet.OstaliListFormatedWithAdress>
    <izvorni_sadrzaj>
      <item>Mario Ivanković, Petra Katančića 14b, 10430 Samobor</item>
    </izvorni_sadrzaj>
    <derivirana_varijabla naziv="DomainObject.Predmet.OstaliListFormatedWithAdress_1">
      <item>Mario Ivanković, Petra Katančića 14b, 10430 Samobor</item>
    </derivirana_varijabla>
  </DomainObject.Predmet.OstaliListFormatedWithAdress>
  <DomainObject.Predmet.OstaliListFormatedWithAdressOIB>
    <izvorni_sadrzaj>
      <item>Mario Ivanković, OIB 91979002125, Petra Katančića 14b, 10430 Samobor</item>
    </izvorni_sadrzaj>
    <derivirana_varijabla naziv="DomainObject.Predmet.OstaliListFormatedWithAdressOIB_1">
      <item>Mario Ivanković, OIB 91979002125, Petra Katančića 14b, 10430 Samobor</item>
    </derivirana_varijabla>
  </DomainObject.Predmet.OstaliListFormatedWithAdressOIB>
  <DomainObject.Predmet.OstaliListNazivFormated>
    <izvorni_sadrzaj>
      <item>Mario Ivanković</item>
    </izvorni_sadrzaj>
    <derivirana_varijabla naziv="DomainObject.Predmet.OstaliListNazivFormated_1">
      <item>Mario Ivanković</item>
    </derivirana_varijabla>
  </DomainObject.Predmet.OstaliListNazivFormated>
  <DomainObject.Predmet.OstaliListNazivFormatedOIB>
    <izvorni_sadrzaj>
      <item>Mario Ivanković, OIB 91979002125</item>
    </izvorni_sadrzaj>
    <derivirana_varijabla naziv="DomainObject.Predmet.OstaliListNazivFormatedOIB_1">
      <item>Mario Ivanković, OIB 91979002125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Lasić i dr.</izvorni_sadrzaj>
    <derivirana_varijabla naziv="DomainObject.Predmet.StrankaIDrugi_1">Ante Lasić i dr.</derivirana_varijabla>
  </DomainObject.Predmet.StrankaIDrugi>
  <DomainObject.Predmet.ProtustrankaIDrugi>
    <izvorni_sadrzaj>HP DELAMARIS d.o.o. za trgovinu, turizam i usluge</izvorni_sadrzaj>
    <derivirana_varijabla naziv="DomainObject.Predmet.ProtustrankaIDrugi_1">HP DELAMARIS d.o.o. za trgovinu, turizam i usluge</derivirana_varijabla>
  </DomainObject.Predmet.ProtustrankaIDrugi>
  <DomainObject.Predmet.StrankaIDrugiAdressOIB>
    <izvorni_sadrzaj>Ante Lasić, OIB 43989694525, Vukovarska 113, 21000 Split i dr.</izvorni_sadrzaj>
    <derivirana_varijabla naziv="DomainObject.Predmet.StrankaIDrugiAdressOIB_1">Ante Lasić, OIB 43989694525, Vukovarska 113, 21000 Split i dr.</derivirana_varijabla>
  </DomainObject.Predmet.StrankaIDrugiAdressOIB>
  <DomainObject.Predmet.ProtustrankaIDrugiAdressOIB>
    <izvorni_sadrzaj>HP DELAMARIS d.o.o. za trgovinu, turizam i usluge, OIB 84111292343, Petra Katančića 14/b, 10430 Samobor</izvorni_sadrzaj>
    <derivirana_varijabla naziv="DomainObject.Predmet.ProtustrankaIDrugiAdressOIB_1">HP DELAMARIS d.o.o. za trgovinu, turizam i usluge, OIB 84111292343, Petra Katančića 14/b,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Lasić</item>
      <item>HP DELAMARIS d.o.o. za trgovinu, turizam i usluge</item>
      <item>Mario Ivanković</item>
      <item>VJEROVNICI</item>
    </izvorni_sadrzaj>
    <derivirana_varijabla naziv="DomainObject.Predmet.SudioniciListNaziv_1">
      <item>Ante Lasić</item>
      <item>HP DELAMARIS d.o.o. za trgovinu, turizam i usluge</item>
      <item>Mario Ivanković</item>
      <item>VJEROVNICI</item>
    </derivirana_varijabla>
  </DomainObject.Predmet.SudioniciListNaziv>
  <DomainObject.Predmet.SudioniciListAdressOIB>
    <izvorni_sadrzaj>
      <item>Ante Lasić, OIB 43989694525, Vukovarska 113,21000 Split</item>
      <item>HP DELAMARIS d.o.o. za trgovinu, turizam i usluge, OIB 84111292343, Petra Katančića 14/b,10430 Samobor</item>
      <item>Mario Ivanković, OIB 91979002125, Petra Katančića 14b,10430 Samobor</item>
      <item>VJEROVNICI</item>
    </izvorni_sadrzaj>
    <derivirana_varijabla naziv="DomainObject.Predmet.SudioniciListAdressOIB_1">
      <item>Ante Lasić, OIB 43989694525, Vukovarska 113,21000 Split</item>
      <item>HP DELAMARIS d.o.o. za trgovinu, turizam i usluge, OIB 84111292343, Petra Katančića 14/b,10430 Samobor</item>
      <item>Mario Ivanković, OIB 91979002125, Petra Katančića 14b,10430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43989694525</item>
      <item>, OIB 84111292343</item>
      <item>, OIB 91979002125</item>
      <item>, OIB null</item>
    </izvorni_sadrzaj>
    <derivirana_varijabla naziv="DomainObject.Predmet.SudioniciListNazivOIB_1">
      <item>, OIB 43989694525</item>
      <item>, OIB 84111292343</item>
      <item>, OIB 91979002125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519</properties:Words>
  <properties:Characters>2832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2017-04-18T11:44:00Z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2017-04-18T11:46:00Z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