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0b96e" w14:paraId="770b96e" w:rsidRDefault="00185CF6" w:rsidP="00BC33C1" w:rsidR="00BC33C1" w:rsidRPr="00B30CA4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B30CA4">
        <w:rPr>
          <w:rFonts w:eastAsia="MS Mincho"/>
          <w:szCs w:val="24"/>
          <w:lang w:val="hr-HR"/>
        </w:rPr>
        <w:t xml:space="preserve"> </w:t>
      </w:r>
      <w:r w:rsidR="00BC33C1" w:rsidRPr="00B30CA4">
        <w:rPr>
          <w:bCs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B30CA4">
        <w:rPr>
          <w:bCs/>
          <w:szCs w:val="24"/>
          <w:lang w:val="hr-HR"/>
        </w:rPr>
        <w:br w:clear="all" w:type="textWrapping"/>
        <w:t xml:space="preserve">  </w:t>
      </w:r>
    </w:p>
    <w:p w:rsidRDefault="00BC33C1" w:rsidP="00BC33C1" w:rsidR="00BC33C1" w:rsidRPr="00B30CA4">
      <w:pPr>
        <w:overflowPunct/>
        <w:autoSpaceDE/>
        <w:autoSpaceDN/>
        <w:adjustRightInd/>
        <w:jc w:val="both"/>
        <w:textAlignment w:val="auto"/>
        <w:rPr>
          <w:bCs/>
          <w:szCs w:val="24"/>
          <w:lang w:val="hr-HR"/>
        </w:rPr>
      </w:pPr>
      <w:r w:rsidRPr="00B30CA4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3C1" w:rsidP="00BC33C1" w:rsidR="00BC33C1" w:rsidRPr="00B30CA4">
      <w:pPr>
        <w:overflowPunct/>
        <w:autoSpaceDE/>
        <w:autoSpaceDN/>
        <w:adjustRightInd/>
        <w:jc w:val="both"/>
        <w:textAlignment w:val="auto"/>
        <w:rPr>
          <w:bCs/>
          <w:szCs w:val="24"/>
          <w:lang w:val="hr-HR"/>
        </w:rPr>
      </w:pPr>
      <w:r w:rsidRPr="00B30CA4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B30CA4">
      <w:pPr>
        <w:overflowPunct/>
        <w:autoSpaceDE/>
        <w:autoSpaceDN/>
        <w:adjustRightInd/>
        <w:jc w:val="both"/>
        <w:textAlignment w:val="auto"/>
        <w:rPr>
          <w:bCs/>
          <w:szCs w:val="24"/>
          <w:lang w:val="hr-HR"/>
        </w:rPr>
      </w:pPr>
      <w:r w:rsidRPr="00B30CA4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B30CA4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B30CA4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</w:t>
      </w:r>
    </w:p>
    <w:p w:rsidRDefault="001D55C3" w:rsidP="0000048C" w:rsidR="001D55C3" w:rsidRPr="00B30CA4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B30CA4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B30CA4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B30CA4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B30CA4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B30CA4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B30CA4">
      <w:pPr>
        <w:jc w:val="center"/>
        <w:rPr>
          <w:szCs w:val="24"/>
          <w:lang w:val="hr-HR"/>
        </w:rPr>
      </w:pPr>
      <w:r w:rsidRPr="00B30CA4">
        <w:rPr>
          <w:szCs w:val="24"/>
          <w:lang w:val="hr-HR"/>
        </w:rPr>
        <w:t>R J E Š E N J E</w:t>
      </w:r>
    </w:p>
    <w:p w:rsidRDefault="001D55C3" w:rsidP="001D55C3" w:rsidR="001D55C3" w:rsidRPr="00B30CA4">
      <w:pPr>
        <w:jc w:val="both"/>
        <w:rPr>
          <w:szCs w:val="24"/>
          <w:lang w:val="hr-HR"/>
        </w:rPr>
      </w:pPr>
    </w:p>
    <w:p w:rsidRDefault="001D55C3" w:rsidP="001D55C3" w:rsidR="001D55C3" w:rsidRPr="00B30CA4">
      <w:pPr>
        <w:jc w:val="both"/>
        <w:rPr>
          <w:szCs w:val="24"/>
          <w:lang w:val="hr-HR"/>
        </w:rPr>
      </w:pPr>
    </w:p>
    <w:p w:rsidRDefault="001D55C3" w:rsidP="002A18F6" w:rsidR="00504438" w:rsidRPr="00B30CA4">
      <w:pPr>
        <w:jc w:val="both"/>
        <w:rPr>
          <w:szCs w:val="24"/>
          <w:lang w:val="hr-HR"/>
        </w:rPr>
      </w:pPr>
      <w:r w:rsidRPr="00B30CA4">
        <w:rPr>
          <w:szCs w:val="24"/>
          <w:lang w:val="hr-HR"/>
        </w:rPr>
        <w:tab/>
      </w:r>
      <w:r w:rsidR="002A18F6" w:rsidRPr="00B30CA4">
        <w:rPr>
          <w:szCs w:val="24"/>
          <w:lang w:val="hr-HR"/>
        </w:rPr>
        <w:t>Trgovački sud u Rijeci, po Liljani Ugrin kao sucu pojedincu u stečajnom predmetu povodom prijedloga Financijske agencije za otvaranje stečajnog postupka nad dužnikom TOPLO-MONT, d.o.o. za montažu, unutarnju i vanjsku trgovinu Gospić, Riječka 14 ( MBS 080298195  - OIB 86011243632 ) dana 19. rujna 2017.</w:t>
      </w:r>
    </w:p>
    <w:p w:rsidRDefault="002A18F6" w:rsidP="002A18F6" w:rsidR="002A18F6" w:rsidRPr="00B30CA4">
      <w:pPr>
        <w:jc w:val="both"/>
        <w:rPr>
          <w:szCs w:val="24"/>
          <w:lang w:val="hr-HR"/>
        </w:rPr>
      </w:pPr>
    </w:p>
    <w:p w:rsidRDefault="002A18F6" w:rsidP="002A18F6" w:rsidR="002A18F6" w:rsidRPr="00B30CA4">
      <w:pPr>
        <w:jc w:val="both"/>
        <w:rPr>
          <w:rFonts w:eastAsia="MS Mincho"/>
          <w:szCs w:val="24"/>
          <w:lang w:val="hr-HR"/>
        </w:rPr>
      </w:pPr>
    </w:p>
    <w:p w:rsidRDefault="00826CBE" w:rsidP="000D198F" w:rsidR="00826CBE" w:rsidRPr="00B30CA4">
      <w:pPr>
        <w:jc w:val="center"/>
        <w:rPr>
          <w:rFonts w:eastAsia="MS Mincho"/>
          <w:szCs w:val="24"/>
          <w:lang w:val="hr-HR"/>
        </w:rPr>
      </w:pPr>
      <w:r w:rsidRPr="00B30CA4">
        <w:rPr>
          <w:rFonts w:eastAsia="MS Mincho"/>
          <w:szCs w:val="24"/>
          <w:lang w:val="hr-HR"/>
        </w:rPr>
        <w:t>r i j e š i o</w:t>
      </w:r>
      <w:r w:rsidR="004C7FE7" w:rsidRPr="00B30CA4">
        <w:rPr>
          <w:rFonts w:eastAsia="MS Mincho"/>
          <w:szCs w:val="24"/>
          <w:lang w:val="hr-HR"/>
        </w:rPr>
        <w:t xml:space="preserve"> </w:t>
      </w:r>
      <w:r w:rsidRPr="00B30CA4">
        <w:rPr>
          <w:rFonts w:eastAsia="MS Mincho"/>
          <w:szCs w:val="24"/>
          <w:lang w:val="hr-HR"/>
        </w:rPr>
        <w:t xml:space="preserve">  j e</w:t>
      </w:r>
    </w:p>
    <w:p w:rsidRDefault="00826CBE" w:rsidP="000D198F" w:rsidR="006E158C" w:rsidRPr="00B30CA4">
      <w:pPr>
        <w:jc w:val="both"/>
        <w:rPr>
          <w:szCs w:val="24"/>
          <w:lang w:val="hr-HR"/>
        </w:rPr>
      </w:pPr>
      <w:r w:rsidRPr="00B30CA4">
        <w:rPr>
          <w:rFonts w:eastAsia="MS Mincho"/>
          <w:szCs w:val="24"/>
          <w:lang w:val="hr-HR"/>
        </w:rPr>
        <w:t xml:space="preserve"> </w:t>
      </w:r>
      <w:r w:rsidR="00F3327E" w:rsidRPr="00B30CA4">
        <w:rPr>
          <w:szCs w:val="24"/>
          <w:lang w:val="hr-HR"/>
        </w:rPr>
        <w:t xml:space="preserve"> </w:t>
      </w:r>
    </w:p>
    <w:p w:rsidRDefault="00504438" w:rsidP="000D198F" w:rsidR="00504438" w:rsidRPr="00B30CA4">
      <w:pPr>
        <w:jc w:val="both"/>
        <w:rPr>
          <w:szCs w:val="24"/>
          <w:lang w:val="hr-HR"/>
        </w:rPr>
      </w:pPr>
    </w:p>
    <w:p w:rsidRDefault="00CC6E17" w:rsidP="001D55C3" w:rsidR="002112D7" w:rsidRPr="00B30CA4">
      <w:pPr>
        <w:jc w:val="both"/>
        <w:rPr>
          <w:szCs w:val="24"/>
          <w:lang w:val="hr-HR"/>
        </w:rPr>
      </w:pPr>
      <w:r w:rsidRPr="00B30CA4">
        <w:rPr>
          <w:szCs w:val="24"/>
          <w:lang w:val="hr-HR"/>
        </w:rPr>
        <w:tab/>
      </w:r>
      <w:r w:rsidR="00340C75" w:rsidRPr="00B30CA4">
        <w:rPr>
          <w:szCs w:val="24"/>
          <w:lang w:val="hr-HR"/>
        </w:rPr>
        <w:t>Privremeno</w:t>
      </w:r>
      <w:r w:rsidR="001C5FD4" w:rsidRPr="00B30CA4">
        <w:rPr>
          <w:szCs w:val="24"/>
          <w:lang w:val="hr-HR"/>
        </w:rPr>
        <w:t>m</w:t>
      </w:r>
      <w:r w:rsidR="00AC5856" w:rsidRPr="00B30CA4">
        <w:rPr>
          <w:szCs w:val="24"/>
          <w:lang w:val="hr-HR"/>
        </w:rPr>
        <w:t xml:space="preserve"> </w:t>
      </w:r>
      <w:r w:rsidR="00340C75" w:rsidRPr="00B30CA4">
        <w:rPr>
          <w:szCs w:val="24"/>
          <w:lang w:val="hr-HR"/>
        </w:rPr>
        <w:t>stečajno</w:t>
      </w:r>
      <w:r w:rsidR="001C5FD4" w:rsidRPr="00B30CA4">
        <w:rPr>
          <w:szCs w:val="24"/>
          <w:lang w:val="hr-HR"/>
        </w:rPr>
        <w:t>m</w:t>
      </w:r>
      <w:r w:rsidR="00267876" w:rsidRPr="00B30CA4">
        <w:rPr>
          <w:szCs w:val="24"/>
          <w:lang w:val="hr-HR"/>
        </w:rPr>
        <w:t xml:space="preserve"> </w:t>
      </w:r>
      <w:r w:rsidR="00340C75" w:rsidRPr="00B30CA4">
        <w:rPr>
          <w:szCs w:val="24"/>
          <w:lang w:val="hr-HR"/>
        </w:rPr>
        <w:t>upravitelj</w:t>
      </w:r>
      <w:r w:rsidR="001C5FD4" w:rsidRPr="00B30CA4">
        <w:rPr>
          <w:szCs w:val="24"/>
          <w:lang w:val="hr-HR"/>
        </w:rPr>
        <w:t>u</w:t>
      </w:r>
      <w:r w:rsidR="00AC5856" w:rsidRPr="00B30CA4">
        <w:rPr>
          <w:szCs w:val="24"/>
          <w:lang w:val="hr-HR"/>
        </w:rPr>
        <w:t xml:space="preserve"> </w:t>
      </w:r>
      <w:r w:rsidR="002A18F6" w:rsidRPr="00B30CA4">
        <w:rPr>
          <w:szCs w:val="24"/>
          <w:lang w:val="hr-HR"/>
        </w:rPr>
        <w:t>Antonela Jolić Zubčić ( OIB 03188914525 ),  Ante Starčevića br. 5, Rijeka</w:t>
      </w:r>
      <w:r w:rsidR="006717B5" w:rsidRPr="00B30CA4">
        <w:rPr>
          <w:szCs w:val="24"/>
          <w:lang w:val="hr-HR"/>
        </w:rPr>
        <w:t xml:space="preserve"> </w:t>
      </w:r>
      <w:r w:rsidR="00340C75" w:rsidRPr="00B30CA4">
        <w:rPr>
          <w:szCs w:val="24"/>
          <w:lang w:val="hr-HR"/>
        </w:rPr>
        <w:t>određuje se jednokratna nagrada za poslove obavljene u prethodnom postupku u iznosu</w:t>
      </w:r>
      <w:r w:rsidRPr="00B30CA4">
        <w:rPr>
          <w:szCs w:val="24"/>
          <w:lang w:val="hr-HR"/>
        </w:rPr>
        <w:t xml:space="preserve"> </w:t>
      </w:r>
      <w:r w:rsidR="00340C75" w:rsidRPr="00B30CA4">
        <w:rPr>
          <w:szCs w:val="24"/>
          <w:lang w:val="hr-HR"/>
        </w:rPr>
        <w:t xml:space="preserve"> od </w:t>
      </w:r>
      <w:r w:rsidR="00D81E8F" w:rsidRPr="00B30CA4">
        <w:rPr>
          <w:szCs w:val="24"/>
          <w:lang w:val="hr-HR"/>
        </w:rPr>
        <w:t>5</w:t>
      </w:r>
      <w:r w:rsidR="001D55C3" w:rsidRPr="00B30CA4">
        <w:rPr>
          <w:szCs w:val="24"/>
          <w:lang w:val="hr-HR"/>
        </w:rPr>
        <w:t>.</w:t>
      </w:r>
      <w:r w:rsidR="00BC33C1" w:rsidRPr="00B30CA4">
        <w:rPr>
          <w:szCs w:val="24"/>
          <w:lang w:val="hr-HR"/>
        </w:rPr>
        <w:t>0</w:t>
      </w:r>
      <w:r w:rsidR="001D55C3" w:rsidRPr="00B30CA4">
        <w:rPr>
          <w:szCs w:val="24"/>
          <w:lang w:val="hr-HR"/>
        </w:rPr>
        <w:t>00</w:t>
      </w:r>
      <w:r w:rsidR="00340C75" w:rsidRPr="00B30CA4">
        <w:rPr>
          <w:szCs w:val="24"/>
          <w:lang w:val="hr-HR"/>
        </w:rPr>
        <w:t>,00 kn.</w:t>
      </w:r>
    </w:p>
    <w:p w:rsidRDefault="00340C75" w:rsidP="000D198F" w:rsidR="00060E1E" w:rsidRPr="00B30CA4">
      <w:pPr>
        <w:jc w:val="both"/>
        <w:rPr>
          <w:rFonts w:eastAsia="MS Mincho"/>
          <w:szCs w:val="24"/>
          <w:lang w:val="hr-HR"/>
        </w:rPr>
      </w:pPr>
      <w:r w:rsidRPr="00B30CA4">
        <w:rPr>
          <w:rFonts w:eastAsia="MS Mincho"/>
          <w:szCs w:val="24"/>
          <w:lang w:val="hr-HR"/>
        </w:rPr>
        <w:t xml:space="preserve"> </w:t>
      </w:r>
    </w:p>
    <w:p w:rsidRDefault="002A18F6" w:rsidP="000D198F" w:rsidR="002A18F6" w:rsidRPr="00B30CA4">
      <w:pPr>
        <w:jc w:val="both"/>
        <w:rPr>
          <w:szCs w:val="24"/>
          <w:lang w:val="hr-HR"/>
        </w:rPr>
      </w:pPr>
    </w:p>
    <w:p w:rsidRDefault="00340C75" w:rsidP="000D198F" w:rsidR="00340C75" w:rsidRPr="00B30CA4">
      <w:pPr>
        <w:jc w:val="center"/>
        <w:rPr>
          <w:szCs w:val="24"/>
          <w:lang w:val="hr-HR"/>
        </w:rPr>
      </w:pPr>
      <w:r w:rsidRPr="00B30CA4">
        <w:rPr>
          <w:szCs w:val="24"/>
          <w:lang w:val="hr-HR"/>
        </w:rPr>
        <w:t>Obrazloženje</w:t>
      </w:r>
    </w:p>
    <w:p w:rsidRDefault="00F06619" w:rsidP="000D198F" w:rsidR="00340C75" w:rsidRPr="00B30CA4">
      <w:pPr>
        <w:jc w:val="both"/>
        <w:rPr>
          <w:rFonts w:eastAsia="MS Mincho"/>
          <w:szCs w:val="24"/>
          <w:lang w:val="hr-HR"/>
        </w:rPr>
      </w:pPr>
      <w:r w:rsidRPr="00B30CA4">
        <w:rPr>
          <w:rFonts w:eastAsia="MS Mincho"/>
          <w:szCs w:val="24"/>
          <w:lang w:val="hr-HR"/>
        </w:rPr>
        <w:t xml:space="preserve"> </w:t>
      </w:r>
    </w:p>
    <w:p w:rsidRDefault="001D55C3" w:rsidP="000D198F" w:rsidR="001D55C3" w:rsidRPr="00B30CA4">
      <w:pPr>
        <w:jc w:val="both"/>
        <w:rPr>
          <w:rFonts w:eastAsia="MS Mincho"/>
          <w:szCs w:val="24"/>
          <w:lang w:val="hr-HR"/>
        </w:rPr>
      </w:pPr>
    </w:p>
    <w:p w:rsidRDefault="00340C75" w:rsidP="008112F4" w:rsidR="00340C75" w:rsidRPr="00B30CA4">
      <w:pPr>
        <w:ind w:firstLine="720"/>
        <w:jc w:val="both"/>
        <w:rPr>
          <w:szCs w:val="24"/>
          <w:lang w:val="hr-HR"/>
        </w:rPr>
      </w:pPr>
      <w:r w:rsidRPr="00B30CA4">
        <w:rPr>
          <w:rFonts w:eastAsia="MS Mincho"/>
          <w:szCs w:val="24"/>
          <w:lang w:val="hr-HR"/>
        </w:rPr>
        <w:t xml:space="preserve">Ovosudnim rješenjem </w:t>
      </w:r>
      <w:r w:rsidR="002A18F6" w:rsidRPr="00B30CA4">
        <w:rPr>
          <w:rFonts w:eastAsia="MS Mincho"/>
          <w:szCs w:val="24"/>
          <w:lang w:val="hr-HR"/>
        </w:rPr>
        <w:t xml:space="preserve">pod poslovnim brojem </w:t>
      </w:r>
      <w:r w:rsidR="002A18F6" w:rsidRPr="00B30CA4">
        <w:rPr>
          <w:szCs w:val="24"/>
          <w:lang w:val="hr-HR"/>
        </w:rPr>
        <w:t>7 St-1174/2016-5 od 21. prosinca 2016</w:t>
      </w:r>
      <w:r w:rsidR="00B30CA4">
        <w:rPr>
          <w:szCs w:val="24"/>
          <w:lang w:val="hr-HR"/>
        </w:rPr>
        <w:t>.</w:t>
      </w:r>
      <w:r w:rsidR="00504438" w:rsidRPr="00B30CA4">
        <w:rPr>
          <w:szCs w:val="24"/>
          <w:lang w:val="hr-HR"/>
        </w:rPr>
        <w:t xml:space="preserve"> </w:t>
      </w:r>
      <w:r w:rsidR="00662E8A" w:rsidRPr="00B30CA4">
        <w:rPr>
          <w:szCs w:val="24"/>
          <w:lang w:val="hr-HR"/>
        </w:rPr>
        <w:t>imenova</w:t>
      </w:r>
      <w:r w:rsidR="00504438" w:rsidRPr="00B30CA4">
        <w:rPr>
          <w:szCs w:val="24"/>
          <w:lang w:val="hr-HR"/>
        </w:rPr>
        <w:t>n</w:t>
      </w:r>
      <w:r w:rsidR="00662E8A" w:rsidRPr="00B30CA4">
        <w:rPr>
          <w:szCs w:val="24"/>
          <w:lang w:val="hr-HR"/>
        </w:rPr>
        <w:t xml:space="preserve"> </w:t>
      </w:r>
      <w:r w:rsidR="002A18F6" w:rsidRPr="00B30CA4">
        <w:rPr>
          <w:szCs w:val="24"/>
          <w:lang w:val="hr-HR"/>
        </w:rPr>
        <w:t xml:space="preserve">je </w:t>
      </w:r>
      <w:r w:rsidR="00662E8A" w:rsidRPr="00B30CA4">
        <w:rPr>
          <w:szCs w:val="24"/>
          <w:lang w:val="hr-HR"/>
        </w:rPr>
        <w:t>privremen</w:t>
      </w:r>
      <w:r w:rsidR="00504438" w:rsidRPr="00B30CA4">
        <w:rPr>
          <w:szCs w:val="24"/>
          <w:lang w:val="hr-HR"/>
        </w:rPr>
        <w:t>i</w:t>
      </w:r>
      <w:r w:rsidR="00662E8A" w:rsidRPr="00B30CA4">
        <w:rPr>
          <w:szCs w:val="24"/>
          <w:lang w:val="hr-HR"/>
        </w:rPr>
        <w:t xml:space="preserve"> upravitelj </w:t>
      </w:r>
      <w:r w:rsidRPr="00B30CA4">
        <w:rPr>
          <w:szCs w:val="24"/>
          <w:lang w:val="hr-HR"/>
        </w:rPr>
        <w:t>kojem je naloženo da ispita postoji li razlog z</w:t>
      </w:r>
      <w:r w:rsidR="008112F4" w:rsidRPr="00B30CA4">
        <w:rPr>
          <w:szCs w:val="24"/>
          <w:lang w:val="hr-HR"/>
        </w:rPr>
        <w:t xml:space="preserve">a otvaranje stečajnog postupka, te </w:t>
      </w:r>
      <w:r w:rsidRPr="00B30CA4">
        <w:rPr>
          <w:szCs w:val="24"/>
          <w:lang w:val="hr-HR"/>
        </w:rPr>
        <w:t xml:space="preserve">mogu li se imovinom dužnika pokriti troškovi postupka </w:t>
      </w:r>
      <w:r w:rsidR="0009372B" w:rsidRPr="00B30CA4">
        <w:rPr>
          <w:szCs w:val="24"/>
          <w:lang w:val="hr-HR"/>
        </w:rPr>
        <w:t>i</w:t>
      </w:r>
      <w:r w:rsidRPr="00B30CA4">
        <w:rPr>
          <w:szCs w:val="24"/>
          <w:lang w:val="hr-HR"/>
        </w:rPr>
        <w:t xml:space="preserve"> o tome podnese sudu izvješće.</w:t>
      </w:r>
    </w:p>
    <w:p w:rsidRDefault="00662E8A" w:rsidP="001C5FD4" w:rsidR="00662E8A" w:rsidRPr="00B30CA4">
      <w:pPr>
        <w:ind w:firstLine="720"/>
        <w:jc w:val="both"/>
        <w:rPr>
          <w:szCs w:val="24"/>
          <w:lang w:val="hr-HR"/>
        </w:rPr>
      </w:pPr>
      <w:r w:rsidRPr="00B30CA4">
        <w:rPr>
          <w:szCs w:val="24"/>
          <w:lang w:val="hr-HR"/>
        </w:rPr>
        <w:t xml:space="preserve">Privremeni stečajni upravitelj je dana </w:t>
      </w:r>
      <w:r w:rsidR="002A18F6" w:rsidRPr="00B30CA4">
        <w:rPr>
          <w:szCs w:val="24"/>
          <w:lang w:val="hr-HR"/>
        </w:rPr>
        <w:t xml:space="preserve">10. travnja </w:t>
      </w:r>
      <w:r w:rsidRPr="00B30CA4">
        <w:rPr>
          <w:szCs w:val="24"/>
          <w:lang w:val="hr-HR"/>
        </w:rPr>
        <w:t>201</w:t>
      </w:r>
      <w:r w:rsidR="002D2EF6" w:rsidRPr="00B30CA4">
        <w:rPr>
          <w:szCs w:val="24"/>
          <w:lang w:val="hr-HR"/>
        </w:rPr>
        <w:t>7</w:t>
      </w:r>
      <w:r w:rsidRPr="00B30CA4">
        <w:rPr>
          <w:szCs w:val="24"/>
          <w:lang w:val="hr-HR"/>
        </w:rPr>
        <w:t>. podnio sudu Izvješće</w:t>
      </w:r>
      <w:r w:rsidR="001143D7" w:rsidRPr="00B30CA4">
        <w:rPr>
          <w:szCs w:val="24"/>
          <w:lang w:val="hr-HR"/>
        </w:rPr>
        <w:t xml:space="preserve"> ( list </w:t>
      </w:r>
      <w:r w:rsidR="00F706C5" w:rsidRPr="00B30CA4">
        <w:rPr>
          <w:szCs w:val="24"/>
          <w:lang w:val="hr-HR"/>
        </w:rPr>
        <w:t>1</w:t>
      </w:r>
      <w:r w:rsidR="002A18F6" w:rsidRPr="00B30CA4">
        <w:rPr>
          <w:szCs w:val="24"/>
          <w:lang w:val="hr-HR"/>
        </w:rPr>
        <w:t>6</w:t>
      </w:r>
      <w:r w:rsidR="001143D7" w:rsidRPr="00B30CA4">
        <w:rPr>
          <w:szCs w:val="24"/>
          <w:lang w:val="hr-HR"/>
        </w:rPr>
        <w:t xml:space="preserve"> do </w:t>
      </w:r>
      <w:r w:rsidR="002A18F6" w:rsidRPr="00B30CA4">
        <w:rPr>
          <w:szCs w:val="24"/>
          <w:lang w:val="hr-HR"/>
        </w:rPr>
        <w:t>66</w:t>
      </w:r>
      <w:r w:rsidR="001143D7" w:rsidRPr="00B30CA4">
        <w:rPr>
          <w:szCs w:val="24"/>
          <w:lang w:val="hr-HR"/>
        </w:rPr>
        <w:t xml:space="preserve"> spisa )</w:t>
      </w:r>
      <w:r w:rsidR="00F04706" w:rsidRPr="00B30CA4">
        <w:rPr>
          <w:szCs w:val="24"/>
          <w:lang w:val="hr-HR"/>
        </w:rPr>
        <w:t>.</w:t>
      </w:r>
    </w:p>
    <w:p w:rsidRDefault="00340C75" w:rsidP="001C5FD4" w:rsidR="00355562" w:rsidRPr="00B30CA4">
      <w:pPr>
        <w:ind w:firstLine="720"/>
        <w:jc w:val="both"/>
        <w:rPr>
          <w:szCs w:val="24"/>
          <w:lang w:val="hr-HR"/>
        </w:rPr>
      </w:pPr>
      <w:r w:rsidRPr="00B30CA4">
        <w:rPr>
          <w:szCs w:val="24"/>
          <w:lang w:val="hr-HR"/>
        </w:rPr>
        <w:t xml:space="preserve">Odredbom članka </w:t>
      </w:r>
      <w:r w:rsidR="00CC6E17" w:rsidRPr="00B30CA4">
        <w:rPr>
          <w:szCs w:val="24"/>
          <w:lang w:val="hr-HR"/>
        </w:rPr>
        <w:t>94</w:t>
      </w:r>
      <w:r w:rsidRPr="00B30CA4">
        <w:rPr>
          <w:szCs w:val="24"/>
          <w:lang w:val="hr-HR"/>
        </w:rPr>
        <w:t xml:space="preserve">. stavak 1. Stečajnog zakona ( “Narodne novine” </w:t>
      </w:r>
      <w:r w:rsidR="00CC6E17" w:rsidRPr="00B30CA4">
        <w:rPr>
          <w:szCs w:val="24"/>
          <w:lang w:val="hr-HR"/>
        </w:rPr>
        <w:t xml:space="preserve">71/15, </w:t>
      </w:r>
      <w:r w:rsidRPr="00B30CA4">
        <w:rPr>
          <w:szCs w:val="24"/>
          <w:lang w:val="hr-HR"/>
        </w:rPr>
        <w:t xml:space="preserve"> u daljnjem tekstu: SZ)  propisano je da stečajni upravitelj ima pravo na nagradu za svoj rad te na naknadu stvarnih troškova</w:t>
      </w:r>
      <w:r w:rsidR="00E31632" w:rsidRPr="00B30CA4">
        <w:rPr>
          <w:szCs w:val="24"/>
          <w:lang w:val="hr-HR"/>
        </w:rPr>
        <w:t>, time da je o</w:t>
      </w:r>
      <w:r w:rsidRPr="00B30CA4">
        <w:rPr>
          <w:szCs w:val="24"/>
          <w:lang w:val="hr-HR"/>
        </w:rPr>
        <w:t>dredb</w:t>
      </w:r>
      <w:r w:rsidR="00CC6E17" w:rsidRPr="00B30CA4">
        <w:rPr>
          <w:szCs w:val="24"/>
          <w:lang w:val="hr-HR"/>
        </w:rPr>
        <w:t xml:space="preserve">om </w:t>
      </w:r>
      <w:r w:rsidRPr="00B30CA4">
        <w:rPr>
          <w:szCs w:val="24"/>
          <w:lang w:val="hr-HR"/>
        </w:rPr>
        <w:t xml:space="preserve">članka </w:t>
      </w:r>
      <w:r w:rsidR="00CC6E17" w:rsidRPr="00B30CA4">
        <w:rPr>
          <w:szCs w:val="24"/>
          <w:lang w:val="hr-HR"/>
        </w:rPr>
        <w:t>119</w:t>
      </w:r>
      <w:r w:rsidRPr="00B30CA4">
        <w:rPr>
          <w:szCs w:val="24"/>
          <w:lang w:val="hr-HR"/>
        </w:rPr>
        <w:t xml:space="preserve">. stavak </w:t>
      </w:r>
      <w:r w:rsidR="00CC6E17" w:rsidRPr="00B30CA4">
        <w:rPr>
          <w:szCs w:val="24"/>
          <w:lang w:val="hr-HR"/>
        </w:rPr>
        <w:t>6</w:t>
      </w:r>
      <w:r w:rsidRPr="00B30CA4">
        <w:rPr>
          <w:szCs w:val="24"/>
          <w:lang w:val="hr-HR"/>
        </w:rPr>
        <w:t xml:space="preserve">. točka 1. SZ </w:t>
      </w:r>
      <w:r w:rsidR="00CC6E17" w:rsidRPr="00B30CA4">
        <w:rPr>
          <w:szCs w:val="24"/>
          <w:lang w:val="hr-HR"/>
        </w:rPr>
        <w:t xml:space="preserve">propisano je da se </w:t>
      </w:r>
      <w:r w:rsidRPr="00B30CA4">
        <w:rPr>
          <w:szCs w:val="24"/>
          <w:lang w:val="hr-HR"/>
        </w:rPr>
        <w:t>na privremenoga stečajnoga upravitelja, na odgovarajući način primjenjuju odredbe tog Zakona o stečajnom upravitelju, pa stoga privremeni stečajni upravitelj ima pravo na nagradu za svoj rad</w:t>
      </w:r>
      <w:r w:rsidR="002C2B17" w:rsidRPr="00B30CA4">
        <w:rPr>
          <w:szCs w:val="24"/>
          <w:lang w:val="hr-HR"/>
        </w:rPr>
        <w:t>, te na naknadu stvarnih troškova</w:t>
      </w:r>
      <w:r w:rsidR="00355562" w:rsidRPr="00B30CA4">
        <w:rPr>
          <w:szCs w:val="24"/>
          <w:lang w:val="hr-HR"/>
        </w:rPr>
        <w:t>.</w:t>
      </w:r>
    </w:p>
    <w:p w:rsidRDefault="0052635C" w:rsidP="0052635C" w:rsidR="0052635C" w:rsidRPr="00B30CA4">
      <w:pPr>
        <w:pStyle w:val="Bezproreda"/>
        <w:ind w:firstLine="720"/>
        <w:jc w:val="both"/>
        <w:rPr>
          <w:bCs/>
          <w:color w:val="000000"/>
          <w:szCs w:val="24"/>
          <w:lang w:val="hr-HR"/>
        </w:rPr>
      </w:pPr>
      <w:r w:rsidRPr="00B30CA4">
        <w:rPr>
          <w:szCs w:val="24"/>
          <w:lang w:val="hr-HR"/>
        </w:rPr>
        <w:lastRenderedPageBreak/>
        <w:t xml:space="preserve">Odredbom članka 4. Uredbe o kriterijima i načinu obračuna i plaćanja nagrade stečajnim upraviteljima („Narodne novine“, broj 105/15) propisano je da </w:t>
      </w:r>
      <w:r w:rsidRPr="00B30CA4">
        <w:rPr>
          <w:color w:val="000000"/>
          <w:szCs w:val="24"/>
          <w:lang w:val="hr-HR"/>
        </w:rPr>
        <w:t>privremenom stečajnom upravitelju pripada pravo na jednokratnu nagradu za poslove obavljene u prethodnom postupku u iznosu od 3.000,00 kuna do 20.000,00 kuna.</w:t>
      </w:r>
    </w:p>
    <w:p w:rsidRDefault="0052635C" w:rsidP="0052635C" w:rsidR="002D2EF6" w:rsidRPr="00B30CA4">
      <w:pPr>
        <w:pStyle w:val="Bezproreda"/>
        <w:ind w:firstLine="720"/>
        <w:jc w:val="both"/>
        <w:rPr>
          <w:color w:val="000000"/>
          <w:szCs w:val="24"/>
          <w:lang w:val="hr-HR"/>
        </w:rPr>
      </w:pPr>
      <w:r w:rsidRPr="00B30CA4">
        <w:rPr>
          <w:szCs w:val="24"/>
          <w:lang w:val="hr-HR"/>
        </w:rPr>
        <w:t>S</w:t>
      </w:r>
      <w:r w:rsidR="00CC6E17" w:rsidRPr="00B30CA4">
        <w:rPr>
          <w:szCs w:val="24"/>
          <w:lang w:val="hr-HR"/>
        </w:rPr>
        <w:t>ud je nagradu</w:t>
      </w:r>
      <w:r w:rsidR="00662E8A" w:rsidRPr="00B30CA4">
        <w:rPr>
          <w:szCs w:val="24"/>
          <w:lang w:val="hr-HR"/>
        </w:rPr>
        <w:t xml:space="preserve"> odredio </w:t>
      </w:r>
      <w:r w:rsidR="00504438" w:rsidRPr="00B30CA4">
        <w:rPr>
          <w:szCs w:val="24"/>
          <w:lang w:val="hr-HR"/>
        </w:rPr>
        <w:t>privremen</w:t>
      </w:r>
      <w:r w:rsidR="002112D7" w:rsidRPr="00B30CA4">
        <w:rPr>
          <w:szCs w:val="24"/>
          <w:lang w:val="hr-HR"/>
        </w:rPr>
        <w:t>om</w:t>
      </w:r>
      <w:r w:rsidR="00504438" w:rsidRPr="00B30CA4">
        <w:rPr>
          <w:szCs w:val="24"/>
          <w:lang w:val="hr-HR"/>
        </w:rPr>
        <w:t xml:space="preserve"> stečajn</w:t>
      </w:r>
      <w:r w:rsidR="002112D7" w:rsidRPr="00B30CA4">
        <w:rPr>
          <w:szCs w:val="24"/>
          <w:lang w:val="hr-HR"/>
        </w:rPr>
        <w:t>om</w:t>
      </w:r>
      <w:r w:rsidR="00504438" w:rsidRPr="00B30CA4">
        <w:rPr>
          <w:szCs w:val="24"/>
          <w:lang w:val="hr-HR"/>
        </w:rPr>
        <w:t xml:space="preserve"> upravitelj</w:t>
      </w:r>
      <w:r w:rsidR="002112D7" w:rsidRPr="00B30CA4">
        <w:rPr>
          <w:szCs w:val="24"/>
          <w:lang w:val="hr-HR"/>
        </w:rPr>
        <w:t>u</w:t>
      </w:r>
      <w:r w:rsidR="00504438" w:rsidRPr="00B30CA4">
        <w:rPr>
          <w:szCs w:val="24"/>
          <w:lang w:val="hr-HR"/>
        </w:rPr>
        <w:t xml:space="preserve">, </w:t>
      </w:r>
      <w:r w:rsidR="00662E8A" w:rsidRPr="00B30CA4">
        <w:rPr>
          <w:szCs w:val="24"/>
          <w:lang w:val="hr-HR"/>
        </w:rPr>
        <w:t xml:space="preserve">vodeći računa o složenosti poslova primjenom odredbe članka 4. </w:t>
      </w:r>
      <w:r w:rsidR="00662E8A" w:rsidRPr="00B30CA4">
        <w:rPr>
          <w:color w:val="000000"/>
          <w:szCs w:val="24"/>
          <w:lang w:val="hr-HR"/>
        </w:rPr>
        <w:t>Uredbe o kriterijima i načinu obračuna i plaćanja nagrade stečajnim upraviteljima („Narodne novine“, broj 105/15)</w:t>
      </w:r>
      <w:r w:rsidR="002D2EF6" w:rsidRPr="00B30CA4">
        <w:rPr>
          <w:color w:val="000000"/>
          <w:szCs w:val="24"/>
          <w:lang w:val="hr-HR"/>
        </w:rPr>
        <w:t>.</w:t>
      </w:r>
    </w:p>
    <w:p w:rsidRDefault="00B46294" w:rsidP="008112F4" w:rsidR="00B46294" w:rsidRPr="00B30CA4">
      <w:pPr>
        <w:ind w:firstLine="720"/>
        <w:jc w:val="both"/>
        <w:rPr>
          <w:szCs w:val="24"/>
          <w:lang w:val="hr-HR"/>
        </w:rPr>
      </w:pPr>
      <w:r w:rsidRPr="00B30CA4">
        <w:rPr>
          <w:szCs w:val="24"/>
          <w:lang w:val="hr-HR"/>
        </w:rPr>
        <w:t>Stoga je valjalo temeljem odredbe članka 94. SZ odlučiti kao u izreci ovog rješenja.</w:t>
      </w:r>
    </w:p>
    <w:p w:rsidRDefault="00B93D1C" w:rsidP="008112F4" w:rsidR="00B93D1C" w:rsidRPr="00B30CA4">
      <w:pPr>
        <w:jc w:val="center"/>
        <w:rPr>
          <w:szCs w:val="24"/>
          <w:lang w:val="hr-HR"/>
        </w:rPr>
      </w:pPr>
    </w:p>
    <w:p w:rsidRDefault="00340C75" w:rsidP="008112F4" w:rsidR="00340C75" w:rsidRPr="00B30CA4">
      <w:pPr>
        <w:jc w:val="center"/>
        <w:rPr>
          <w:szCs w:val="24"/>
          <w:lang w:val="hr-HR"/>
        </w:rPr>
      </w:pPr>
      <w:r w:rsidRPr="00B30CA4">
        <w:rPr>
          <w:szCs w:val="24"/>
          <w:lang w:val="hr-HR"/>
        </w:rPr>
        <w:t xml:space="preserve">Dana, </w:t>
      </w:r>
      <w:r w:rsidR="002A18F6" w:rsidRPr="00B30CA4">
        <w:rPr>
          <w:szCs w:val="24"/>
          <w:lang w:val="hr-HR"/>
        </w:rPr>
        <w:t>19. rujna 2017</w:t>
      </w:r>
      <w:r w:rsidRPr="00B30CA4">
        <w:rPr>
          <w:szCs w:val="24"/>
          <w:lang w:val="hr-HR"/>
        </w:rPr>
        <w:t>.</w:t>
      </w:r>
    </w:p>
    <w:p w:rsidRDefault="001D55C3" w:rsidP="008112F4" w:rsidR="001D55C3" w:rsidRPr="00B30CA4">
      <w:pPr>
        <w:jc w:val="center"/>
        <w:rPr>
          <w:szCs w:val="24"/>
          <w:lang w:val="hr-HR"/>
        </w:rPr>
      </w:pPr>
    </w:p>
    <w:p w:rsidRDefault="001D55C3" w:rsidP="008112F4" w:rsidR="001D55C3" w:rsidRPr="00B30CA4">
      <w:pPr>
        <w:jc w:val="center"/>
        <w:rPr>
          <w:szCs w:val="24"/>
          <w:lang w:val="hr-HR"/>
        </w:rPr>
      </w:pPr>
    </w:p>
    <w:p w:rsidRDefault="00B46294" w:rsidP="00B46294" w:rsidR="00340C75" w:rsidRPr="00B30CA4">
      <w:pPr>
        <w:ind w:left="7200"/>
        <w:jc w:val="both"/>
        <w:rPr>
          <w:szCs w:val="24"/>
          <w:lang w:val="hr-HR"/>
        </w:rPr>
      </w:pPr>
      <w:r w:rsidRPr="00B30CA4">
        <w:rPr>
          <w:szCs w:val="24"/>
          <w:lang w:val="hr-HR"/>
        </w:rPr>
        <w:t xml:space="preserve">       Sudac</w:t>
      </w:r>
    </w:p>
    <w:p w:rsidRDefault="00340C75" w:rsidP="00B46294" w:rsidR="00340C75" w:rsidRPr="00B30CA4">
      <w:pPr>
        <w:ind w:left="7200"/>
        <w:jc w:val="both"/>
        <w:rPr>
          <w:szCs w:val="24"/>
          <w:lang w:val="hr-HR"/>
        </w:rPr>
      </w:pPr>
      <w:r w:rsidRPr="00B30CA4">
        <w:rPr>
          <w:szCs w:val="24"/>
          <w:lang w:val="hr-HR"/>
        </w:rPr>
        <w:t>Liljana Ugrin</w:t>
      </w:r>
    </w:p>
    <w:p w:rsidRDefault="00340C75" w:rsidP="000D198F" w:rsidR="00340C75" w:rsidRPr="00B30CA4">
      <w:pPr>
        <w:jc w:val="both"/>
        <w:rPr>
          <w:szCs w:val="24"/>
          <w:lang w:val="hr-HR"/>
        </w:rPr>
      </w:pPr>
    </w:p>
    <w:p w:rsidRDefault="00340C75" w:rsidP="000D198F" w:rsidR="00340C75" w:rsidRPr="00B30CA4">
      <w:pPr>
        <w:jc w:val="both"/>
        <w:rPr>
          <w:szCs w:val="24"/>
          <w:lang w:val="hr-HR"/>
        </w:rPr>
      </w:pPr>
    </w:p>
    <w:p w:rsidRDefault="00340C75" w:rsidP="000D198F" w:rsidR="00340C75" w:rsidRPr="00B30CA4">
      <w:pPr>
        <w:jc w:val="both"/>
        <w:rPr>
          <w:szCs w:val="24"/>
          <w:lang w:val="hr-HR"/>
        </w:rPr>
      </w:pPr>
    </w:p>
    <w:p w:rsidRDefault="00340C75" w:rsidP="000D198F" w:rsidR="00340C75" w:rsidRPr="00B30CA4">
      <w:pPr>
        <w:jc w:val="both"/>
        <w:rPr>
          <w:szCs w:val="24"/>
          <w:lang w:val="hr-HR"/>
        </w:rPr>
      </w:pPr>
      <w:r w:rsidRPr="00B30CA4">
        <w:rPr>
          <w:szCs w:val="24"/>
          <w:lang w:val="hr-HR"/>
        </w:rPr>
        <w:t>POUKA O PRAVNOM LIJEKU</w:t>
      </w:r>
    </w:p>
    <w:p w:rsidRDefault="00340C75" w:rsidP="000D198F" w:rsidR="00340C75" w:rsidRPr="00B30CA4">
      <w:pPr>
        <w:jc w:val="both"/>
        <w:rPr>
          <w:szCs w:val="24"/>
          <w:lang w:val="hr-HR"/>
        </w:rPr>
      </w:pPr>
      <w:r w:rsidRPr="00B30CA4">
        <w:rPr>
          <w:szCs w:val="24"/>
          <w:lang w:val="hr-HR"/>
        </w:rPr>
        <w:t xml:space="preserve">          Protiv  ovog  rješenja  pravo  na  žalbu ima</w:t>
      </w:r>
      <w:r w:rsidR="0026790F" w:rsidRPr="00B30CA4">
        <w:rPr>
          <w:szCs w:val="24"/>
          <w:lang w:val="hr-HR"/>
        </w:rPr>
        <w:t xml:space="preserve"> nezadovoljna stranka.  </w:t>
      </w:r>
      <w:r w:rsidRPr="00B30CA4">
        <w:rPr>
          <w:szCs w:val="24"/>
          <w:lang w:val="hr-HR"/>
        </w:rPr>
        <w:t xml:space="preserve">Žalba se podnosi ovom sudu u 3  primjerka  u  roku od 8 dana od </w:t>
      </w:r>
      <w:r w:rsidR="00E31632" w:rsidRPr="00B30CA4">
        <w:rPr>
          <w:szCs w:val="24"/>
          <w:lang w:val="hr-HR"/>
        </w:rPr>
        <w:t>dostave</w:t>
      </w:r>
      <w:r w:rsidRPr="00B30CA4">
        <w:rPr>
          <w:szCs w:val="24"/>
          <w:lang w:val="hr-HR"/>
        </w:rPr>
        <w:t xml:space="preserve"> rješenja</w:t>
      </w:r>
      <w:r w:rsidR="0026790F" w:rsidRPr="00B30CA4">
        <w:rPr>
          <w:szCs w:val="24"/>
          <w:lang w:val="hr-HR"/>
        </w:rPr>
        <w:t xml:space="preserve">. </w:t>
      </w:r>
      <w:r w:rsidRPr="00B30CA4">
        <w:rPr>
          <w:szCs w:val="24"/>
          <w:lang w:val="hr-HR"/>
        </w:rPr>
        <w:t xml:space="preserve">  O  žalbi  rješava  Visoki  trgovački sud Republike Hrvatske.  </w:t>
      </w:r>
    </w:p>
    <w:p w:rsidRDefault="00340C75" w:rsidP="000D198F" w:rsidR="00340C75" w:rsidRPr="00B30CA4">
      <w:pPr>
        <w:jc w:val="both"/>
        <w:rPr>
          <w:rFonts w:eastAsia="MS Mincho"/>
          <w:szCs w:val="24"/>
          <w:lang w:val="hr-HR"/>
        </w:rPr>
      </w:pPr>
    </w:p>
    <w:p w:rsidRDefault="00340C75" w:rsidP="000D198F" w:rsidR="00340C75" w:rsidRPr="00B30CA4">
      <w:pPr>
        <w:jc w:val="both"/>
        <w:rPr>
          <w:szCs w:val="24"/>
          <w:lang w:val="hr-HR"/>
        </w:rPr>
      </w:pPr>
    </w:p>
    <w:p w:rsidRDefault="00340C75" w:rsidP="000D198F" w:rsidR="00340C75" w:rsidRPr="00B30CA4">
      <w:pPr>
        <w:jc w:val="both"/>
        <w:rPr>
          <w:szCs w:val="24"/>
          <w:lang w:val="hr-HR"/>
        </w:rPr>
      </w:pPr>
    </w:p>
    <w:p w:rsidRDefault="000D198F" w:rsidP="000D198F" w:rsidR="000D198F" w:rsidRPr="00B30CA4">
      <w:pPr>
        <w:jc w:val="both"/>
        <w:rPr>
          <w:szCs w:val="24"/>
          <w:lang w:val="hr-HR"/>
        </w:rPr>
      </w:pPr>
      <w:r w:rsidRPr="00B30CA4">
        <w:rPr>
          <w:szCs w:val="24"/>
          <w:lang w:val="hr-HR"/>
        </w:rPr>
        <w:t>DNA</w:t>
      </w:r>
    </w:p>
    <w:p w:rsidRDefault="000D198F" w:rsidP="000D198F" w:rsidR="000D198F" w:rsidRPr="00B30CA4">
      <w:pPr>
        <w:jc w:val="both"/>
        <w:rPr>
          <w:szCs w:val="24"/>
          <w:lang w:val="hr-HR"/>
        </w:rPr>
      </w:pPr>
    </w:p>
    <w:p w:rsidRDefault="00BC33C1" w:rsidP="000D198F" w:rsidR="000D198F" w:rsidRPr="00B30CA4">
      <w:pPr>
        <w:jc w:val="both"/>
        <w:rPr>
          <w:szCs w:val="24"/>
          <w:lang w:val="hr-HR"/>
        </w:rPr>
      </w:pPr>
      <w:r w:rsidRPr="00B30CA4">
        <w:rPr>
          <w:szCs w:val="24"/>
          <w:lang w:val="hr-HR"/>
        </w:rPr>
        <w:t>R</w:t>
      </w:r>
      <w:r w:rsidR="000D198F" w:rsidRPr="00B30CA4">
        <w:rPr>
          <w:szCs w:val="24"/>
          <w:lang w:val="hr-HR"/>
        </w:rPr>
        <w:t xml:space="preserve">ješenje dostaviti stečajnom upravitelju </w:t>
      </w:r>
    </w:p>
    <w:p w:rsidRDefault="00FC3DEA" w:rsidP="000D198F" w:rsidR="000D198F" w:rsidRPr="00B30CA4">
      <w:pPr>
        <w:jc w:val="both"/>
        <w:rPr>
          <w:szCs w:val="24"/>
          <w:lang w:val="hr-HR"/>
        </w:rPr>
      </w:pPr>
      <w:r w:rsidRPr="00B30CA4">
        <w:rPr>
          <w:szCs w:val="24"/>
          <w:lang w:val="hr-HR"/>
        </w:rPr>
        <w:t>Rješenje objaviti na m</w:t>
      </w:r>
      <w:r w:rsidR="0026790F" w:rsidRPr="00B30CA4">
        <w:rPr>
          <w:szCs w:val="24"/>
          <w:lang w:val="hr-HR"/>
        </w:rPr>
        <w:t>r</w:t>
      </w:r>
      <w:r w:rsidRPr="00B30CA4">
        <w:rPr>
          <w:szCs w:val="24"/>
          <w:lang w:val="hr-HR"/>
        </w:rPr>
        <w:t xml:space="preserve">ežnoj stranici e-Oglasna ploča sudova </w:t>
      </w:r>
    </w:p>
    <w:p w:rsidRDefault="00E31632" w:rsidP="008112F4" w:rsidR="000D198F" w:rsidRPr="00B30CA4">
      <w:pPr>
        <w:jc w:val="both"/>
        <w:rPr>
          <w:szCs w:val="24"/>
          <w:lang w:val="hr-HR"/>
        </w:rPr>
      </w:pPr>
      <w:r w:rsidRPr="00B30CA4">
        <w:rPr>
          <w:szCs w:val="24"/>
          <w:lang w:val="hr-HR"/>
        </w:rPr>
        <w:t>U</w:t>
      </w:r>
      <w:r w:rsidR="000D198F" w:rsidRPr="00B30CA4">
        <w:rPr>
          <w:szCs w:val="24"/>
          <w:lang w:val="hr-HR"/>
        </w:rPr>
        <w:t xml:space="preserve"> Rijeci</w:t>
      </w:r>
      <w:r w:rsidRPr="00B30CA4">
        <w:rPr>
          <w:szCs w:val="24"/>
          <w:lang w:val="hr-HR"/>
        </w:rPr>
        <w:t xml:space="preserve">, </w:t>
      </w:r>
      <w:r w:rsidR="002A18F6" w:rsidRPr="00B30CA4">
        <w:rPr>
          <w:szCs w:val="24"/>
          <w:lang w:val="hr-HR"/>
        </w:rPr>
        <w:t>19. rujna 2017</w:t>
      </w:r>
      <w:r w:rsidR="000D198F" w:rsidRPr="00B30CA4">
        <w:rPr>
          <w:szCs w:val="24"/>
          <w:lang w:val="hr-HR"/>
        </w:rPr>
        <w:t>.</w:t>
      </w:r>
    </w:p>
    <w:p w:rsidRDefault="0083572A" w:rsidP="000D198F" w:rsidR="0083572A" w:rsidRPr="00B30CA4">
      <w:pPr>
        <w:jc w:val="both"/>
        <w:rPr>
          <w:szCs w:val="24"/>
          <w:lang w:val="hr-HR"/>
        </w:rPr>
      </w:pPr>
    </w:p>
    <w:sectPr w:rsidR="0083572A" w:rsidRPr="00B30CA4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746A" w:rsidR="0063746A">
      <w:r>
        <w:separator/>
      </w:r>
    </w:p>
  </w:endnote>
  <w:endnote w:id="0" w:type="continuationSeparator">
    <w:p w:rsidRDefault="0063746A" w:rsidR="006374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B30CA4">
    <w:pPr>
      <w:pStyle w:val="Podnoje"/>
      <w:jc w:val="center"/>
      <w:rPr>
        <w:rStyle w:val="Brojstranice"/>
      </w:rPr>
    </w:pPr>
    <w:r w:rsidRPr="00B30CA4">
      <w:rPr>
        <w:rStyle w:val="Brojstranice"/>
      </w:rPr>
      <w:fldChar w:fldCharType="begin"/>
    </w:r>
    <w:r w:rsidRPr="00B30CA4">
      <w:rPr>
        <w:rStyle w:val="Brojstranice"/>
      </w:rPr>
      <w:instrText xml:space="preserve"> PAGE </w:instrText>
    </w:r>
    <w:r w:rsidRPr="00B30CA4">
      <w:rPr>
        <w:rStyle w:val="Brojstranice"/>
      </w:rPr>
      <w:fldChar w:fldCharType="separate"/>
    </w:r>
    <w:r w:rsidR="00D8485C">
      <w:rPr>
        <w:rStyle w:val="Brojstranice"/>
        <w:noProof/>
      </w:rPr>
      <w:t>1</w:t>
    </w:r>
    <w:r w:rsidRPr="00B30CA4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746A" w:rsidR="0063746A">
      <w:r>
        <w:separator/>
      </w:r>
    </w:p>
  </w:footnote>
  <w:footnote w:id="0" w:type="continuationSeparator">
    <w:p w:rsidRDefault="0063746A" w:rsidR="006374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1D55C3" w:rsidR="008112F4" w:rsidRPr="001D55C3">
    <w:pPr>
      <w:jc w:val="right"/>
    </w:pPr>
    <w:r w:rsidRPr="001D55C3">
      <w:t xml:space="preserve">                                                                                           Posl</w:t>
    </w:r>
    <w:r w:rsidR="002112D7">
      <w:t>ovni broj</w:t>
    </w:r>
    <w:r w:rsidRPr="001D55C3">
      <w:t xml:space="preserve"> 7  St</w:t>
    </w:r>
    <w:r w:rsidR="00A6167B">
      <w:t>-1174</w:t>
    </w:r>
    <w:r w:rsidRPr="001D55C3">
      <w:t>/</w:t>
    </w:r>
    <w:r w:rsidR="002112D7">
      <w:t>1</w:t>
    </w:r>
    <w:r w:rsidR="00AE2B32">
      <w:t>6</w:t>
    </w:r>
    <w:r w:rsidRPr="001D55C3">
      <w:t>-</w:t>
    </w:r>
    <w:r w:rsidR="00A6167B">
      <w:t>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336E2"/>
    <w:rsid w:val="00060E1E"/>
    <w:rsid w:val="0006103A"/>
    <w:rsid w:val="000626CF"/>
    <w:rsid w:val="00087F04"/>
    <w:rsid w:val="0009372B"/>
    <w:rsid w:val="000939AF"/>
    <w:rsid w:val="000941B9"/>
    <w:rsid w:val="000A13D8"/>
    <w:rsid w:val="000C2F4F"/>
    <w:rsid w:val="000D198F"/>
    <w:rsid w:val="00104B7E"/>
    <w:rsid w:val="001077AC"/>
    <w:rsid w:val="00112C8C"/>
    <w:rsid w:val="00113CC2"/>
    <w:rsid w:val="001143D7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0BD1"/>
    <w:rsid w:val="00163AF0"/>
    <w:rsid w:val="00167173"/>
    <w:rsid w:val="00185CF6"/>
    <w:rsid w:val="001A6916"/>
    <w:rsid w:val="001B4D47"/>
    <w:rsid w:val="001C5FD4"/>
    <w:rsid w:val="001D55C3"/>
    <w:rsid w:val="001E26B8"/>
    <w:rsid w:val="001F77C0"/>
    <w:rsid w:val="0020339F"/>
    <w:rsid w:val="002112D7"/>
    <w:rsid w:val="00222072"/>
    <w:rsid w:val="00246EFE"/>
    <w:rsid w:val="00254C98"/>
    <w:rsid w:val="00267876"/>
    <w:rsid w:val="0026790F"/>
    <w:rsid w:val="002725D8"/>
    <w:rsid w:val="00294415"/>
    <w:rsid w:val="00295193"/>
    <w:rsid w:val="002A12DA"/>
    <w:rsid w:val="002A18F6"/>
    <w:rsid w:val="002A2435"/>
    <w:rsid w:val="002A3840"/>
    <w:rsid w:val="002A6F16"/>
    <w:rsid w:val="002B25C2"/>
    <w:rsid w:val="002B5DA1"/>
    <w:rsid w:val="002C2B17"/>
    <w:rsid w:val="002C4071"/>
    <w:rsid w:val="002D2EF6"/>
    <w:rsid w:val="002D7F2D"/>
    <w:rsid w:val="002E2C85"/>
    <w:rsid w:val="002E4310"/>
    <w:rsid w:val="00304660"/>
    <w:rsid w:val="00312B58"/>
    <w:rsid w:val="003146F2"/>
    <w:rsid w:val="00315D7F"/>
    <w:rsid w:val="003221E3"/>
    <w:rsid w:val="00340C75"/>
    <w:rsid w:val="00355562"/>
    <w:rsid w:val="003618D3"/>
    <w:rsid w:val="0036464D"/>
    <w:rsid w:val="0039336E"/>
    <w:rsid w:val="00394DF5"/>
    <w:rsid w:val="003A238A"/>
    <w:rsid w:val="003A36D4"/>
    <w:rsid w:val="003A4974"/>
    <w:rsid w:val="003A6659"/>
    <w:rsid w:val="003D0477"/>
    <w:rsid w:val="003D09FD"/>
    <w:rsid w:val="003E11E4"/>
    <w:rsid w:val="003E63DF"/>
    <w:rsid w:val="00402F7C"/>
    <w:rsid w:val="00404EC9"/>
    <w:rsid w:val="00406685"/>
    <w:rsid w:val="00433D3E"/>
    <w:rsid w:val="004641B7"/>
    <w:rsid w:val="00472C10"/>
    <w:rsid w:val="00473C74"/>
    <w:rsid w:val="00491D3D"/>
    <w:rsid w:val="004C7FE7"/>
    <w:rsid w:val="004F191F"/>
    <w:rsid w:val="004F24DA"/>
    <w:rsid w:val="00504438"/>
    <w:rsid w:val="0052635C"/>
    <w:rsid w:val="00544825"/>
    <w:rsid w:val="005565FA"/>
    <w:rsid w:val="00575174"/>
    <w:rsid w:val="005759D0"/>
    <w:rsid w:val="005B183B"/>
    <w:rsid w:val="005B7C43"/>
    <w:rsid w:val="005D6F06"/>
    <w:rsid w:val="00600546"/>
    <w:rsid w:val="00607C71"/>
    <w:rsid w:val="00632BEA"/>
    <w:rsid w:val="00634925"/>
    <w:rsid w:val="0063746A"/>
    <w:rsid w:val="00637A45"/>
    <w:rsid w:val="00655A9F"/>
    <w:rsid w:val="00662E8A"/>
    <w:rsid w:val="006717B5"/>
    <w:rsid w:val="00677067"/>
    <w:rsid w:val="00680D48"/>
    <w:rsid w:val="00681E94"/>
    <w:rsid w:val="006834D0"/>
    <w:rsid w:val="0069585E"/>
    <w:rsid w:val="006B1B97"/>
    <w:rsid w:val="006D0BF4"/>
    <w:rsid w:val="006D6FF3"/>
    <w:rsid w:val="006E158C"/>
    <w:rsid w:val="006E5257"/>
    <w:rsid w:val="006F5260"/>
    <w:rsid w:val="006F6302"/>
    <w:rsid w:val="00714FE2"/>
    <w:rsid w:val="0072478D"/>
    <w:rsid w:val="00724BBF"/>
    <w:rsid w:val="007304C9"/>
    <w:rsid w:val="00732535"/>
    <w:rsid w:val="00736C34"/>
    <w:rsid w:val="00743478"/>
    <w:rsid w:val="0074515E"/>
    <w:rsid w:val="007731FC"/>
    <w:rsid w:val="007902B4"/>
    <w:rsid w:val="007A01EE"/>
    <w:rsid w:val="007B5BEA"/>
    <w:rsid w:val="007B7483"/>
    <w:rsid w:val="007C68B7"/>
    <w:rsid w:val="007D0F20"/>
    <w:rsid w:val="0080159E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5799C"/>
    <w:rsid w:val="0086100C"/>
    <w:rsid w:val="00864D3B"/>
    <w:rsid w:val="0088429A"/>
    <w:rsid w:val="00890DFD"/>
    <w:rsid w:val="00893929"/>
    <w:rsid w:val="00893DFF"/>
    <w:rsid w:val="00893E61"/>
    <w:rsid w:val="00896D07"/>
    <w:rsid w:val="008A0459"/>
    <w:rsid w:val="008A7927"/>
    <w:rsid w:val="008D02C1"/>
    <w:rsid w:val="008D4CC4"/>
    <w:rsid w:val="008F24CC"/>
    <w:rsid w:val="008F7F07"/>
    <w:rsid w:val="00903F55"/>
    <w:rsid w:val="009228E4"/>
    <w:rsid w:val="0093212F"/>
    <w:rsid w:val="00937D7D"/>
    <w:rsid w:val="0094201E"/>
    <w:rsid w:val="00942C15"/>
    <w:rsid w:val="00952624"/>
    <w:rsid w:val="009674C2"/>
    <w:rsid w:val="00990244"/>
    <w:rsid w:val="009B5B80"/>
    <w:rsid w:val="009D33C2"/>
    <w:rsid w:val="009F5AF7"/>
    <w:rsid w:val="00A07F05"/>
    <w:rsid w:val="00A12828"/>
    <w:rsid w:val="00A159FB"/>
    <w:rsid w:val="00A20D46"/>
    <w:rsid w:val="00A25F6B"/>
    <w:rsid w:val="00A269C7"/>
    <w:rsid w:val="00A363B9"/>
    <w:rsid w:val="00A5230F"/>
    <w:rsid w:val="00A6167B"/>
    <w:rsid w:val="00A72A7B"/>
    <w:rsid w:val="00A77792"/>
    <w:rsid w:val="00A801EC"/>
    <w:rsid w:val="00A86B28"/>
    <w:rsid w:val="00AC409F"/>
    <w:rsid w:val="00AC5856"/>
    <w:rsid w:val="00AD0131"/>
    <w:rsid w:val="00AE2B32"/>
    <w:rsid w:val="00AF33B0"/>
    <w:rsid w:val="00B237F3"/>
    <w:rsid w:val="00B249BB"/>
    <w:rsid w:val="00B26AF8"/>
    <w:rsid w:val="00B30CA4"/>
    <w:rsid w:val="00B447BF"/>
    <w:rsid w:val="00B46294"/>
    <w:rsid w:val="00B65497"/>
    <w:rsid w:val="00B76F31"/>
    <w:rsid w:val="00B771C7"/>
    <w:rsid w:val="00B8365E"/>
    <w:rsid w:val="00B916BE"/>
    <w:rsid w:val="00B91837"/>
    <w:rsid w:val="00B93D1C"/>
    <w:rsid w:val="00BA2947"/>
    <w:rsid w:val="00BB5DD8"/>
    <w:rsid w:val="00BB6012"/>
    <w:rsid w:val="00BB6F54"/>
    <w:rsid w:val="00BB7710"/>
    <w:rsid w:val="00BC33C1"/>
    <w:rsid w:val="00BD3CA8"/>
    <w:rsid w:val="00C105BB"/>
    <w:rsid w:val="00C15E3D"/>
    <w:rsid w:val="00C17C73"/>
    <w:rsid w:val="00C358A7"/>
    <w:rsid w:val="00C36A05"/>
    <w:rsid w:val="00C418A2"/>
    <w:rsid w:val="00C544DA"/>
    <w:rsid w:val="00C81660"/>
    <w:rsid w:val="00C96A0F"/>
    <w:rsid w:val="00CA0741"/>
    <w:rsid w:val="00CC01F2"/>
    <w:rsid w:val="00CC6E17"/>
    <w:rsid w:val="00D17B00"/>
    <w:rsid w:val="00D232A4"/>
    <w:rsid w:val="00D6193D"/>
    <w:rsid w:val="00D81E8F"/>
    <w:rsid w:val="00D8485C"/>
    <w:rsid w:val="00DD4C35"/>
    <w:rsid w:val="00DD6C41"/>
    <w:rsid w:val="00DF388C"/>
    <w:rsid w:val="00E11B26"/>
    <w:rsid w:val="00E1707D"/>
    <w:rsid w:val="00E26301"/>
    <w:rsid w:val="00E31632"/>
    <w:rsid w:val="00E35EA6"/>
    <w:rsid w:val="00E5096C"/>
    <w:rsid w:val="00E70D70"/>
    <w:rsid w:val="00E763DA"/>
    <w:rsid w:val="00E77D7F"/>
    <w:rsid w:val="00E90E29"/>
    <w:rsid w:val="00E962C7"/>
    <w:rsid w:val="00E97DA9"/>
    <w:rsid w:val="00EA3C0C"/>
    <w:rsid w:val="00EE09B9"/>
    <w:rsid w:val="00EE6F87"/>
    <w:rsid w:val="00F04706"/>
    <w:rsid w:val="00F06619"/>
    <w:rsid w:val="00F15E1F"/>
    <w:rsid w:val="00F207C4"/>
    <w:rsid w:val="00F3327E"/>
    <w:rsid w:val="00F57DFF"/>
    <w:rsid w:val="00F57E27"/>
    <w:rsid w:val="00F6574A"/>
    <w:rsid w:val="00F706C5"/>
    <w:rsid w:val="00FB2813"/>
    <w:rsid w:val="00FC3DEA"/>
    <w:rsid w:val="00FE0F43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48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485C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485C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485C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485C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48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485C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485C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485C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485C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Jednokratna nagrada privr. st. upr.</izvorni_sadrzaj>
    <derivirana_varijabla naziv="DomainObject.Primjedba_1">Jednokratna nagrada privr. st. upr.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1174</izvorni_sadrzaj>
    <derivirana_varijabla naziv="DomainObject.Predmet.Broj_1">1174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St-1174/2016</izvorni_sadrzaj>
    <derivirana_varijabla naziv="DomainObject.Predmet.OznakaBroj_1">St-1174/2016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TOPLO - MONT d.o.o. zastupanog po punomoćniku Ivan Kreković</izvorni_sadrzaj>
    <derivirana_varijabla naziv="DomainObject.Predmet.ProtustrankaFormated_1">  TOPLO - MONT d.o.o. zastupanog po punomoćniku Ivan Kreković</derivirana_varijabla>
  </DomainObject.Predmet.ProtustrankaFormated>
  <DomainObject.Predmet.ProtustrankaFormatedOIB>
    <izvorni_sadrzaj>  TOPLO - MONT d.o.o., OIB 86011243632 zastupanog po punomoćniku Ivan Kreković</izvorni_sadrzaj>
    <derivirana_varijabla naziv="DomainObject.Predmet.ProtustrankaFormatedOIB_1">  TOPLO - MONT d.o.o., OIB 86011243632 zastupanog po punomoćniku Ivan Kreković</derivirana_varijabla>
  </DomainObject.Predmet.ProtustrankaFormatedOIB>
  <DomainObject.Predmet.ProtustrankaFormatedWithAdress>
    <izvorni_sadrzaj> TOPLO - MONT d.o.o., Riječka 14, 53000 Gospić zastupanog po punomoćniku Ivan Kreković</izvorni_sadrzaj>
    <derivirana_varijabla naziv="DomainObject.Predmet.ProtustrankaFormatedWithAdress_1"> TOPLO - MONT d.o.o., Riječka 14, 53000 Gospić zastupanog po punomoćniku Ivan Kreković</derivirana_varijabla>
  </DomainObject.Predmet.ProtustrankaFormatedWithAdress>
  <DomainObject.Predmet.ProtustrankaFormatedWithAdressOIB>
    <izvorni_sadrzaj> TOPLO - MONT d.o.o., OIB 86011243632, Riječka 14, 53000 Gospić zastupanog po punomoćniku Ivan Kreković</izvorni_sadrzaj>
    <derivirana_varijabla naziv="DomainObject.Predmet.ProtustrankaFormatedWithAdressOIB_1"> TOPLO - MONT d.o.o., OIB 86011243632, Riječka 14, 53000 Gospić zastupanog po punomoćniku Ivan Kreković</derivirana_varijabla>
  </DomainObject.Predmet.ProtustrankaFormatedWithAdressOIB>
  <DomainObject.Predmet.ProtustrankaWithAdress>
    <izvorni_sadrzaj>TOPLO - MONT d.o.o. Riječka 14, 53000 Gospić</izvorni_sadrzaj>
    <derivirana_varijabla naziv="DomainObject.Predmet.ProtustrankaWithAdress_1">TOPLO - MONT d.o.o. Riječka 14, 53000 Gospić</derivirana_varijabla>
  </DomainObject.Predmet.ProtustrankaWithAdress>
  <DomainObject.Predmet.ProtustrankaWithAdressOIB>
    <izvorni_sadrzaj>TOPLO - MONT d.o.o., OIB 86011243632, Riječka 14, 53000 Gospić</izvorni_sadrzaj>
    <derivirana_varijabla naziv="DomainObject.Predmet.ProtustrankaWithAdressOIB_1">TOPLO - MONT d.o.o., OIB 86011243632, Riječka 14, 53000 Gospić</derivirana_varijabla>
  </DomainObject.Predmet.ProtustrankaWithAdressOIB>
  <DomainObject.Predmet.ProtustrankaNazivFormated>
    <izvorni_sadrzaj>TOPLO - MONT d.o.o.</izvorni_sadrzaj>
    <derivirana_varijabla naziv="DomainObject.Predmet.ProtustrankaNazivFormated_1">TOPLO - MONT d.o.o.</derivirana_varijabla>
  </DomainObject.Predmet.ProtustrankaNazivFormated>
  <DomainObject.Predmet.ProtustrankaNazivFormatedOIB>
    <izvorni_sadrzaj>TOPLO - MONT d.o.o., OIB 86011243632</izvorni_sadrzaj>
    <derivirana_varijabla naziv="DomainObject.Predmet.ProtustrankaNazivFormatedOIB_1">TOPLO - MONT d.o.o., OIB 86011243632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TOPLO - MONT d.o.o. zastupanog po punomoćniku Ivan Kreković</item>
    </izvorni_sadrzaj>
    <derivirana_varijabla naziv="DomainObject.Predmet.ProtuStrankaListFormated_1">
      <item>TOPLO - MONT d.o.o. zastupanog po punomoćniku Ivan Kreković</item>
    </derivirana_varijabla>
  </DomainObject.Predmet.ProtuStrankaListFormated>
  <DomainObject.Predmet.ProtuStrankaListFormatedOIB>
    <izvorni_sadrzaj>
      <item>TOPLO - MONT d.o.o., OIB 86011243632 zastupanog po punomoćniku Ivan Kreković</item>
    </izvorni_sadrzaj>
    <derivirana_varijabla naziv="DomainObject.Predmet.ProtuStrankaListFormatedOIB_1">
      <item>TOPLO - MONT d.o.o., OIB 86011243632 zastupanog po punomoćniku Ivan Kreković</item>
    </derivirana_varijabla>
  </DomainObject.Predmet.ProtuStrankaListFormatedOIB>
  <DomainObject.Predmet.ProtuStrankaListFormatedWithAdress>
    <izvorni_sadrzaj>
      <item>TOPLO - MONT d.o.o., Riječka 14, 53000 Gospić zastupanog po punomoćniku Ivan Kreković</item>
    </izvorni_sadrzaj>
    <derivirana_varijabla naziv="DomainObject.Predmet.ProtuStrankaListFormatedWithAdress_1">
      <item>TOPLO - MONT d.o.o., Riječka 14, 53000 Gospić zastupanog po punomoćniku Ivan Kreković</item>
    </derivirana_varijabla>
  </DomainObject.Predmet.ProtuStrankaListFormatedWithAdress>
  <DomainObject.Predmet.ProtuStrankaListFormatedWithAdressOIB>
    <izvorni_sadrzaj>
      <item>TOPLO - MONT d.o.o., OIB 86011243632, Riječka 14, 53000 Gospić zastupanog po punomoćniku Ivan Kreković</item>
    </izvorni_sadrzaj>
    <derivirana_varijabla naziv="DomainObject.Predmet.ProtuStrankaListFormatedWithAdressOIB_1">
      <item>TOPLO - MONT d.o.o., OIB 86011243632, Riječka 14, 53000 Gospić zastupanog po punomoćniku Ivan Kreković</item>
    </derivirana_varijabla>
  </DomainObject.Predmet.ProtuStrankaListFormatedWithAdressOIB>
  <DomainObject.Predmet.ProtuStrankaListNazivFormated>
    <izvorni_sadrzaj>
      <item>TOPLO - MONT d.o.o.</item>
    </izvorni_sadrzaj>
    <derivirana_varijabla naziv="DomainObject.Predmet.ProtuStrankaListNazivFormated_1">
      <item>TOPLO - MONT d.o.o.</item>
    </derivirana_varijabla>
  </DomainObject.Predmet.ProtuStrankaListNazivFormated>
  <DomainObject.Predmet.ProtuStrankaListNazivFormatedOIB>
    <izvorni_sadrzaj>
      <item>TOPLO - MONT d.o.o., OIB 86011243632</item>
    </izvorni_sadrzaj>
    <derivirana_varijabla naziv="DomainObject.Predmet.ProtuStrankaListNazivFormatedOIB_1">
      <item>TOPLO - MONT d.o.o., OIB 86011243632</item>
    </derivirana_varijabla>
  </DomainObject.Predmet.ProtuStrankaListNazivFormatedOIB>
  <DomainObject.Predmet.OstaliListFormated>
    <izvorni_sadrzaj>
      <item>Ivan Kreković punomoćnik sudionika u postupku TOPLO - MONT d.o.o.</item>
    </izvorni_sadrzaj>
    <derivirana_varijabla naziv="DomainObject.Predmet.OstaliListFormated_1">
      <item>Ivan Kreković punomoćnik sudionika u postupku TOPLO - MONT d.o.o.</item>
    </derivirana_varijabla>
  </DomainObject.Predmet.OstaliListFormated>
  <DomainObject.Predmet.OstaliListFormatedOIB>
    <izvorni_sadrzaj>
      <item>Ivan Kreković, OIB 25444145226 punomoćnik sudionika u postupku TOPLO - MONT d.o.o.</item>
    </izvorni_sadrzaj>
    <derivirana_varijabla naziv="DomainObject.Predmet.OstaliListFormatedOIB_1">
      <item>Ivan Kreković, OIB 25444145226 punomoćnik sudionika u postupku TOPLO - MONT d.o.o.</item>
    </derivirana_varijabla>
  </DomainObject.Predmet.OstaliListFormatedOIB>
  <DomainObject.Predmet.OstaliListFormatedWithAdress>
    <izvorni_sadrzaj>
      <item>Ivan Kreković, Karaula 22, 53202 Perušić punomoćnik sudionika u postupku TOPLO - MONT d.o.o.</item>
    </izvorni_sadrzaj>
    <derivirana_varijabla naziv="DomainObject.Predmet.OstaliListFormatedWithAdress_1">
      <item>Ivan Kreković, Karaula 22, 53202 Perušić punomoćnik sudionika u postupku TOPLO - MONT d.o.o.</item>
    </derivirana_varijabla>
  </DomainObject.Predmet.OstaliListFormatedWithAdress>
  <DomainObject.Predmet.OstaliListFormatedWithAdressOIB>
    <izvorni_sadrzaj>
      <item>Ivan Kreković, OIB 25444145226, Karaula 22, 53202 Perušić punomoćnik sudionika u postupku TOPLO - MONT d.o.o.</item>
    </izvorni_sadrzaj>
    <derivirana_varijabla naziv="DomainObject.Predmet.OstaliListFormatedWithAdressOIB_1">
      <item>Ivan Kreković, OIB 25444145226, Karaula 22, 53202 Perušić punomoćnik sudionika u postupku TOPLO - MONT d.o.o.</item>
    </derivirana_varijabla>
  </DomainObject.Predmet.OstaliListFormatedWithAdressOIB>
  <DomainObject.Predmet.OstaliListNazivFormated>
    <izvorni_sadrzaj>
      <item>Ivan Kreković</item>
    </izvorni_sadrzaj>
    <derivirana_varijabla naziv="DomainObject.Predmet.OstaliListNazivFormated_1">
      <item>Ivan Kreković</item>
    </derivirana_varijabla>
  </DomainObject.Predmet.OstaliListNazivFormated>
  <DomainObject.Predmet.OstaliListNazivFormatedOIB>
    <izvorni_sadrzaj>
      <item>Ivan Kreković, OIB 25444145226</item>
    </izvorni_sadrzaj>
    <derivirana_varijabla naziv="DomainObject.Predmet.OstaliListNazivFormatedOIB_1">
      <item>Ivan Kreković, OIB 25444145226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TOPLO - MONT d.o.o.</izvorni_sadrzaj>
    <derivirana_varijabla naziv="DomainObject.Predmet.ProtustrankaIDrugi_1">TOPLO - MONT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TOPLO - MONT d.o.o., OIB 86011243632, Riječka 14, 53000 Gospić</izvorni_sadrzaj>
    <derivirana_varijabla naziv="DomainObject.Predmet.ProtustrankaIDrugiAdressOIB_1">TOPLO - MONT d.o.o., OIB 86011243632, Riječka 14,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TOPLO - MONT d.o.o.</item>
      <item>Ivan Kreković</item>
    </izvorni_sadrzaj>
    <derivirana_varijabla naziv="DomainObject.Predmet.SudioniciListNaziv_1">
      <item>FINA Rijeka</item>
      <item>TOPLO - MONT d.o.o.</item>
      <item>Ivan Kreković</item>
    </derivirana_varijabla>
  </DomainObject.Predmet.SudioniciListNaziv>
  <DomainObject.Predmet.SudioniciListAdressOIB>
    <izvorni_sadrzaj>
      <item>FINA Rijeka, OIB 85821130368, Frana Kurelca 8,51000 Rijeka</item>
      <item>TOPLO - MONT d.o.o., OIB 86011243632, Riječka 14,53000 Gospić</item>
      <item>Ivan Kreković, OIB 25444145226, Karaula 22,53202 Perušić</item>
    </izvorni_sadrzaj>
    <derivirana_varijabla naziv="DomainObject.Predmet.SudioniciListAdressOIB_1">
      <item>FINA Rijeka, OIB 85821130368, Frana Kurelca 8,51000 Rijeka</item>
      <item>TOPLO - MONT d.o.o., OIB 86011243632, Riječka 14,53000 Gospić</item>
      <item>Ivan Kreković, OIB 25444145226, Karaula 22,53202 Perušić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86011243632</item>
      <item>, OIB 25444145226</item>
    </izvorni_sadrzaj>
    <derivirana_varijabla naziv="DomainObject.Predmet.SudioniciListNazivOIB_1">
      <item>, OIB 85821130368</item>
      <item>, OIB 86011243632</item>
      <item>, OIB 25444145226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Antonela Jolić Zubčić, OIB 03188914525, Ante Starčevića br. 5 Rijeka</item>
    </izvorni_sadrzaj>
    <derivirana_varijabla naziv="DomainObject.Predmet.StecajniUpraviteljiListAddressOIB_1">
      <item>Antonela Jolić Zubčić, OIB 03188914525, Ante Starčevića br.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409</properties:Words>
  <properties:Characters>2151</properties:Characters>
  <properties:Lines>71</properties:Lines>
  <properties:Paragraphs>24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2017-09-19T11:10:00Z</dcterms:created>
  <dc:creator>T SUD</dc:creator>
  <cp:lastModifiedBy>Dajana Jurković</cp:lastModifiedBy>
  <cp:lastPrinted>2013-11-06T09:41:00Z</cp:lastPrinted>
  <dcterms:modified xmlns:xsi="http://www.w3.org/2001/XMLSchema-instance" xsi:type="dcterms:W3CDTF">2017-09-19T11:42:00Z</dcterms:modified>
  <cp:revision>5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