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A3429" w:rsidR="00720596" w:rsidP="00DE777C" w:rsidRDefault="00720596" w14:paraId="2336a54" w14:textId="2336a54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Pr="002A3429" w:rsidR="00720596" w:rsidP="00DE777C" w:rsidRDefault="004620E7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T="0" distB="0" distL="0" distR="0">
            <wp:extent cx="603250" cy="804545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Pr="009E33A3" w:rsidR="009E33A3" w:rsidP="009E33A3" w:rsidRDefault="009E33A3">
      <w:pPr>
        <w:rPr>
          <w:sz w:val="24"/>
          <w:szCs w:val="24"/>
        </w:rPr>
      </w:pPr>
      <w:r w:rsidRPr="009E33A3">
        <w:rPr>
          <w:sz w:val="24"/>
          <w:szCs w:val="24"/>
        </w:rPr>
        <w:t xml:space="preserve">Zagreb, </w:t>
      </w:r>
      <w:proofErr w:type="spellStart"/>
      <w:r w:rsidRPr="009E33A3">
        <w:rPr>
          <w:sz w:val="24"/>
          <w:szCs w:val="24"/>
        </w:rPr>
        <w:t>Amruševa</w:t>
      </w:r>
      <w:proofErr w:type="spellEnd"/>
      <w:r w:rsidRPr="009E33A3">
        <w:rPr>
          <w:sz w:val="24"/>
          <w:szCs w:val="24"/>
        </w:rPr>
        <w:t xml:space="preserve"> 2/II</w:t>
      </w:r>
    </w:p>
    <w:p w:rsidRPr="009E33A3" w:rsidR="009E33A3" w:rsidP="009E33A3" w:rsidRDefault="009E33A3">
      <w:pPr>
        <w:ind w:left="2880"/>
        <w:rPr>
          <w:b/>
          <w:sz w:val="24"/>
          <w:szCs w:val="24"/>
        </w:rPr>
      </w:pPr>
    </w:p>
    <w:p w:rsidRPr="009E33A3" w:rsidR="009E33A3" w:rsidP="009E33A3" w:rsidRDefault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4620E7">
        <w:rPr>
          <w:sz w:val="24"/>
          <w:szCs w:val="24"/>
          <w:lang w:val="pt-BR"/>
        </w:rPr>
        <w:t>-192</w:t>
      </w:r>
    </w:p>
    <w:p w:rsidRPr="009E33A3" w:rsidR="009E33A3" w:rsidP="009E33A3" w:rsidRDefault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="009E33A3" w:rsidP="009E33A3" w:rsidRDefault="009E33A3">
      <w:pPr>
        <w:jc w:val="center"/>
        <w:rPr>
          <w:sz w:val="24"/>
          <w:szCs w:val="24"/>
        </w:rPr>
      </w:pPr>
    </w:p>
    <w:p w:rsidRPr="009E33A3" w:rsidR="009E33A3" w:rsidP="009E33A3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Pr="002A3429" w:rsidR="002A3429" w:rsidP="00044EBC" w:rsidRDefault="002A3429">
      <w:pPr>
        <w:jc w:val="both"/>
        <w:rPr>
          <w:b/>
          <w:sz w:val="24"/>
          <w:szCs w:val="24"/>
        </w:rPr>
      </w:pPr>
    </w:p>
    <w:p w:rsidRPr="002A3429" w:rsidR="002248AC" w:rsidP="00081DA4" w:rsidRDefault="00832234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Pr="00673A19" w:rsid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BE46CC">
        <w:rPr>
          <w:sz w:val="24"/>
          <w:szCs w:val="24"/>
        </w:rPr>
        <w:t>19. kolovoza</w:t>
      </w:r>
      <w:r w:rsidR="00673A19">
        <w:rPr>
          <w:sz w:val="24"/>
          <w:szCs w:val="24"/>
        </w:rPr>
        <w:t xml:space="preserve"> 2019</w:t>
      </w:r>
      <w:r w:rsidRPr="002A3429" w:rsidR="002248AC">
        <w:rPr>
          <w:sz w:val="24"/>
          <w:szCs w:val="24"/>
        </w:rPr>
        <w:t>.,</w:t>
      </w:r>
    </w:p>
    <w:p w:rsidRPr="002A3429" w:rsidR="00434E43" w:rsidP="00434E43" w:rsidRDefault="00434E43">
      <w:pPr>
        <w:ind w:firstLine="720"/>
        <w:jc w:val="both"/>
        <w:rPr>
          <w:sz w:val="24"/>
          <w:szCs w:val="24"/>
        </w:rPr>
      </w:pPr>
    </w:p>
    <w:p w:rsidRPr="002A3429" w:rsidR="00D65985" w:rsidP="00D65985" w:rsidRDefault="00673A1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Pr="002A3429" w:rsidR="00D80A87">
        <w:rPr>
          <w:sz w:val="24"/>
          <w:szCs w:val="24"/>
        </w:rPr>
        <w:t xml:space="preserve"> i o </w:t>
      </w:r>
      <w:r w:rsidRPr="002A3429" w:rsidR="00D65985">
        <w:rPr>
          <w:sz w:val="24"/>
          <w:szCs w:val="24"/>
        </w:rPr>
        <w:t xml:space="preserve">  j e</w:t>
      </w:r>
    </w:p>
    <w:p w:rsidRPr="002A3429" w:rsidR="00D80A87" w:rsidP="00D65985" w:rsidRDefault="00D80A87">
      <w:pPr>
        <w:jc w:val="center"/>
        <w:rPr>
          <w:sz w:val="24"/>
          <w:szCs w:val="24"/>
        </w:rPr>
      </w:pPr>
    </w:p>
    <w:p w:rsidR="00AA6E28" w:rsidP="0011660C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E41C26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</w:t>
      </w:r>
      <w:r w:rsidRPr="0041681E" w:rsidR="0041681E">
        <w:rPr>
          <w:sz w:val="24"/>
          <w:szCs w:val="24"/>
        </w:rPr>
        <w:t xml:space="preserve"> </w:t>
      </w:r>
      <w:r w:rsidR="008832ED">
        <w:rPr>
          <w:sz w:val="24"/>
          <w:szCs w:val="24"/>
        </w:rPr>
        <w:t xml:space="preserve">Roberta </w:t>
      </w:r>
      <w:proofErr w:type="spellStart"/>
      <w:r w:rsidR="008832ED">
        <w:rPr>
          <w:sz w:val="24"/>
          <w:szCs w:val="24"/>
        </w:rPr>
        <w:t>Vodopiveca</w:t>
      </w:r>
      <w:proofErr w:type="spellEnd"/>
      <w:r w:rsidR="008832ED">
        <w:rPr>
          <w:sz w:val="24"/>
          <w:szCs w:val="24"/>
        </w:rPr>
        <w:t xml:space="preserve"> iz Slovenije, </w:t>
      </w:r>
      <w:proofErr w:type="spellStart"/>
      <w:r w:rsidR="008832ED">
        <w:rPr>
          <w:sz w:val="24"/>
          <w:szCs w:val="24"/>
        </w:rPr>
        <w:t>Škofljica</w:t>
      </w:r>
      <w:proofErr w:type="spellEnd"/>
      <w:r w:rsidR="007C340E">
        <w:rPr>
          <w:sz w:val="24"/>
          <w:szCs w:val="24"/>
        </w:rPr>
        <w:t>,</w:t>
      </w:r>
      <w:r w:rsidR="008832ED">
        <w:rPr>
          <w:sz w:val="24"/>
          <w:szCs w:val="24"/>
        </w:rPr>
        <w:t xml:space="preserve"> </w:t>
      </w:r>
      <w:proofErr w:type="spellStart"/>
      <w:r w:rsidR="008832ED">
        <w:rPr>
          <w:sz w:val="24"/>
          <w:szCs w:val="24"/>
        </w:rPr>
        <w:t>Lavrica</w:t>
      </w:r>
      <w:proofErr w:type="spellEnd"/>
      <w:r w:rsidR="008832ED">
        <w:rPr>
          <w:sz w:val="24"/>
          <w:szCs w:val="24"/>
        </w:rPr>
        <w:t xml:space="preserve">, </w:t>
      </w:r>
      <w:proofErr w:type="spellStart"/>
      <w:r w:rsidR="008832ED">
        <w:rPr>
          <w:sz w:val="24"/>
          <w:szCs w:val="24"/>
        </w:rPr>
        <w:t>Dolenjska</w:t>
      </w:r>
      <w:proofErr w:type="spellEnd"/>
      <w:r w:rsidR="008832ED">
        <w:rPr>
          <w:sz w:val="24"/>
          <w:szCs w:val="24"/>
        </w:rPr>
        <w:t xml:space="preserve"> cesta 287, OIB: 77794860504, broj</w:t>
      </w:r>
      <w:r w:rsidR="00860938">
        <w:rPr>
          <w:sz w:val="24"/>
          <w:szCs w:val="24"/>
        </w:rPr>
        <w:t>: HR4924020063290186863</w:t>
      </w:r>
      <w:r w:rsidR="00D92516">
        <w:rPr>
          <w:sz w:val="24"/>
          <w:szCs w:val="24"/>
        </w:rPr>
        <w:t>.</w:t>
      </w:r>
    </w:p>
    <w:p w:rsidRPr="002A3429" w:rsidR="003D56DA" w:rsidP="00A34E95" w:rsidRDefault="003D56DA">
      <w:pPr>
        <w:jc w:val="both"/>
        <w:rPr>
          <w:sz w:val="24"/>
          <w:szCs w:val="24"/>
        </w:rPr>
      </w:pPr>
    </w:p>
    <w:p w:rsidRPr="002A3429" w:rsidR="003D56DA" w:rsidP="003D56DA" w:rsidRDefault="003D56DA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Pr="002A3429" w:rsidR="003D56DA" w:rsidP="00D80A87" w:rsidRDefault="003D56DA">
      <w:pPr>
        <w:ind w:firstLine="720"/>
        <w:jc w:val="both"/>
        <w:rPr>
          <w:sz w:val="24"/>
          <w:szCs w:val="24"/>
        </w:rPr>
      </w:pPr>
    </w:p>
    <w:p w:rsidR="009E33A3" w:rsidP="00B1261E" w:rsidRDefault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Pr="00502C24" w:rsidR="00502C24">
        <w:rPr>
          <w:bCs/>
          <w:sz w:val="24"/>
          <w:szCs w:val="24"/>
          <w:lang w:val="pt-BR"/>
        </w:rPr>
        <w:t>F.K.T. INŽINJERING d.o.o. u stečaju</w:t>
      </w:r>
      <w:r w:rsidRPr="002A3429" w:rsidR="008E7932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o </w:t>
      </w:r>
      <w:r w:rsidR="00860938">
        <w:rPr>
          <w:sz w:val="24"/>
          <w:szCs w:val="24"/>
        </w:rPr>
        <w:t xml:space="preserve">Robert </w:t>
      </w:r>
      <w:proofErr w:type="spellStart"/>
      <w:r w:rsidR="00860938">
        <w:rPr>
          <w:sz w:val="24"/>
          <w:szCs w:val="24"/>
        </w:rPr>
        <w:t>Vodopivec</w:t>
      </w:r>
      <w:proofErr w:type="spellEnd"/>
      <w:r w:rsidR="00B1261E">
        <w:rPr>
          <w:sz w:val="24"/>
          <w:szCs w:val="24"/>
        </w:rPr>
        <w:t>, koji nije dao najvišu ponudu na spomenutoj dražbi. Slijedom navedenog,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Pr="00E64464" w:rsid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Pr="00310F6A"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69569B">
        <w:rPr>
          <w:sz w:val="24"/>
          <w:szCs w:val="24"/>
        </w:rPr>
        <w:t xml:space="preserve">zahtjevu za povrat novčanih sredstava (l. </w:t>
      </w:r>
      <w:r w:rsidR="006123B2">
        <w:rPr>
          <w:sz w:val="24"/>
          <w:szCs w:val="24"/>
        </w:rPr>
        <w:t>688.-690</w:t>
      </w:r>
      <w:r w:rsidR="0086402C">
        <w:rPr>
          <w:sz w:val="24"/>
          <w:szCs w:val="24"/>
        </w:rPr>
        <w:t>. spisa)</w:t>
      </w:r>
      <w:r w:rsidR="00E353CD">
        <w:rPr>
          <w:sz w:val="24"/>
          <w:szCs w:val="24"/>
        </w:rPr>
        <w:t>.</w:t>
      </w:r>
    </w:p>
    <w:p w:rsidRPr="002A3429" w:rsidR="00C15ECB" w:rsidP="0045349E" w:rsidRDefault="00C15ECB">
      <w:pPr>
        <w:jc w:val="both"/>
        <w:rPr>
          <w:sz w:val="24"/>
          <w:szCs w:val="24"/>
        </w:rPr>
      </w:pPr>
    </w:p>
    <w:p w:rsidRPr="002A3429" w:rsidR="007B2F69" w:rsidP="00344CAA" w:rsidRDefault="00D65985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Pr="002A3429" w:rsidR="00D80A87">
        <w:rPr>
          <w:sz w:val="24"/>
          <w:szCs w:val="24"/>
        </w:rPr>
        <w:t xml:space="preserve"> </w:t>
      </w:r>
      <w:r w:rsidRPr="0086402C" w:rsidR="0086402C">
        <w:rPr>
          <w:sz w:val="24"/>
          <w:szCs w:val="24"/>
        </w:rPr>
        <w:t xml:space="preserve">19. kolovoza </w:t>
      </w:r>
      <w:r w:rsidRPr="009454EC" w:rsidR="009454EC">
        <w:rPr>
          <w:sz w:val="24"/>
          <w:szCs w:val="24"/>
        </w:rPr>
        <w:t>2019</w:t>
      </w:r>
      <w:r w:rsidRPr="00A43DCF" w:rsidR="00A43DCF">
        <w:rPr>
          <w:sz w:val="24"/>
          <w:szCs w:val="24"/>
        </w:rPr>
        <w:t>.</w:t>
      </w:r>
    </w:p>
    <w:p w:rsidRPr="002A3429" w:rsidR="00720596" w:rsidP="007B2F69" w:rsidRDefault="00720596">
      <w:pPr>
        <w:ind w:firstLine="720"/>
        <w:rPr>
          <w:sz w:val="24"/>
          <w:szCs w:val="24"/>
        </w:rPr>
      </w:pPr>
    </w:p>
    <w:p w:rsidRPr="002A3429" w:rsidR="00D65985" w:rsidP="00D65985" w:rsidRDefault="00720596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Pr="002A3429" w:rsidR="00D65985" w:rsidP="00344CAA" w:rsidRDefault="007B2F6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Pr="002A3429" w:rsidR="00720596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Pr="002A3429" w:rsidR="00047BC6">
        <w:rPr>
          <w:sz w:val="24"/>
          <w:szCs w:val="24"/>
        </w:rPr>
        <w:t xml:space="preserve">   </w:t>
      </w:r>
      <w:r w:rsidRPr="002A3429" w:rsidR="00720596">
        <w:rPr>
          <w:sz w:val="24"/>
          <w:szCs w:val="24"/>
        </w:rPr>
        <w:t>Gordan Zubak</w:t>
      </w:r>
      <w:r w:rsidR="00A654F9">
        <w:rPr>
          <w:sz w:val="24"/>
          <w:szCs w:val="24"/>
        </w:rPr>
        <w:t>,v.r.</w:t>
      </w:r>
      <w:r w:rsidRPr="002A3429" w:rsidR="00720596">
        <w:rPr>
          <w:sz w:val="24"/>
          <w:szCs w:val="24"/>
        </w:rPr>
        <w:t xml:space="preserve"> </w:t>
      </w:r>
    </w:p>
    <w:p w:rsidRPr="00081DA4" w:rsidR="00D65985" w:rsidP="00D65985" w:rsidRDefault="00D65985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Pr="002A3429" w:rsidR="00D65985" w:rsidP="009E33A3" w:rsidRDefault="009E33A3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Pr="002A3429" w:rsidR="007B2F69">
        <w:rPr>
          <w:sz w:val="24"/>
          <w:szCs w:val="24"/>
        </w:rPr>
        <w:t>.</w:t>
      </w:r>
      <w:r w:rsidRPr="002A3429" w:rsidR="00D65985">
        <w:rPr>
          <w:sz w:val="24"/>
          <w:szCs w:val="24"/>
        </w:rPr>
        <w:t xml:space="preserve"> </w:t>
      </w:r>
    </w:p>
    <w:p w:rsidRPr="002A3429" w:rsidR="00720596" w:rsidP="00D65985" w:rsidRDefault="00720596">
      <w:pPr>
        <w:rPr>
          <w:sz w:val="24"/>
          <w:szCs w:val="24"/>
        </w:rPr>
      </w:pPr>
    </w:p>
    <w:p w:rsidRPr="00400817" w:rsidR="00A654F9" w:rsidP="00400817" w:rsidRDefault="00A654F9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Pr="00400817" w:rsidR="00A654F9" w:rsidP="00400817" w:rsidRDefault="00A654F9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="009E33A3" w:rsidP="00A654F9" w:rsidRDefault="009E33A3">
      <w:pPr>
        <w:pStyle w:val="Odlomakpopisa"/>
        <w:jc w:val="both"/>
        <w:rPr>
          <w:sz w:val="24"/>
          <w:szCs w:val="24"/>
        </w:rPr>
      </w:pPr>
    </w:p>
    <w:p w:rsidRPr="009E33A3" w:rsidR="00A654F9" w:rsidP="00A654F9" w:rsidRDefault="00A654F9">
      <w:pPr>
        <w:pStyle w:val="Odlomakpopisa"/>
        <w:jc w:val="both"/>
        <w:rPr>
          <w:sz w:val="24"/>
          <w:szCs w:val="24"/>
        </w:rPr>
      </w:pPr>
    </w:p>
    <w:sectPr w:rsidRPr="009E33A3" w:rsidR="00A654F9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7472A"/>
    <w:multiLevelType w:val="hybridMultilevel"/>
    <w:tmpl w:val="57AAA6F6"/>
    <w:lvl w:ilvl="0" w:tplc="9272BBA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A85402"/>
    <w:multiLevelType w:val="hybridMultilevel"/>
    <w:tmpl w:val="8B7694B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9A3A8E"/>
    <w:multiLevelType w:val="hybridMultilevel"/>
    <w:tmpl w:val="E7402918"/>
    <w:lvl w:ilvl="0" w:tplc="E028E06A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2248AC"/>
    <w:rsid w:val="002534F0"/>
    <w:rsid w:val="0027285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E69E4"/>
    <w:rsid w:val="003F0353"/>
    <w:rsid w:val="00406C99"/>
    <w:rsid w:val="004117EE"/>
    <w:rsid w:val="0041681E"/>
    <w:rsid w:val="00434E43"/>
    <w:rsid w:val="0045349E"/>
    <w:rsid w:val="00457301"/>
    <w:rsid w:val="004620E7"/>
    <w:rsid w:val="00463006"/>
    <w:rsid w:val="00502C24"/>
    <w:rsid w:val="00520782"/>
    <w:rsid w:val="0053379A"/>
    <w:rsid w:val="00557785"/>
    <w:rsid w:val="00571DD6"/>
    <w:rsid w:val="00577C20"/>
    <w:rsid w:val="00587AB3"/>
    <w:rsid w:val="005E2DCC"/>
    <w:rsid w:val="005F0110"/>
    <w:rsid w:val="005F4A18"/>
    <w:rsid w:val="006015DE"/>
    <w:rsid w:val="006123B2"/>
    <w:rsid w:val="00613C2B"/>
    <w:rsid w:val="00625639"/>
    <w:rsid w:val="00655BF2"/>
    <w:rsid w:val="00664767"/>
    <w:rsid w:val="00673A19"/>
    <w:rsid w:val="00684F98"/>
    <w:rsid w:val="0069569B"/>
    <w:rsid w:val="006C149F"/>
    <w:rsid w:val="00704D47"/>
    <w:rsid w:val="00707F55"/>
    <w:rsid w:val="00720596"/>
    <w:rsid w:val="007944A7"/>
    <w:rsid w:val="007B1CD9"/>
    <w:rsid w:val="007B2F69"/>
    <w:rsid w:val="007C08F1"/>
    <w:rsid w:val="007C340E"/>
    <w:rsid w:val="007C516D"/>
    <w:rsid w:val="007E0496"/>
    <w:rsid w:val="00801E56"/>
    <w:rsid w:val="008152A2"/>
    <w:rsid w:val="00831A30"/>
    <w:rsid w:val="00832234"/>
    <w:rsid w:val="00860938"/>
    <w:rsid w:val="0086402C"/>
    <w:rsid w:val="008832ED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1A84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33A5"/>
    <w:rsid w:val="00A34E95"/>
    <w:rsid w:val="00A43931"/>
    <w:rsid w:val="00A43DCF"/>
    <w:rsid w:val="00A60A75"/>
    <w:rsid w:val="00A60A77"/>
    <w:rsid w:val="00A654F9"/>
    <w:rsid w:val="00A8753B"/>
    <w:rsid w:val="00A942A8"/>
    <w:rsid w:val="00AA6E28"/>
    <w:rsid w:val="00AD7D71"/>
    <w:rsid w:val="00AE6F93"/>
    <w:rsid w:val="00B00B0F"/>
    <w:rsid w:val="00B04D1A"/>
    <w:rsid w:val="00B1261E"/>
    <w:rsid w:val="00B27A74"/>
    <w:rsid w:val="00B4513B"/>
    <w:rsid w:val="00B75C25"/>
    <w:rsid w:val="00B7625C"/>
    <w:rsid w:val="00B96AAA"/>
    <w:rsid w:val="00BC0213"/>
    <w:rsid w:val="00BC6197"/>
    <w:rsid w:val="00BE46CC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41C26"/>
    <w:rsid w:val="00E5553E"/>
    <w:rsid w:val="00E57CA7"/>
    <w:rsid w:val="00E64464"/>
    <w:rsid w:val="00E67A2D"/>
    <w:rsid w:val="00E81382"/>
    <w:rsid w:val="00E90806"/>
    <w:rsid w:val="00EA5D16"/>
    <w:rsid w:val="00EA7513"/>
    <w:rsid w:val="00EC6FA3"/>
    <w:rsid w:val="00ED4CEA"/>
    <w:rsid w:val="00F02397"/>
    <w:rsid w:val="00F44540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6598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D65985"/>
    <w:pPr>
      <w:jc w:val="both"/>
    </w:pPr>
  </w:style>
  <w:style w:type="paragraph" w:styleId="Tijeloteksta2">
    <w:name w:val="Body Text 2"/>
    <w:basedOn w:val="Normal"/>
    <w:rsid w:val="007B1CD9"/>
    <w:pPr>
      <w:spacing w:after="120" w:line="480" w:lineRule="auto"/>
    </w:pPr>
  </w:style>
  <w:style w:type="paragraph" w:styleId="Tekstbalonia">
    <w:name w:val="Balloon Text"/>
    <w:basedOn w:val="Normal"/>
    <w:semiHidden/>
    <w:rsid w:val="00571DD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E33A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54F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54F9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54F9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54F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54F9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5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4F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4F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4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4F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19. kolovoza 2019.</izvorni_sadrzaj>
    <derivirana_varijabla naziv="DomainObject.PredzadnjaOdlukaIzPredmeta.DatumDonosenjaOdluke_1">19. kolovoza 2019.</derivirana_varijabla>
  </DomainObject.PredzadnjaOdlukaIzPredmeta.DatumDonosenjaOdluke>
  <DomainObject.PredzadnjaOdlukaIzPredmeta.Oznaka>
    <izvorni_sadrzaj>St-5156/2015-190</izvorni_sadrzaj>
    <derivirana_varijabla naziv="DomainObject.PredzadnjaOdlukaIzPredmeta.Oznaka_1">St-5156/2015-190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196</properties:Words>
  <properties:Characters>1012</properties:Characters>
  <properties:Lines>41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2019-08-19T09:51:00Z</dcterms:created>
  <dc:creator>nmarkovic</dc:creator>
  <cp:lastModifiedBy>Dijana Hadžić</cp:lastModifiedBy>
  <cp:lastPrinted>2019-08-19T13:00:00Z</cp:lastPrinted>
  <dcterms:modified xmlns:xsi="http://www.w3.org/2001/XMLSchema-instance" xsi:type="dcterms:W3CDTF">2019-08-19T13:00:00Z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(101. zaključak - vraćanje jamčevine Robert Vodopivec.docx)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