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fceb8a" w14:paraId="8fceb8a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</w:t>
      </w:r>
      <w:r w:rsidR="00DB0871">
        <w:rPr>
          <w:lang w:val="hr-HR"/>
        </w:rPr>
        <w:t xml:space="preserve">           </w:t>
      </w:r>
      <w:r w:rsidRPr="000664E3">
        <w:rPr>
          <w:lang w:val="hr-HR"/>
        </w:rPr>
        <w:t xml:space="preserve">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DB0871">
        <w:rPr>
          <w:lang w:val="hr-HR"/>
        </w:rPr>
        <w:t>8</w:t>
      </w:r>
      <w:r w:rsidR="002F7C2E">
        <w:rPr>
          <w:lang w:val="hr-HR"/>
        </w:rPr>
        <w:t>6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2F7C2E">
        <w:rPr>
          <w:lang w:val="hr-HR"/>
        </w:rPr>
        <w:t>RICA</w:t>
      </w:r>
      <w:r w:rsidR="00DB0871">
        <w:rPr>
          <w:lang w:val="hr-HR"/>
        </w:rPr>
        <w:t xml:space="preserve"> </w:t>
      </w:r>
      <w:r w:rsidR="00E8008F">
        <w:rPr>
          <w:lang w:val="hr-HR"/>
        </w:rPr>
        <w:t>društvo</w:t>
      </w:r>
      <w:r w:rsidR="00DB0871">
        <w:rPr>
          <w:lang w:val="hr-HR"/>
        </w:rPr>
        <w:t xml:space="preserve"> s ograničenom odgovornošću za trgovinu,</w:t>
      </w:r>
      <w:r w:rsidR="00E8008F">
        <w:rPr>
          <w:lang w:val="hr-HR"/>
        </w:rPr>
        <w:t xml:space="preserve"> proizvodnju i </w:t>
      </w:r>
      <w:r w:rsidR="00DB0871">
        <w:rPr>
          <w:lang w:val="hr-HR"/>
        </w:rPr>
        <w:t>usluge</w:t>
      </w:r>
      <w:r w:rsidR="00E8008F">
        <w:rPr>
          <w:lang w:val="hr-HR"/>
        </w:rPr>
        <w:t xml:space="preserve">, </w:t>
      </w:r>
      <w:r w:rsidR="002F7C2E">
        <w:rPr>
          <w:lang w:val="hr-HR"/>
        </w:rPr>
        <w:t>Lozan,</w:t>
      </w:r>
      <w:r w:rsidR="00E8008F">
        <w:rPr>
          <w:lang w:val="hr-HR"/>
        </w:rPr>
        <w:t xml:space="preserve"> </w:t>
      </w:r>
      <w:r w:rsidR="002F7C2E">
        <w:rPr>
          <w:lang w:val="hr-HR"/>
        </w:rPr>
        <w:t>Ive Marinkovića 51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2F7C2E">
        <w:rPr>
          <w:lang w:val="hr-HR"/>
        </w:rPr>
        <w:t>010072054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2F7C2E">
        <w:rPr>
          <w:lang w:val="hr-HR"/>
        </w:rPr>
        <w:t>02922129548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DB0871">
        <w:rPr>
          <w:lang w:val="hr-HR"/>
        </w:rPr>
        <w:t>8</w:t>
      </w:r>
      <w:r w:rsidR="002F7C2E">
        <w:rPr>
          <w:lang w:val="hr-HR"/>
        </w:rPr>
        <w:t>6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2F7C2E">
        <w:rPr>
          <w:lang w:val="hr-HR"/>
        </w:rPr>
        <w:t>22</w:t>
      </w:r>
      <w:r w:rsidR="00DB0871">
        <w:rPr>
          <w:lang w:val="hr-HR"/>
        </w:rPr>
        <w:t>. siječnja 2016</w:t>
      </w:r>
      <w:r w:rsidRPr="000664E3">
        <w:rPr>
          <w:lang w:val="hr-HR"/>
        </w:rPr>
        <w:t>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2F7C2E">
        <w:rPr>
          <w:lang w:val="hr-HR"/>
        </w:rPr>
        <w:t>124.982,16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2F7C2E">
        <w:rPr>
          <w:lang w:val="hr-HR"/>
        </w:rPr>
        <w:t>Slađana Ricu - Kovača</w:t>
      </w:r>
      <w:r w:rsidR="00E8008F">
        <w:rPr>
          <w:lang w:val="hr-HR"/>
        </w:rPr>
        <w:t xml:space="preserve">, iz </w:t>
      </w:r>
      <w:r w:rsidR="002F7C2E">
        <w:rPr>
          <w:lang w:val="hr-HR"/>
        </w:rPr>
        <w:t>Lozana</w:t>
      </w:r>
      <w:r w:rsidR="00E8008F">
        <w:rPr>
          <w:lang w:val="hr-HR"/>
        </w:rPr>
        <w:t xml:space="preserve">, </w:t>
      </w:r>
      <w:r w:rsidR="002F7C2E">
        <w:rPr>
          <w:lang w:val="hr-HR"/>
        </w:rPr>
        <w:t>Ive Marinkovića 51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2F7C2E">
        <w:rPr>
          <w:lang w:val="hr-HR"/>
        </w:rPr>
        <w:t>96273331257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DB0871">
        <w:rPr>
          <w:lang w:val="hr-HR"/>
        </w:rPr>
        <w:t>01. veljače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r>
        <w:rPr>
          <w:lang w:val="hr-HR"/>
        </w:rPr>
        <w:t>Rj.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>zak</w:t>
      </w:r>
      <w:r w:rsidR="00DB0871">
        <w:rPr>
          <w:lang w:val="hr-HR"/>
        </w:rPr>
        <w:t>onskom zastupniku dužnika poštom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DB0871">
        <w:rPr>
          <w:lang w:val="hr-HR"/>
        </w:rPr>
        <w:t>01.02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  <w:r w:rsidR="00DB0871">
        <w:rPr>
          <w:lang w:val="hr-HR"/>
        </w:rPr>
        <w:t>g.</w:t>
      </w:r>
    </w:p>
    <w:sectPr w:rsidR="000E2229" w:rsidRPr="004525D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4B66" w:rsidR="00554B66">
      <w:r>
        <w:separator/>
      </w:r>
    </w:p>
  </w:endnote>
  <w:endnote w:id="0" w:type="continuationSeparator">
    <w:p w:rsidRDefault="00554B66" w:rsidR="00554B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4B66" w:rsidR="00554B66">
      <w:r>
        <w:separator/>
      </w:r>
    </w:p>
  </w:footnote>
  <w:footnote w:id="0" w:type="continuationSeparator">
    <w:p w:rsidRDefault="00554B66" w:rsidR="00554B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659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1D16DD"/>
    <w:rsid w:val="00230CD2"/>
    <w:rsid w:val="002F7C2E"/>
    <w:rsid w:val="00301CDF"/>
    <w:rsid w:val="0032457F"/>
    <w:rsid w:val="00365939"/>
    <w:rsid w:val="003E0954"/>
    <w:rsid w:val="003E56D2"/>
    <w:rsid w:val="004525DA"/>
    <w:rsid w:val="004629E7"/>
    <w:rsid w:val="004B7E8E"/>
    <w:rsid w:val="0052619D"/>
    <w:rsid w:val="00554B66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3DB0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B0871"/>
    <w:rsid w:val="00DC7979"/>
    <w:rsid w:val="00E8008F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1CD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01CD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01CD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01CD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01CD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01CD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01CD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01CD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01CD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01CD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veljače 2016.</izvorni_sadrzaj>
    <derivirana_varijabla naziv="DomainObject.DatumDonosenjaOdluke_1">1.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86</izvorni_sadrzaj>
    <derivirana_varijabla naziv="DomainObject.Predmet.Broj_1">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siječnja 2016.</izvorni_sadrzaj>
    <derivirana_varijabla naziv="DomainObject.Predmet.DatumOsnivanja_1">29.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St-86/2016</izvorni_sadrzaj>
    <derivirana_varijabla naziv="DomainObject.Predmet.OznakaBroj_1">St-86/2016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RICA društvo s ograničenom odgovornošću za trgovinu, proizvodnju i usluge, Lozan zastupanog po punomoćniku Slađan Rica- Kovač</izvorni_sadrzaj>
    <derivirana_varijabla naziv="DomainObject.Predmet.ProtustrankaFormated_1">  RICA društvo s ograničenom odgovornošću za trgovinu, proizvodnju i usluge, Lozan zastupanog po punomoćniku Slađan Rica- Kovač</derivirana_varijabla>
  </DomainObject.Predmet.ProtustrankaFormated>
  <DomainObject.Predmet.ProtustrankaFormatedOIB>
    <izvorni_sadrzaj>  RICA društvo s ograničenom odgovornošću za trgovinu, proizvodnju i usluge, Lozan, OIB 02922129548 zastupanog po punomoćniku Slađan Rica- Kovač</izvorni_sadrzaj>
    <derivirana_varijabla naziv="DomainObject.Predmet.ProtustrankaFormatedOIB_1">  RICA društvo s ograničenom odgovornošću za trgovinu, proizvodnju i usluge, Lozan, OIB 02922129548 zastupanog po punomoćniku Slađan Rica- Kovač</derivirana_varijabla>
  </DomainObject.Predmet.ProtustrankaFormatedOIB>
  <DomainObject.Predmet.ProtustrankaFormatedWithAdress>
    <izvorni_sadrzaj> RICA društvo s ograničenom odgovornošću za trgovinu, proizvodnju i usluge, Lozan, Ive Marinkovića 51, 33404 Lozan zastupanog po punomoćniku Slađan Rica- Kovač</izvorni_sadrzaj>
    <derivirana_varijabla naziv="DomainObject.Predmet.ProtustrankaFormatedWithAdress_1"> RICA društvo s ograničenom odgovornošću za trgovinu, proizvodnju i usluge, Lozan, Ive Marinkovića 51, 33404 Lozan zastupanog po punomoćniku Slađan Rica- Kovač</derivirana_varijabla>
  </DomainObject.Predmet.ProtustrankaFormatedWithAdress>
  <DomainObject.Predmet.ProtustrankaFormatedWithAdressOIB>
    <izvorni_sadrzaj> RICA društvo s ograničenom odgovornošću za trgovinu, proizvodnju i usluge, Lozan, OIB 02922129548, Ive Marinkovića 51, 33404 Lozan zastupanog po punomoćniku Slađan Rica- Kovač</izvorni_sadrzaj>
    <derivirana_varijabla naziv="DomainObject.Predmet.ProtustrankaFormatedWithAdressOIB_1"> RICA društvo s ograničenom odgovornošću za trgovinu, proizvodnju i usluge, Lozan, OIB 02922129548, Ive Marinkovića 51, 33404 Lozan zastupanog po punomoćniku Slađan Rica- Kovač</derivirana_varijabla>
  </DomainObject.Predmet.ProtustrankaFormatedWithAdressOIB>
  <DomainObject.Predmet.ProtustrankaWithAdress>
    <izvorni_sadrzaj>RICA društvo s ograničenom odgovornošću za trgovinu, proizvodnju i usluge, Lozan Ive Marinkovića 51, 33404 Lozan</izvorni_sadrzaj>
    <derivirana_varijabla naziv="DomainObject.Predmet.ProtustrankaWithAdress_1">RICA društvo s ograničenom odgovornošću za trgovinu, proizvodnju i usluge, Lozan Ive Marinkovića 51, 33404 Lozan</derivirana_varijabla>
  </DomainObject.Predmet.ProtustrankaWithAdress>
  <DomainObject.Predmet.ProtustrankaWithAdressOIB>
    <izvorni_sadrzaj>RICA društvo s ograničenom odgovornošću za trgovinu, proizvodnju i usluge, Lozan, OIB 02922129548, Ive Marinkovića 51, 33404 Lozan</izvorni_sadrzaj>
    <derivirana_varijabla naziv="DomainObject.Predmet.ProtustrankaWithAdressOIB_1">RICA društvo s ograničenom odgovornošću za trgovinu, proizvodnju i usluge, Lozan, OIB 02922129548, Ive Marinkovića 51, 33404 Lozan</derivirana_varijabla>
  </DomainObject.Predmet.ProtustrankaWithAdressOIB>
  <DomainObject.Predmet.ProtustrankaNazivFormated>
    <izvorni_sadrzaj>RICA društvo s ograničenom odgovornošću za trgovinu, proizvodnju i usluge, Lozan</izvorni_sadrzaj>
    <derivirana_varijabla naziv="DomainObject.Predmet.ProtustrankaNazivFormated_1">RICA društvo s ograničenom odgovornošću za trgovinu, proizvodnju i usluge, Lozan</derivirana_varijabla>
  </DomainObject.Predmet.ProtustrankaNazivFormated>
  <DomainObject.Predmet.ProtustrankaNazivFormatedOIB>
    <izvorni_sadrzaj>RICA društvo s ograničenom odgovornošću za trgovinu, proizvodnju i usluge, Lozan, OIB 02922129548</izvorni_sadrzaj>
    <derivirana_varijabla naziv="DomainObject.Predmet.ProtustrankaNazivFormatedOIB_1">RICA društvo s ograničenom odgovornošću za trgovinu, proizvodnju i usluge, Lozan, OIB 02922129548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RICA društvo s ograničenom odgovornošću za trgovinu, proizvodnju i usluge, Lozan zastupanog po punomoćniku Slađan Rica- Kovač</item>
    </izvorni_sadrzaj>
    <derivirana_varijabla naziv="DomainObject.Predmet.ProtuStrankaListFormated_1">
      <item>RICA društvo s ograničenom odgovornošću za trgovinu, proizvodnju i usluge, Lozan zastupanog po punomoćniku Slađan Rica- Kovač</item>
    </derivirana_varijabla>
  </DomainObject.Predmet.ProtuStrankaListFormated>
  <DomainObject.Predmet.ProtuStrankaListFormatedOIB>
    <izvorni_sadrzaj>
      <item>RICA društvo s ograničenom odgovornošću za trgovinu, proizvodnju i usluge, Lozan, OIB 02922129548 zastupanog po punomoćniku Slađan Rica- Kovač</item>
    </izvorni_sadrzaj>
    <derivirana_varijabla naziv="DomainObject.Predmet.ProtuStrankaListFormatedOIB_1">
      <item>RICA društvo s ograničenom odgovornošću za trgovinu, proizvodnju i usluge, Lozan, OIB 02922129548 zastupanog po punomoćniku Slađan Rica- Kovač</item>
    </derivirana_varijabla>
  </DomainObject.Predmet.ProtuStrankaListFormatedOIB>
  <DomainObject.Predmet.ProtuStrankaListFormatedWithAdress>
    <izvorni_sadrzaj>
      <item>RICA društvo s ograničenom odgovornošću za trgovinu, proizvodnju i usluge, Lozan, Ive Marinkovića 51, 33404 Lozan zastupanog po punomoćniku Slađan Rica- Kovač</item>
    </izvorni_sadrzaj>
    <derivirana_varijabla naziv="DomainObject.Predmet.ProtuStrankaListFormatedWithAdress_1">
      <item>RICA društvo s ograničenom odgovornošću za trgovinu, proizvodnju i usluge, Lozan, Ive Marinkovića 51, 33404 Lozan zastupanog po punomoćniku Slađan Rica- Kovač</item>
    </derivirana_varijabla>
  </DomainObject.Predmet.ProtuStrankaListFormatedWithAdress>
  <DomainObject.Predmet.ProtuStrankaListFormatedWithAdressOIB>
    <izvorni_sadrzaj>
      <item>RICA društvo s ograničenom odgovornošću za trgovinu, proizvodnju i usluge, Lozan, OIB 02922129548, Ive Marinkovića 51, 33404 Lozan zastupanog po punomoćniku Slađan Rica- Kovač</item>
    </izvorni_sadrzaj>
    <derivirana_varijabla naziv="DomainObject.Predmet.ProtuStrankaListFormatedWithAdressOIB_1">
      <item>RICA društvo s ograničenom odgovornošću za trgovinu, proizvodnju i usluge, Lozan, OIB 02922129548, Ive Marinkovića 51, 33404 Lozan zastupanog po punomoćniku Slađan Rica- Kovač</item>
    </derivirana_varijabla>
  </DomainObject.Predmet.ProtuStrankaListFormatedWithAdressOIB>
  <DomainObject.Predmet.ProtuStrankaListNazivFormated>
    <izvorni_sadrzaj>
      <item>RICA društvo s ograničenom odgovornošću za trgovinu, proizvodnju i usluge, Lozan</item>
    </izvorni_sadrzaj>
    <derivirana_varijabla naziv="DomainObject.Predmet.ProtuStrankaListNazivFormated_1">
      <item>RICA društvo s ograničenom odgovornošću za trgovinu, proizvodnju i usluge, Lozan</item>
    </derivirana_varijabla>
  </DomainObject.Predmet.ProtuStrankaListNazivFormated>
  <DomainObject.Predmet.ProtuStrankaListNazivFormatedOIB>
    <izvorni_sadrzaj>
      <item>RICA društvo s ograničenom odgovornošću za trgovinu, proizvodnju i usluge, Lozan, OIB 02922129548</item>
    </izvorni_sadrzaj>
    <derivirana_varijabla naziv="DomainObject.Predmet.ProtuStrankaListNazivFormatedOIB_1">
      <item>RICA društvo s ograničenom odgovornošću za trgovinu, proizvodnju i usluge, Lozan, OIB 02922129548</item>
    </derivirana_varijabla>
  </DomainObject.Predmet.ProtuStrankaListNazivFormatedOIB>
  <DomainObject.Predmet.OstaliListFormated>
    <izvorni_sadrzaj>
      <item>Slađan Rica- Kovač punomoćnik sudionika u postupku RICA društvo s ograničenom odgovornošću za trgovinu, proizvodnju i usluge, Lozan</item>
    </izvorni_sadrzaj>
    <derivirana_varijabla naziv="DomainObject.Predmet.OstaliListFormated_1">
      <item>Slađan Rica- Kovač punomoćnik sudionika u postupku RICA društvo s ograničenom odgovornošću za trgovinu, proizvodnju i usluge, Lozan</item>
    </derivirana_varijabla>
  </DomainObject.Predmet.OstaliListFormated>
  <DomainObject.Predmet.OstaliListFormatedOIB>
    <izvorni_sadrzaj>
      <item>Slađan Rica- Kovač, OIB 96273331257 punomoćnik sudionika u postupku RICA društvo s ograničenom odgovornošću za trgovinu, proizvodnju i usluge, Lozan</item>
    </izvorni_sadrzaj>
    <derivirana_varijabla naziv="DomainObject.Predmet.OstaliListFormatedOIB_1">
      <item>Slađan Rica- Kovač, OIB 96273331257 punomoćnik sudionika u postupku RICA društvo s ograničenom odgovornošću za trgovinu, proizvodnju i usluge, Lozan</item>
    </derivirana_varijabla>
  </DomainObject.Predmet.OstaliListFormatedOIB>
  <DomainObject.Predmet.OstaliListFormatedWithAdress>
    <izvorni_sadrzaj>
      <item>Slađan Rica- Kovač, Ive Marinkovića 51, 33404 Lozan punomoćnik sudionika u postupku RICA društvo s ograničenom odgovornošću za trgovinu, proizvodnju i usluge, Lozan</item>
    </izvorni_sadrzaj>
    <derivirana_varijabla naziv="DomainObject.Predmet.OstaliListFormatedWithAdress_1">
      <item>Slađan Rica- Kovač, Ive Marinkovića 51, 33404 Lozan punomoćnik sudionika u postupku RICA društvo s ograničenom odgovornošću za trgovinu, proizvodnju i usluge, Lozan</item>
    </derivirana_varijabla>
  </DomainObject.Predmet.OstaliListFormatedWithAdress>
  <DomainObject.Predmet.OstaliListFormatedWithAdressOIB>
    <izvorni_sadrzaj>
      <item>Slađan Rica- Kovač, OIB 96273331257, Ive Marinkovića 51, 33404 Lozan punomoćnik sudionika u postupku RICA društvo s ograničenom odgovornošću za trgovinu, proizvodnju i usluge, Lozan</item>
    </izvorni_sadrzaj>
    <derivirana_varijabla naziv="DomainObject.Predmet.OstaliListFormatedWithAdressOIB_1">
      <item>Slađan Rica- Kovač, OIB 96273331257, Ive Marinkovića 51, 33404 Lozan punomoćnik sudionika u postupku RICA društvo s ograničenom odgovornošću za trgovinu, proizvodnju i usluge, Lozan</item>
    </derivirana_varijabla>
  </DomainObject.Predmet.OstaliListFormatedWithAdressOIB>
  <DomainObject.Predmet.OstaliListNazivFormated>
    <izvorni_sadrzaj>
      <item>Slađan Rica- Kovač</item>
    </izvorni_sadrzaj>
    <derivirana_varijabla naziv="DomainObject.Predmet.OstaliListNazivFormated_1">
      <item>Slađan Rica- Kovač</item>
    </derivirana_varijabla>
  </DomainObject.Predmet.OstaliListNazivFormated>
  <DomainObject.Predmet.OstaliListNazivFormatedOIB>
    <izvorni_sadrzaj>
      <item>Slađan Rica- Kovač, OIB 96273331257</item>
    </izvorni_sadrzaj>
    <derivirana_varijabla naziv="DomainObject.Predmet.OstaliListNazivFormatedOIB_1">
      <item>Slađan Rica- Kovač, OIB 96273331257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2016.</izvorni_sadrzaj>
    <derivirana_varijabla naziv="DomainObject.Datum_1">1.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RICA društvo s ograničenom odgovornošću za trgovinu, proizvodnju i usluge, Lozan</izvorni_sadrzaj>
    <derivirana_varijabla naziv="DomainObject.Predmet.ProtustrankaIDrugi_1">RICA društvo s ograničenom odgovornošću za trgovinu, proizvodnju i usluge, Lozan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RICA društvo s ograničenom odgovornošću za trgovinu, proizvodnju i usluge, Lozan, OIB 02922129548, Ive Marinkovića 51, 33404 Lozan</izvorni_sadrzaj>
    <derivirana_varijabla naziv="DomainObject.Predmet.ProtustrankaIDrugiAdressOIB_1">RICA društvo s ograničenom odgovornošću za trgovinu, proizvodnju i usluge, Lozan, OIB 02922129548, Ive Marinkovića 51, 33404 Lozan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RICA društvo s ograničenom odgovornošću za trgovinu, proizvodnju i usluge, Lozan</item>
      <item>Slađan Rica- Kovač</item>
    </izvorni_sadrzaj>
    <derivirana_varijabla naziv="DomainObject.Predmet.SudioniciListNaziv_1">
      <item>FINA, RC ZAGREB, Podružnica Bjelovar</item>
      <item>RICA društvo s ograničenom odgovornošću za trgovinu, proizvodnju i usluge, Lozan</item>
      <item>Slađan Rica- Kovač</item>
    </derivirana_varijabla>
  </DomainObject.Predmet.SudioniciListNaziv>
  <DomainObject.Predmet.SudioniciListAdressOIB>
    <izvorni_sadrzaj>
      <item>FINA, RC ZAGREB, Podružnica Bjelovar, OIB 85821130368, F. Supila 4,43000 Bjelovar</item>
      <item>RICA društvo s ograničenom odgovornošću za trgovinu, proizvodnju i usluge, Lozan, OIB 02922129548, Ive Marinkovića 51,33404 Lozan</item>
      <item>Slađan Rica- Kovač, OIB 96273331257, Ive Marinkovića 51,33404 Lozan</item>
    </izvorni_sadrzaj>
    <derivirana_varijabla naziv="DomainObject.Predmet.SudioniciListAdressOIB_1">
      <item>FINA, RC ZAGREB, Podružnica Bjelovar, OIB 85821130368, F. Supila 4,43000 Bjelovar</item>
      <item>RICA društvo s ograničenom odgovornošću za trgovinu, proizvodnju i usluge, Lozan, OIB 02922129548, Ive Marinkovića 51,33404 Lozan</item>
      <item>Slađan Rica- Kovač, OIB 96273331257, Ive Marinkovića 51,33404 Lozan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02922129548</item>
      <item>, OIB 96273331257</item>
    </izvorni_sadrzaj>
    <derivirana_varijabla naziv="DomainObject.Predmet.SudioniciListNazivOIB_1">
      <item>, OIB 85821130368</item>
      <item>, OIB 02922129548</item>
      <item>, OIB 96273331257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C742078-FB55-4BD9-9BD9-923FF35292C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1744</properties:Characters>
  <properties:Lines>50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2016-02-01T07:23:00Z</dcterms:created>
  <dc:creator>ssabljic</dc:creator>
  <cp:lastModifiedBy>Miroslav Lovreković</cp:lastModifiedBy>
  <cp:lastPrinted>2016-02-01T07:25:00Z</cp:lastPrinted>
  <dcterms:modified xmlns:xsi="http://www.w3.org/2001/XMLSchema-instance" xsi:type="dcterms:W3CDTF">2016-02-01T07:28:00Z</dcterms:modified>
  <cp:revision>5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