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6aea" w14:paraId="bc56aea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501B78">
        <w:t>BUSINESS CLUB j.d.o.o. Krnica (Marčana), Krnica 38, OIB: 23089699776</w:t>
      </w:r>
      <w:r w:rsidR="00265535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501B78">
        <w:t>BUSINESS CLUB j.d.o.o. Krnica (Marčana), Krnica 38, OIB: 23089699776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985B5C">
        <w:t>Marina Mamić</w:t>
      </w:r>
      <w:r w:rsidR="005B57C3">
        <w:t xml:space="preserve">, </w:t>
      </w:r>
      <w:r w:rsidR="00985B5C">
        <w:t>Zagreb</w:t>
      </w:r>
      <w:r w:rsidR="005B57C3">
        <w:t xml:space="preserve">, </w:t>
      </w:r>
      <w:r w:rsidR="00985B5C">
        <w:t>Kruge 9</w:t>
      </w:r>
      <w:r w:rsidR="005B57C3">
        <w:t xml:space="preserve">, OIB: </w:t>
      </w:r>
      <w:r w:rsidR="00985B5C">
        <w:t>12021589075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501B78">
        <w:t>BUSINESS CLUB j.d.o.o. Krnica (Marčana), Krnica 38, OIB: 23089699776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65535" w:rsidP="00252F6D" w:rsidR="00265535">
      <w:pPr>
        <w:autoSpaceDE w:val="false"/>
        <w:autoSpaceDN w:val="false"/>
        <w:adjustRightInd w:val="false"/>
        <w:ind w:firstLine="720"/>
        <w:jc w:val="both"/>
      </w:pPr>
    </w:p>
    <w:p w:rsidRDefault="003F2D49" w:rsidP="00D2461D" w:rsidR="00D2461D" w:rsidRPr="001E317F">
      <w:pPr>
        <w:ind w:firstLine="720"/>
        <w:jc w:val="both"/>
      </w:pPr>
      <w:r>
        <w:t>VI</w:t>
      </w:r>
      <w:r w:rsidR="00D2461D" w:rsidRPr="001E317F">
        <w:t xml:space="preserve">. </w:t>
      </w:r>
      <w:r w:rsidR="00D2461D">
        <w:t xml:space="preserve">Iz </w:t>
      </w:r>
      <w:r w:rsidR="00D2461D" w:rsidRPr="001E317F">
        <w:t xml:space="preserve">iznosa od </w:t>
      </w:r>
      <w:r w:rsidR="00D2461D">
        <w:t>200,00</w:t>
      </w:r>
      <w:r w:rsidR="00D2461D" w:rsidRPr="001E317F">
        <w:t xml:space="preserve"> kn (</w:t>
      </w:r>
      <w:r w:rsidR="00D2461D">
        <w:t>dvjestokuna</w:t>
      </w:r>
      <w:r w:rsidR="00D2461D" w:rsidRPr="001E317F">
        <w:t>) namirit će se troškovi FINE u iznosu od 175,00 kn (stosedamdesetipetkuna) te se nalaže FINI da iznos od 175,00 kn (stosedamdesetipetkuna) prenese na svoj račun HR4223900011100017042, model HR05, poziv na broj 7524005-</w:t>
      </w:r>
      <w:r w:rsidR="00D2461D">
        <w:t>23089699776</w:t>
      </w:r>
      <w:r w:rsidR="00D2461D" w:rsidRPr="001E317F">
        <w:t xml:space="preserve">. Preostali iznos od </w:t>
      </w:r>
      <w:r w:rsidR="00D2461D">
        <w:t>25</w:t>
      </w:r>
      <w:r w:rsidR="00D2461D" w:rsidRPr="001E317F">
        <w:t>,00 kn (</w:t>
      </w:r>
      <w:r w:rsidR="00D2461D">
        <w:t>dvadesetipetkuna</w:t>
      </w:r>
      <w:r w:rsidR="00D2461D" w:rsidRPr="001E317F">
        <w:t xml:space="preserve">) nalaže se FINI da </w:t>
      </w:r>
      <w:r w:rsidR="00D2461D">
        <w:t>prenese na račun Trgovačkog suda u Pazinu broj HR43 23900011300029763, poziv na broj 3333-121-18</w:t>
      </w:r>
      <w:r w:rsidR="00D2461D" w:rsidRPr="001E317F">
        <w:t>.</w:t>
      </w:r>
    </w:p>
    <w:p w:rsidRDefault="00D2461D" w:rsidP="00252F6D" w:rsidR="00D2461D">
      <w:pPr>
        <w:autoSpaceDE w:val="false"/>
        <w:autoSpaceDN w:val="false"/>
        <w:adjustRightInd w:val="false"/>
        <w:ind w:firstLine="720"/>
        <w:jc w:val="both"/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985B5C">
        <w:t>121/2018-4</w:t>
      </w:r>
      <w:r w:rsidR="00661220">
        <w:t xml:space="preserve"> od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="00661220">
        <w:t xml:space="preserve">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E7D1F">
        <w:t>4</w:t>
      </w:r>
      <w:r w:rsidR="00661220">
        <w:t xml:space="preserve">. </w:t>
      </w:r>
      <w:r w:rsidR="00CE7D1F">
        <w:t>svibnja</w:t>
      </w:r>
      <w:r w:rsidR="00661220">
        <w:t xml:space="preserve"> 201</w:t>
      </w:r>
      <w:r w:rsidR="00CE7D1F">
        <w:t>8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58376B" w:rsidP="00552DE0" w:rsidR="00843669">
      <w:pPr>
        <w:ind w:firstLine="708"/>
        <w:jc w:val="both"/>
      </w:pPr>
      <w:r>
        <w:t>Na ročišt</w:t>
      </w:r>
      <w:r w:rsidR="008A7E55">
        <w:t>e</w:t>
      </w:r>
      <w:r>
        <w:t xml:space="preserve"> održano</w:t>
      </w:r>
      <w:r w:rsidR="00A34272">
        <w:t>m</w:t>
      </w:r>
      <w:r>
        <w:t xml:space="preserve"> </w:t>
      </w:r>
      <w:r w:rsidR="00F76B51">
        <w:t>4</w:t>
      </w:r>
      <w:r>
        <w:t xml:space="preserve">. </w:t>
      </w:r>
      <w:r w:rsidR="00F76B51">
        <w:t>lipnja</w:t>
      </w:r>
      <w:r>
        <w:t xml:space="preserve"> 2018. godine </w:t>
      </w:r>
      <w:r w:rsidR="00A34272">
        <w:t>nije pristupio nitko.</w:t>
      </w:r>
    </w:p>
    <w:p w:rsidRDefault="00CC2D7E" w:rsidP="00552DE0" w:rsidR="00CC2D7E">
      <w:pPr>
        <w:ind w:firstLine="708"/>
        <w:jc w:val="both"/>
      </w:pPr>
    </w:p>
    <w:p w:rsidRDefault="00552DE0" w:rsidP="005B57C3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A34272">
        <w:t>5-7</w:t>
      </w:r>
      <w:r w:rsidR="00EE5CCD">
        <w:t xml:space="preserve"> </w:t>
      </w:r>
      <w:r w:rsidR="001D7758">
        <w:t>spisa)</w:t>
      </w:r>
      <w:r w:rsidR="00A34272">
        <w:t>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A34272">
        <w:t>121/2018-11</w:t>
      </w:r>
      <w:r w:rsidR="008A7F69">
        <w:t xml:space="preserve"> </w:t>
      </w:r>
      <w:r w:rsidR="00661220">
        <w:t xml:space="preserve">od </w:t>
      </w:r>
      <w:r w:rsidR="008A7F69">
        <w:t>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8A7F69">
        <w:t>5</w:t>
      </w:r>
      <w:r w:rsidR="00661220">
        <w:t xml:space="preserve">. </w:t>
      </w:r>
      <w:r w:rsidR="008A7F69">
        <w:t>lipnja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8A7F69">
        <w:t>14</w:t>
      </w:r>
      <w:r w:rsidR="00661220">
        <w:t xml:space="preserve">. </w:t>
      </w:r>
      <w:r w:rsidR="008A7F69">
        <w:t>lipnja</w:t>
      </w:r>
      <w:r w:rsidR="00661220">
        <w:t xml:space="preserve"> 2018</w:t>
      </w:r>
      <w:r w:rsidR="0089087E" w:rsidRPr="005347E1">
        <w:t xml:space="preserve">. godine. U roku od 15 dana, koji rok je istekao </w:t>
      </w:r>
      <w:r w:rsidR="004B7D7C">
        <w:t>30</w:t>
      </w:r>
      <w:r w:rsidR="00B57468" w:rsidRPr="00117A89">
        <w:t xml:space="preserve">. </w:t>
      </w:r>
      <w:r w:rsidR="004B7D7C">
        <w:t>lipnja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>
      <w:pPr>
        <w:ind w:firstLine="720"/>
        <w:jc w:val="both"/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4A54B5" w:rsidP="006F517F" w:rsidR="004A54B5">
      <w:pPr>
        <w:ind w:firstLine="720"/>
        <w:jc w:val="both"/>
      </w:pPr>
    </w:p>
    <w:p w:rsidRDefault="00D2461D" w:rsidP="00D2461D" w:rsidR="00D2461D" w:rsidRPr="001E317F">
      <w:pPr>
        <w:ind w:firstLine="720"/>
        <w:jc w:val="both"/>
      </w:pPr>
      <w:r w:rsidRPr="001E317F">
        <w:t xml:space="preserve">Na temelju čl. 112. st. 5. SZ-a FINA je na ime predujma za namirenje troškova stečajnog postupka zaplijenila iznos od </w:t>
      </w:r>
      <w:r>
        <w:t>200,</w:t>
      </w:r>
      <w:r w:rsidRPr="001E317F">
        <w:t>00 kn. Od tog iznosa namiriti će se troškovi FIN</w:t>
      </w:r>
      <w:r>
        <w:t>E</w:t>
      </w:r>
      <w:r w:rsidRPr="001E317F">
        <w:t xml:space="preserve"> u iznosu od 175,00 kn dok će</w:t>
      </w:r>
      <w:r>
        <w:t xml:space="preserve"> </w:t>
      </w:r>
      <w:r w:rsidRPr="001E317F">
        <w:t xml:space="preserve">ostatak tog iznosa, temeljem čl. 112. st. </w:t>
      </w:r>
      <w:r>
        <w:t>6</w:t>
      </w:r>
      <w:r w:rsidRPr="001E317F">
        <w:t xml:space="preserve">. SZ-a FINA </w:t>
      </w:r>
      <w:r>
        <w:t>prenijeti na račun Fonda za namirenje troškova stečajnog postupka otvorenog kod ovog suda</w:t>
      </w:r>
      <w:r w:rsidRPr="001E317F">
        <w:t>.</w:t>
      </w:r>
    </w:p>
    <w:p w:rsidRDefault="00D2461D" w:rsidP="006F517F" w:rsidR="00D2461D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>U Pazinu,</w:t>
      </w:r>
      <w:r w:rsidR="001E7912">
        <w:t xml:space="preserve"> 28</w:t>
      </w:r>
      <w:r w:rsidR="00661220">
        <w:t xml:space="preserve">. </w:t>
      </w:r>
      <w:r w:rsidR="001E7912">
        <w:t>kolovoza</w:t>
      </w:r>
      <w:r w:rsidR="0020426A">
        <w:t xml:space="preserve">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8C7106">
        <w:t>, v. r.</w:t>
      </w:r>
    </w:p>
    <w:p w:rsidRDefault="002D2F98" w:rsidP="00CC5545" w:rsidR="002D2F98">
      <w:pPr>
        <w:jc w:val="both"/>
      </w:pPr>
    </w:p>
    <w:p w:rsidRDefault="00CC786F" w:rsidP="00CC5545" w:rsidR="00CC786F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CC5545" w:rsidR="00064D94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786F" w:rsidP="00CC5545" w:rsidR="00CC786F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lastRenderedPageBreak/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CF0121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AAF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01B78">
      <w:rPr>
        <w:sz w:val="23"/>
        <w:szCs w:val="23"/>
      </w:rPr>
      <w:t>Poslovni broj: 4 St-121/2018-12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501B78">
      <w:rPr>
        <w:sz w:val="23"/>
        <w:szCs w:val="23"/>
      </w:rPr>
      <w:t>121/2018-12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E7912"/>
    <w:rsid w:val="001F26A6"/>
    <w:rsid w:val="001F76FA"/>
    <w:rsid w:val="002009F9"/>
    <w:rsid w:val="0020426A"/>
    <w:rsid w:val="00204AAF"/>
    <w:rsid w:val="00206F45"/>
    <w:rsid w:val="002176A2"/>
    <w:rsid w:val="002321CA"/>
    <w:rsid w:val="00241246"/>
    <w:rsid w:val="00252F6D"/>
    <w:rsid w:val="00253A0B"/>
    <w:rsid w:val="00265535"/>
    <w:rsid w:val="002867CC"/>
    <w:rsid w:val="00291807"/>
    <w:rsid w:val="002953C2"/>
    <w:rsid w:val="002B4327"/>
    <w:rsid w:val="002C35F5"/>
    <w:rsid w:val="002D2F98"/>
    <w:rsid w:val="002F7598"/>
    <w:rsid w:val="0033520B"/>
    <w:rsid w:val="003430E2"/>
    <w:rsid w:val="0034707F"/>
    <w:rsid w:val="00350D95"/>
    <w:rsid w:val="00376FC2"/>
    <w:rsid w:val="003843C6"/>
    <w:rsid w:val="0038490C"/>
    <w:rsid w:val="003A1947"/>
    <w:rsid w:val="003F28B7"/>
    <w:rsid w:val="003F2D49"/>
    <w:rsid w:val="00423AB7"/>
    <w:rsid w:val="004277F1"/>
    <w:rsid w:val="00441CBA"/>
    <w:rsid w:val="004478D5"/>
    <w:rsid w:val="00450E83"/>
    <w:rsid w:val="0045218A"/>
    <w:rsid w:val="00453E5D"/>
    <w:rsid w:val="00457A11"/>
    <w:rsid w:val="004A54B5"/>
    <w:rsid w:val="004B7D7C"/>
    <w:rsid w:val="004C17EF"/>
    <w:rsid w:val="004C5944"/>
    <w:rsid w:val="004E6771"/>
    <w:rsid w:val="004F0F84"/>
    <w:rsid w:val="00501B78"/>
    <w:rsid w:val="00522C82"/>
    <w:rsid w:val="00522F3F"/>
    <w:rsid w:val="0053192A"/>
    <w:rsid w:val="00533214"/>
    <w:rsid w:val="005347E1"/>
    <w:rsid w:val="00552DE0"/>
    <w:rsid w:val="0056381F"/>
    <w:rsid w:val="0058376B"/>
    <w:rsid w:val="005A2CA0"/>
    <w:rsid w:val="005B57C3"/>
    <w:rsid w:val="005D20E4"/>
    <w:rsid w:val="005E3D31"/>
    <w:rsid w:val="00625D9B"/>
    <w:rsid w:val="0064102F"/>
    <w:rsid w:val="00643A82"/>
    <w:rsid w:val="0064726E"/>
    <w:rsid w:val="00647B00"/>
    <w:rsid w:val="00661220"/>
    <w:rsid w:val="0066730A"/>
    <w:rsid w:val="006A0FA9"/>
    <w:rsid w:val="006A5A22"/>
    <w:rsid w:val="006A6B6C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25B8"/>
    <w:rsid w:val="007F5D49"/>
    <w:rsid w:val="00816554"/>
    <w:rsid w:val="00823D1F"/>
    <w:rsid w:val="008270E8"/>
    <w:rsid w:val="008300A1"/>
    <w:rsid w:val="00843669"/>
    <w:rsid w:val="008522E2"/>
    <w:rsid w:val="0089087E"/>
    <w:rsid w:val="008A14BE"/>
    <w:rsid w:val="008A2706"/>
    <w:rsid w:val="008A7E55"/>
    <w:rsid w:val="008A7F69"/>
    <w:rsid w:val="008C0DB2"/>
    <w:rsid w:val="008C471C"/>
    <w:rsid w:val="008C7106"/>
    <w:rsid w:val="008D00B5"/>
    <w:rsid w:val="008F21EE"/>
    <w:rsid w:val="008F32CD"/>
    <w:rsid w:val="008F5434"/>
    <w:rsid w:val="008F5845"/>
    <w:rsid w:val="008F5913"/>
    <w:rsid w:val="00917651"/>
    <w:rsid w:val="00920731"/>
    <w:rsid w:val="00942263"/>
    <w:rsid w:val="009453C0"/>
    <w:rsid w:val="0096021E"/>
    <w:rsid w:val="00985B5C"/>
    <w:rsid w:val="0099228E"/>
    <w:rsid w:val="009C6CD7"/>
    <w:rsid w:val="009C71BB"/>
    <w:rsid w:val="009D151E"/>
    <w:rsid w:val="00A06218"/>
    <w:rsid w:val="00A2681B"/>
    <w:rsid w:val="00A34272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AF3E49"/>
    <w:rsid w:val="00B4018F"/>
    <w:rsid w:val="00B41646"/>
    <w:rsid w:val="00B57468"/>
    <w:rsid w:val="00B640D5"/>
    <w:rsid w:val="00B65DAA"/>
    <w:rsid w:val="00B76DAA"/>
    <w:rsid w:val="00B950D6"/>
    <w:rsid w:val="00BA0C72"/>
    <w:rsid w:val="00BA6EAC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B4154"/>
    <w:rsid w:val="00CC2D7E"/>
    <w:rsid w:val="00CC5545"/>
    <w:rsid w:val="00CC6254"/>
    <w:rsid w:val="00CC786F"/>
    <w:rsid w:val="00CD6BBB"/>
    <w:rsid w:val="00CE7D1F"/>
    <w:rsid w:val="00CF0121"/>
    <w:rsid w:val="00D06BB1"/>
    <w:rsid w:val="00D07F21"/>
    <w:rsid w:val="00D2461D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A3C65"/>
    <w:rsid w:val="00EC7FD0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76B51"/>
    <w:rsid w:val="00F827D1"/>
    <w:rsid w:val="00FA2E23"/>
    <w:rsid w:val="00FB343B"/>
    <w:rsid w:val="00FC6CCD"/>
    <w:rsid w:val="00FC7AAA"/>
    <w:rsid w:val="00FD28C3"/>
    <w:rsid w:val="00FD2ABF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1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1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1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7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1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1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1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St-121/2018-12</izvorni_sadrzaj>
    <derivirana_varijabla naziv="DomainObject.Oznaka_1">St-121/2018-12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kolovoza 2018.</izvorni_sadrzaj>
    <derivirana_varijabla naziv="DomainObject.Predmet.DatumRjesavanja_1">28.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CLUB j.d.o.o. KRNICA zastupanog po punomoćniku Ira Blasco Brzović</izvorni_sadrzaj>
    <derivirana_varijabla naziv="DomainObject.Predmet.ProtustrankaFormated_1">  BUSINESS CLUB j.d.o.o. KRNICA zastupanog po punomoćniku Ira Blasco Brzović</derivirana_varijabla>
  </DomainObject.Predmet.ProtustrankaFormated>
  <DomainObject.Predmet.ProtustrankaFormatedOIB>
    <izvorni_sadrzaj>  BUSINESS CLUB j.d.o.o. KRNICA, OIB 23089699776 zastupanog po punomoćniku Ira Blasco Brzović</izvorni_sadrzaj>
    <derivirana_varijabla naziv="DomainObject.Predmet.ProtustrankaFormatedOIB_1">  BUSINESS CLUB j.d.o.o. KRNICA, OIB 23089699776 zastupanog po punomoćniku Ira Blasco Brzović</derivirana_varijabla>
  </DomainObject.Predmet.ProtustrankaFormatedOIB>
  <DomainObject.Predmet.ProtustrankaFormatedWithAdress>
    <izvorni_sadrzaj> BUSINESS CLUB j.d.o.o. KRNICA, Krnica 38, 52207 Krnica zastupanog po punomoćniku Ira Blasco Brzović</izvorni_sadrzaj>
    <derivirana_varijabla naziv="DomainObject.Predmet.ProtustrankaFormatedWithAdress_1"> BUSINESS CLUB j.d.o.o. KRNICA, Krnica 38, 52207 Krnica zastupanog po punomoćniku Ira Blasco Brzović</derivirana_varijabla>
  </DomainObject.Predmet.ProtustrankaFormatedWithAdress>
  <DomainObject.Predmet.ProtustrankaFormatedWithAdressOIB>
    <izvorni_sadrzaj> BUSINESS CLUB j.d.o.o. KRNICA, OIB 23089699776, Krnica 38, 52207 Krnica zastupanog po punomoćniku Ira Blasco Brzović</izvorni_sadrzaj>
    <derivirana_varijabla naziv="DomainObject.Predmet.ProtustrankaFormatedWithAdressOIB_1"> BUSINESS CLUB j.d.o.o. KRNICA, OIB 23089699776, Krnica 38, 52207 Krnica zastupanog po punomoćniku Ira Blasco Brzović</derivirana_varijabla>
  </DomainObject.Predmet.ProtustrankaFormatedWithAdressOIB>
  <DomainObject.Predmet.ProtustrankaWithAdress>
    <izvorni_sadrzaj>BUSINESS CLUB j.d.o.o. KRNICA Krnica 38, 52207 Krnica</izvorni_sadrzaj>
    <derivirana_varijabla naziv="DomainObject.Predmet.ProtustrankaWithAdress_1">BUSINESS CLUB j.d.o.o. KRNICA Krnica 38, 52207 Krnica</derivirana_varijabla>
  </DomainObject.Predmet.ProtustrankaWithAdress>
  <DomainObject.Predmet.ProtustrankaWithAdressOIB>
    <izvorni_sadrzaj>BUSINESS CLUB j.d.o.o. KRNICA, OIB 23089699776, Krnica 38, 52207 Krnica</izvorni_sadrzaj>
    <derivirana_varijabla naziv="DomainObject.Predmet.ProtustrankaWithAdressOIB_1">BUSINESS CLUB j.d.o.o. KRNICA, OIB 23089699776, Krnica 38, 52207 Krnica</derivirana_varijabla>
  </DomainObject.Predmet.ProtustrankaWithAdressOIB>
  <DomainObject.Predmet.ProtustrankaNazivFormated>
    <izvorni_sadrzaj>BUSINESS CLUB j.d.o.o. KRNICA</izvorni_sadrzaj>
    <derivirana_varijabla naziv="DomainObject.Predmet.ProtustrankaNazivFormated_1">BUSINESS CLUB j.d.o.o. KRNICA</derivirana_varijabla>
  </DomainObject.Predmet.ProtustrankaNazivFormated>
  <DomainObject.Predmet.ProtustrankaNazivFormatedOIB>
    <izvorni_sadrzaj>BUSINESS CLUB j.d.o.o. KRNICA, OIB 23089699776</izvorni_sadrzaj>
    <derivirana_varijabla naziv="DomainObject.Predmet.ProtustrankaNazivFormatedOIB_1">BUSINESS CLUB j.d.o.o. KRNICA, OIB 23089699776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69256.41</izvorni_sadrzaj>
    <derivirana_varijabla naziv="DomainObject.Predmet.TrenutnaVrijednost_1">69256.41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BUSINESS CLUB j.d.o.o. KRNICA zastupanog po punomoćniku Ira Blasco Brzović</item>
    </izvorni_sadrzaj>
    <derivirana_varijabla naziv="DomainObject.Predmet.ProtuStrankaListFormated_1">
      <item>BUSINESS CLUB j.d.o.o. KRNICA zastupanog po punomoćniku Ira Blasco Brzović</item>
    </derivirana_varijabla>
  </DomainObject.Predmet.ProtuStrankaListFormated>
  <DomainObject.Predmet.ProtuStrankaListFormatedOIB>
    <izvorni_sadrzaj>
      <item>BUSINESS CLUB j.d.o.o. KRNICA, OIB 23089699776 zastupanog po punomoćniku Ira Blasco Brzović</item>
    </izvorni_sadrzaj>
    <derivirana_varijabla naziv="DomainObject.Predmet.ProtuStrankaListFormatedOIB_1">
      <item>BUSINESS CLUB j.d.o.o. KRNICA, OIB 23089699776 zastupanog po punomoćniku Ira Blasco Brzović</item>
    </derivirana_varijabla>
  </DomainObject.Predmet.ProtuStrankaListFormatedOIB>
  <DomainObject.Predmet.ProtuStrankaListFormatedWithAdress>
    <izvorni_sadrzaj>
      <item>BUSINESS CLUB j.d.o.o. KRNICA, Krnica 38, 52207 Krnica zastupanog po punomoćniku Ira Blasco Brzović</item>
    </izvorni_sadrzaj>
    <derivirana_varijabla naziv="DomainObject.Predmet.ProtuStrankaListFormatedWithAdress_1">
      <item>BUSINESS CLUB j.d.o.o. KRNICA, Krnica 38, 52207 Krnica zastupanog po punomoćniku Ira Blasco Brzović</item>
    </derivirana_varijabla>
  </DomainObject.Predmet.ProtuStrankaListFormatedWithAdress>
  <DomainObject.Predmet.ProtuStrankaListFormatedWithAdressOIB>
    <izvorni_sadrzaj>
      <item>BUSINESS CLUB j.d.o.o. KRNICA, OIB 23089699776, Krnica 38, 52207 Krnica zastupanog po punomoćniku Ira Blasco Brzović</item>
    </izvorni_sadrzaj>
    <derivirana_varijabla naziv="DomainObject.Predmet.ProtuStrankaListFormatedWithAdressOIB_1">
      <item>BUSINESS CLUB j.d.o.o. KRNICA, OIB 23089699776, Krnica 38, 52207 Krnica zastupanog po punomoćniku Ira Blasco Brzović</item>
    </derivirana_varijabla>
  </DomainObject.Predmet.ProtuStrankaListFormatedWithAdressOIB>
  <DomainObject.Predmet.ProtuStrankaListNazivFormated>
    <izvorni_sadrzaj>
      <item>BUSINESS CLUB j.d.o.o. KRNICA</item>
    </izvorni_sadrzaj>
    <derivirana_varijabla naziv="DomainObject.Predmet.ProtuStrankaListNazivFormated_1">
      <item>BUSINESS CLUB j.d.o.o. KRNICA</item>
    </derivirana_varijabla>
  </DomainObject.Predmet.ProtuStrankaListNazivFormated>
  <DomainObject.Predmet.ProtuStrankaListNazivFormatedOIB>
    <izvorni_sadrzaj>
      <item>BUSINESS CLUB j.d.o.o. KRNICA, OIB 23089699776</item>
    </izvorni_sadrzaj>
    <derivirana_varijabla naziv="DomainObject.Predmet.ProtuStrankaListNazivFormatedOIB_1">
      <item>BUSINESS CLUB j.d.o.o. KRNICA, OIB 23089699776</item>
    </derivirana_varijabla>
  </DomainObject.Predmet.ProtuStrankaListNazivFormatedOIB>
  <DomainObject.Predmet.OstaliListFormated>
    <izvorni_sadrzaj>
      <item>Ira Blasco Brzović punomoćnica sudionika u postupku BUSINESS CLUB j.d.o.o. KRNICA</item>
    </izvorni_sadrzaj>
    <derivirana_varijabla naziv="DomainObject.Predmet.OstaliListFormated_1">
      <item>Ira Blasco Brzović punomoćnica sudionika u postupku BUSINESS CLUB j.d.o.o. KRNICA</item>
    </derivirana_varijabla>
  </DomainObject.Predmet.OstaliListFormated>
  <DomainObject.Predmet.OstaliListFormatedOIB>
    <izvorni_sadrzaj>
      <item>Ira Blasco Brzović, OIB 52801386482 punomoćnica sudionika u postupku BUSINESS CLUB j.d.o.o. KRNICA</item>
    </izvorni_sadrzaj>
    <derivirana_varijabla naziv="DomainObject.Predmet.OstaliListFormatedOIB_1">
      <item>Ira Blasco Brzović, OIB 52801386482 punomoćnica sudionika u postupku BUSINESS CLUB j.d.o.o. KRNICA</item>
    </derivirana_varijabla>
  </DomainObject.Predmet.OstaliListFormatedOIB>
  <DomainObject.Predmet.OstaliListFormatedWithAdress>
    <izvorni_sadrzaj>
      <item>Ira Blasco Brzović, Četvrt Kralja Slavca 9, 21310 Omiš punomoćnica sudionika u postupku BUSINESS CLUB j.d.o.o. KRNICA</item>
    </izvorni_sadrzaj>
    <derivirana_varijabla naziv="DomainObject.Predmet.OstaliListFormatedWithAdress_1">
      <item>Ira Blasco Brzović, Četvrt Kralja Slavca 9, 21310 Omiš punomoćnica sudionika u postupku BUSINESS CLUB j.d.o.o. KRNICA</item>
    </derivirana_varijabla>
  </DomainObject.Predmet.OstaliListFormatedWithAdress>
  <DomainObject.Predmet.OstaliListFormatedWithAdressOIB>
    <izvorni_sadrzaj>
      <item>Ira Blasco Brzović, OIB 52801386482, Četvrt Kralja Slavca 9, 21310 Omiš punomoćnica sudionika u postupku BUSINESS CLUB j.d.o.o. KRNICA</item>
    </izvorni_sadrzaj>
    <derivirana_varijabla naziv="DomainObject.Predmet.OstaliListFormatedWithAdressOIB_1">
      <item>Ira Blasco Brzović, OIB 52801386482, Četvrt Kralja Slavca 9, 21310 Omiš punomoćnica sudionika u postupku BUSINESS CLUB j.d.o.o. KRNICA</item>
    </derivirana_varijabla>
  </DomainObject.Predmet.OstaliListFormatedWithAdressOIB>
  <DomainObject.Predmet.OstaliListNazivFormated>
    <izvorni_sadrzaj>
      <item>Ira Blasco Brzović</item>
    </izvorni_sadrzaj>
    <derivirana_varijabla naziv="DomainObject.Predmet.OstaliListNazivFormated_1">
      <item>Ira Blasco Brzović</item>
    </derivirana_varijabla>
  </DomainObject.Predmet.OstaliListNazivFormated>
  <DomainObject.Predmet.OstaliListNazivFormatedOIB>
    <izvorni_sadrzaj>
      <item>Ira Blasco Brzović, OIB 52801386482</item>
    </izvorni_sadrzaj>
    <derivirana_varijabla naziv="DomainObject.Predmet.OstaliListNazivFormatedOIB_1">
      <item>Ira Blasco Brzović, OIB 52801386482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St-121/2018-12</izvorni_sadrzaj>
    <derivirana_varijabla naziv="DomainObject.PoslovniBrojDokumenta_1">St-121/2018-12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BUSINESS CLUB j.d.o.o. KRNICA</izvorni_sadrzaj>
    <derivirana_varijabla naziv="DomainObject.Predmet.ProtustrankaIDrugi_1">BUSINESS CLUB j.d.o.o. KRNICA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BUSINESS CLUB j.d.o.o. KRNICA, OIB 23089699776, Krnica 38, 52207 Krnica</izvorni_sadrzaj>
    <derivirana_varijabla naziv="DomainObject.Predmet.ProtustrankaIDrugiAdressOIB_1">BUSINESS CLUB j.d.o.o. KRNICA, OIB 23089699776, Krnica 38,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2018.</izvorni_sadrzaj>
    <derivirana_varijabla naziv="DomainObject.Predmet.OdlukaRjesenje.DatumDonosenjaOdluke_1">28.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St-121/2018-12</izvorni_sadrzaj>
    <derivirana_varijabla naziv="DomainObject.Predmet.OdlukaRjesenje.Oznaka_1">St-121/2018-12</derivirana_varijabla>
  </DomainObject.Predmet.OdlukaRjesenje.Oznaka>
  <DomainObject.Predmet.SudioniciListNaziv>
    <izvorni_sadrzaj>
      <item>FINANCIJSKA AGENCIJA, RC RIJEKA, PODRUŽNICA PULA, PULA</item>
      <item>BUSINESS CLUB j.d.o.o. KRNICA</item>
      <item>Ira Blasco Brzović</item>
    </izvorni_sadrzaj>
    <derivirana_varijabla naziv="DomainObject.Predmet.SudioniciListNaziv_1">
      <item>FINANCIJSKA AGENCIJA, RC RIJEKA, PODRUŽNICA PULA, PULA</item>
      <item>BUSINESS CLUB j.d.o.o. KRNICA</item>
      <item>Ira Blasco Brzović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izvorni_sadrzaj>
    <derivirana_varijabla naziv="DomainObject.Predmet.SudioniciListAdressOIB_1">
      <item>FINANCIJSKA AGENCIJA, RC RIJEKA, PODRUŽNICA PULA, PULA, OIB 85821130368, Ulica grada Vukovara 70,10000 Zagreb</item>
      <item>BUSINESS CLUB j.d.o.o. KRNICA, OIB 23089699776, Krnica 38,52207 Krnica</item>
      <item>Ira Blasco Brzović, OIB 52801386482, Četvrt Kralja Slavca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23089699776</item>
      <item>, OIB 52801386482</item>
    </izvorni_sadrzaj>
    <derivirana_varijabla naziv="DomainObject.Predmet.SudioniciListNazivOIB_1">
      <item>, OIB 85821130368</item>
      <item>, OIB 23089699776</item>
      <item>, OIB 52801386482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254AA-F280-4F89-B701-8B49D7C44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735</properties:Words>
  <properties:Characters>3964</properties:Characters>
  <properties:Lines>105</properties:Lines>
  <properties:Paragraphs>40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2018-08-28T08:24:00Z</dcterms:created>
  <dc:creator>msimicic</dc:creator>
  <cp:lastModifiedBy>Sanja Prodan</cp:lastModifiedBy>
  <cp:lastPrinted>2018-08-29T10:37:00Z</cp:lastPrinted>
  <dcterms:modified xmlns:xsi="http://www.w3.org/2001/XMLSchema-instance" xsi:type="dcterms:W3CDTF">2018-08-29T10:43:00Z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St-121/2018-12 / Odluka - Rješenje - otvaranje i zaključenje stečajnog postupka (čl. 132) (St-121-2018-12,_zz_nije_pristupio.docx)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