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124e" w14:paraId="6a1124e" w:rsidRDefault="003E0A9C" w:rsidP="003E0A9C" w:rsidR="003E0A9C">
      <w:pPr>
        <w:spacing w:after="0"/>
        <w:jc w:val="right"/>
        <w15:collapsed w:val="false"/>
      </w:pPr>
    </w:p>
    <w:p w:rsidRDefault="003E0A9C" w:rsidP="003E0A9C" w:rsidR="003E0A9C">
      <w:pPr>
        <w:widowControl w:val="false"/>
        <w:spacing w:after="0"/>
        <w:jc w:val="both"/>
        <w:rPr>
          <w:snapToGrid w:val="false"/>
          <w:szCs w:val="20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E0A9C" w:rsidP="003E0A9C" w:rsidR="003E0A9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E0A9C" w:rsidP="003E0A9C" w:rsidR="003E0A9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E0A9C" w:rsidP="003E0A9C" w:rsidR="003E0A9C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  <w:jc w:val="center"/>
        <w:rPr>
          <w:lang w:eastAsia="hr-HR"/>
        </w:rPr>
      </w:pPr>
      <w:r>
        <w:t>U  I M E  R E P U B L I K E  H R V A T S K E</w:t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  <w:jc w:val="center"/>
      </w:pPr>
      <w:r>
        <w:t>R J E Š E NJ E</w:t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UDRUGA MLADIH ROMA, OIB: 73687379709 sa sjedištem u Sitnice 33</w:t>
      </w:r>
      <w:r w:rsidR="002D099F">
        <w:t>, 40315 Mursko Središće, dana 26</w:t>
      </w:r>
      <w:r>
        <w:t>. lipnja 2017.,</w:t>
      </w:r>
    </w:p>
    <w:p w:rsidRDefault="003E0A9C" w:rsidP="003E0A9C" w:rsidR="003E0A9C">
      <w:pPr>
        <w:spacing w:after="0"/>
        <w:jc w:val="both"/>
      </w:pPr>
    </w:p>
    <w:p w:rsidRDefault="003E0A9C" w:rsidP="003E0A9C" w:rsidR="003E0A9C">
      <w:pPr>
        <w:spacing w:after="0"/>
        <w:jc w:val="center"/>
        <w:rPr>
          <w:szCs w:val="20"/>
        </w:rPr>
      </w:pPr>
      <w:r>
        <w:t>r i j e š i o  j e</w:t>
      </w:r>
    </w:p>
    <w:p w:rsidRDefault="003E0A9C" w:rsidP="003E0A9C" w:rsidR="003E0A9C">
      <w:pPr>
        <w:spacing w:after="0"/>
        <w:jc w:val="center"/>
      </w:pP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  <w:jc w:val="both"/>
      </w:pPr>
      <w:r>
        <w:tab/>
        <w:t>I Otvara se stečajni postupak nad stečajnim dužnikom UDRUGA MLADIH ROMA, OIB: 73687379709 sa sjedištem u Sitnice 33, 4</w:t>
      </w:r>
      <w:r w:rsidR="002D099F">
        <w:t>0315 Mursko Središće, s danom 26</w:t>
      </w:r>
      <w:r>
        <w:t>. lipnja 2017. u 15,00 sati.</w:t>
      </w:r>
    </w:p>
    <w:p w:rsidRDefault="003E0A9C" w:rsidP="003E0A9C" w:rsidR="003E0A9C">
      <w:pPr>
        <w:spacing w:after="0"/>
        <w:jc w:val="both"/>
      </w:pPr>
    </w:p>
    <w:p w:rsidRDefault="003E0A9C" w:rsidP="003E0A9C" w:rsidR="003E0A9C">
      <w:pPr>
        <w:spacing w:after="0"/>
        <w:jc w:val="both"/>
      </w:pPr>
      <w:r>
        <w:tab/>
        <w:t>II Zaključuje se stečajni postupak nad stečajnim dužnikom UDRUGA MLADIH ROMA, OIB: 73687379709 sa sjedištem u Sitnice 33, 40315 Mursko Središće.</w:t>
      </w:r>
    </w:p>
    <w:p w:rsidRDefault="003E0A9C" w:rsidP="003E0A9C" w:rsidR="003E0A9C">
      <w:pPr>
        <w:spacing w:after="0"/>
        <w:jc w:val="both"/>
      </w:pPr>
    </w:p>
    <w:p w:rsidRDefault="003E0A9C" w:rsidP="003E0A9C" w:rsidR="003E0A9C">
      <w:pPr>
        <w:spacing w:after="0"/>
        <w:jc w:val="both"/>
        <w:rPr>
          <w:szCs w:val="20"/>
        </w:rPr>
      </w:pPr>
      <w:r>
        <w:tab/>
        <w:t xml:space="preserve">III Za stečajnog upravitelja imenuje se Ivan Čulić, Trg Josipa </w:t>
      </w:r>
      <w:proofErr w:type="spellStart"/>
      <w:r>
        <w:t>Jurja</w:t>
      </w:r>
      <w:proofErr w:type="spellEnd"/>
      <w:r>
        <w:t xml:space="preserve"> Strossmayera 25, Križevci, OIB: 28643153330.</w:t>
      </w:r>
    </w:p>
    <w:p w:rsidRDefault="003E0A9C" w:rsidP="003E0A9C" w:rsidR="003E0A9C">
      <w:pPr>
        <w:spacing w:after="0"/>
        <w:jc w:val="both"/>
        <w:rPr>
          <w:color w:val="FF0000"/>
        </w:rPr>
      </w:pPr>
    </w:p>
    <w:p w:rsidRDefault="003E0A9C" w:rsidP="003E0A9C" w:rsidR="003E0A9C">
      <w:pPr>
        <w:spacing w:after="0"/>
        <w:jc w:val="both"/>
      </w:pPr>
      <w:r>
        <w:tab/>
        <w:t>IV Ovo rješenje objavit će se na e-oglasnoj ploči suda.</w:t>
      </w:r>
    </w:p>
    <w:p w:rsidRDefault="003E0A9C" w:rsidP="003E0A9C" w:rsidR="003E0A9C">
      <w:pPr>
        <w:spacing w:after="0"/>
        <w:jc w:val="both"/>
      </w:pPr>
    </w:p>
    <w:p w:rsidRDefault="003E0A9C" w:rsidP="003E0A9C" w:rsidR="003E0A9C">
      <w:pPr>
        <w:spacing w:after="0"/>
        <w:jc w:val="both"/>
      </w:pPr>
      <w:r>
        <w:tab/>
        <w:t>V Po pravomoćnosti ovoga rješenja stečajni dužnik UDRUGA MLADIH ROMA, OIB: 73687379709 sa sjedištem u Sitnice 33, 40315 Mursko Središće, bit će brisan iz registra udruga.</w:t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  <w:jc w:val="center"/>
      </w:pPr>
    </w:p>
    <w:p w:rsidRDefault="003E0A9C" w:rsidP="003E0A9C" w:rsidR="003E0A9C">
      <w:pPr>
        <w:spacing w:after="0"/>
        <w:jc w:val="center"/>
      </w:pPr>
      <w:r>
        <w:t>Obrazloženje</w:t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  <w:jc w:val="both"/>
      </w:pPr>
      <w:r>
        <w:tab/>
        <w:t xml:space="preserve">Predlagatelj je dana 24. travnja 2017.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</w:pPr>
    </w:p>
    <w:p w:rsidRDefault="002D099F" w:rsidP="003E0A9C" w:rsidR="003E0A9C">
      <w:pPr>
        <w:spacing w:after="0"/>
        <w:jc w:val="center"/>
      </w:pPr>
      <w:r>
        <w:t>U Varaždinu, 26</w:t>
      </w:r>
      <w:r w:rsidR="003E0A9C">
        <w:t>. lipnja 2017.</w:t>
      </w:r>
    </w:p>
    <w:p w:rsidRDefault="003E0A9C" w:rsidP="003E0A9C" w:rsidR="003E0A9C">
      <w:pPr>
        <w:spacing w:after="0"/>
      </w:pPr>
      <w:r>
        <w:t xml:space="preserve">                                                                                                  </w:t>
      </w:r>
    </w:p>
    <w:p w:rsidRDefault="003E0A9C" w:rsidP="003E0A9C" w:rsidR="003E0A9C">
      <w:pPr>
        <w:spacing w:after="0"/>
      </w:pPr>
      <w:r>
        <w:t xml:space="preserve">     </w:t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FA67A9">
        <w:t xml:space="preserve"> </w:t>
      </w:r>
      <w:r>
        <w:t xml:space="preserve"> SUDAC</w:t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</w:pPr>
      <w:r>
        <w:t xml:space="preserve">  </w:t>
      </w:r>
      <w:r w:rsidR="002124D8">
        <w:t xml:space="preserve">          </w:t>
      </w:r>
      <w:r w:rsidR="002124D8">
        <w:tab/>
      </w:r>
      <w:r w:rsidR="002124D8">
        <w:tab/>
      </w:r>
      <w:r w:rsidR="002124D8">
        <w:tab/>
      </w:r>
      <w:r w:rsidR="002124D8">
        <w:tab/>
      </w:r>
      <w:r w:rsidR="002124D8">
        <w:tab/>
      </w:r>
      <w:r w:rsidR="002124D8">
        <w:tab/>
        <w:t xml:space="preserve">              </w:t>
      </w:r>
      <w:bookmarkStart w:name="_GoBack" w:id="0"/>
      <w:bookmarkEnd w:id="0"/>
      <w:r>
        <w:t xml:space="preserve">    Hugo </w:t>
      </w:r>
      <w:proofErr w:type="spellStart"/>
      <w:r>
        <w:t>Wedemeyer</w:t>
      </w:r>
      <w:proofErr w:type="spellEnd"/>
      <w:r w:rsidR="002124D8">
        <w:t>, v.r.</w:t>
      </w:r>
    </w:p>
    <w:p w:rsidRDefault="003E0A9C" w:rsidP="003E0A9C" w:rsidR="003E0A9C">
      <w:pPr>
        <w:spacing w:after="0"/>
      </w:pPr>
      <w:r>
        <w:t xml:space="preserve"> </w:t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</w:pPr>
      <w:r>
        <w:t xml:space="preserve">                              </w:t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</w:pPr>
      <w:r>
        <w:tab/>
        <w:t>UPUTA O PRAVNOM LIJEKU:</w:t>
      </w:r>
    </w:p>
    <w:p w:rsidRDefault="003E0A9C" w:rsidP="003E0A9C" w:rsidR="003E0A9C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E0A9C" w:rsidP="003E0A9C" w:rsidR="003E0A9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</w:pPr>
    </w:p>
    <w:p w:rsidRDefault="003E0A9C" w:rsidP="003E0A9C" w:rsidR="003E0A9C">
      <w:pPr>
        <w:spacing w:after="0"/>
      </w:pPr>
      <w:r>
        <w:t>DNA:</w:t>
      </w:r>
    </w:p>
    <w:p w:rsidRDefault="003E0A9C" w:rsidP="003E0A9C" w:rsidR="003E0A9C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3E0A9C" w:rsidP="003E0A9C" w:rsidR="003E0A9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E0A9C" w:rsidP="003E0A9C" w:rsidR="003E0A9C" w:rsidRPr="003E0A9C">
      <w:pPr>
        <w:numPr>
          <w:ilvl w:val="0"/>
          <w:numId w:val="47"/>
        </w:numPr>
        <w:spacing w:after="0"/>
        <w:rPr>
          <w:szCs w:val="20"/>
        </w:rPr>
      </w:pPr>
      <w:r>
        <w:t>Dužnik UDRUGA MLADIH ROMA, Sitnice 33, 40315 Mursko Središće</w:t>
      </w:r>
    </w:p>
    <w:p w:rsidRDefault="003E0A9C" w:rsidP="003E0A9C" w:rsidR="003E0A9C">
      <w:pPr>
        <w:numPr>
          <w:ilvl w:val="0"/>
          <w:numId w:val="47"/>
        </w:numPr>
        <w:spacing w:after="0"/>
        <w:rPr>
          <w:szCs w:val="20"/>
        </w:rPr>
      </w:pPr>
      <w:r>
        <w:t>Predsjednik dužnika Milorad Mihanović</w:t>
      </w:r>
      <w:r w:rsidR="00237044">
        <w:t>, Sitnice 33, 40315 Mursko Središće</w:t>
      </w:r>
    </w:p>
    <w:p w:rsidRDefault="003E0A9C" w:rsidP="003E0A9C" w:rsidR="003E0A9C" w:rsidRPr="003E0A9C">
      <w:pPr>
        <w:numPr>
          <w:ilvl w:val="0"/>
          <w:numId w:val="47"/>
        </w:numPr>
        <w:spacing w:after="0"/>
        <w:rPr>
          <w:color w:val="FF0000"/>
        </w:rPr>
      </w:pPr>
      <w:r>
        <w:t>Ured državne uprave u Međimurskoj županiji, Ruđera Boškovića 2, Čakovec</w:t>
      </w:r>
    </w:p>
    <w:p w:rsidRDefault="003E0A9C" w:rsidP="003E0A9C" w:rsidR="003E0A9C">
      <w:pPr>
        <w:numPr>
          <w:ilvl w:val="0"/>
          <w:numId w:val="47"/>
        </w:numPr>
        <w:spacing w:after="0"/>
        <w:rPr>
          <w:color w:val="FF0000"/>
        </w:rPr>
      </w:pPr>
      <w:r>
        <w:t>Ministarstvo financija, Porezna uprava, Područni ured Sjeverna Hrvatska, Ispostava</w:t>
      </w:r>
    </w:p>
    <w:p w:rsidRDefault="003E0A9C" w:rsidP="003E0A9C" w:rsidR="003E0A9C" w:rsidRPr="003E0A9C">
      <w:pPr>
        <w:spacing w:after="0"/>
        <w:ind w:left="720"/>
      </w:pPr>
      <w:r>
        <w:t xml:space="preserve">Čakovec, O. </w:t>
      </w:r>
      <w:proofErr w:type="spellStart"/>
      <w:r>
        <w:t>Keršovanija</w:t>
      </w:r>
      <w:proofErr w:type="spellEnd"/>
      <w:r>
        <w:t xml:space="preserve"> 11</w:t>
      </w:r>
    </w:p>
    <w:p w:rsidRDefault="003E0A9C" w:rsidP="003E0A9C" w:rsidR="003E0A9C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Ivan Čulić, Trg Josipa </w:t>
      </w:r>
      <w:proofErr w:type="spellStart"/>
      <w:r>
        <w:t>Jurja</w:t>
      </w:r>
      <w:proofErr w:type="spellEnd"/>
      <w:r>
        <w:t xml:space="preserve"> Strossmayera 25, Križevci</w:t>
      </w:r>
    </w:p>
    <w:p w:rsidRDefault="003E0A9C" w:rsidP="003E0A9C" w:rsidR="003E0A9C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AE649C" w:rsidP="003E0A9C" w:rsidR="00AE649C" w:rsidRPr="00B76F3C">
      <w:pPr>
        <w:pStyle w:val="NormaleSPIS"/>
        <w:spacing w:after="0"/>
      </w:pPr>
    </w:p>
    <w:p w:rsidRDefault="00AB4602" w:rsidP="003E0A9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E0A9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04C" w:rsidP="00537B78" w:rsidR="00D9404C">
      <w:r>
        <w:separator/>
      </w:r>
    </w:p>
  </w:endnote>
  <w:endnote w:id="0" w:type="continuationSeparator">
    <w:p w:rsidRDefault="00D9404C" w:rsidP="00537B78" w:rsidR="00D94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04C" w:rsidP="00537B78" w:rsidR="00D9404C">
      <w:r>
        <w:separator/>
      </w:r>
    </w:p>
  </w:footnote>
  <w:footnote w:id="0" w:type="continuationSeparator">
    <w:p w:rsidRDefault="00D9404C" w:rsidP="00537B78" w:rsidR="00D940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A9C" w:rsidR="008333A9">
    <w:pPr>
      <w:pStyle w:val="Zaglavlje"/>
    </w:pPr>
    <w:r>
      <w:rPr>
        <w:rStyle w:val="PozadinaSvijetloCrvena"/>
        <w:shd w:fill="auto" w:color="auto" w:val="clear"/>
      </w:rPr>
      <w:t>Poslovni broj: 6 St-214/17-4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4D8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04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99F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A9C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0B74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867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04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7A9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St-214/2017-4</izvorni_sadrzaj>
    <derivirana_varijabla naziv="DomainObject.Oznaka_1">St-214/2017-4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ROMA</izvorni_sadrzaj>
    <derivirana_varijabla naziv="DomainObject.Predmet.ProtustrankaFormated_1">  UDRUGA MLADIH ROMA</derivirana_varijabla>
  </DomainObject.Predmet.ProtustrankaFormated>
  <DomainObject.Predmet.ProtustrankaFormatedOIB>
    <izvorni_sadrzaj>  UDRUGA MLADIH ROMA, OIB 73687379709</izvorni_sadrzaj>
    <derivirana_varijabla naziv="DomainObject.Predmet.ProtustrankaFormatedOIB_1">  UDRUGA MLADIH ROMA, OIB 73687379709</derivirana_varijabla>
  </DomainObject.Predmet.ProtustrankaFormatedOIB>
  <DomainObject.Predmet.ProtustrankaFormatedWithAdress>
    <izvorni_sadrzaj> UDRUGA MLADIH ROMA, Sitnice 33, 40315 Mursko Središće</izvorni_sadrzaj>
    <derivirana_varijabla naziv="DomainObject.Predmet.ProtustrankaFormatedWithAdress_1"> UDRUGA MLADIH ROMA, Sitnice 33, 40315 Mursko Središće</derivirana_varijabla>
  </DomainObject.Predmet.ProtustrankaFormatedWithAdress>
  <DomainObject.Predmet.ProtustrankaFormatedWithAdressOIB>
    <izvorni_sadrzaj> UDRUGA MLADIH ROMA, OIB 73687379709, Sitnice 33, 40315 Mursko Središće</izvorni_sadrzaj>
    <derivirana_varijabla naziv="DomainObject.Predmet.ProtustrankaFormatedWithAdressOIB_1"> UDRUGA MLADIH ROMA, OIB 73687379709, Sitnice 33, 40315 Mursko Središće</derivirana_varijabla>
  </DomainObject.Predmet.ProtustrankaFormatedWithAdressOIB>
  <DomainObject.Predmet.ProtustrankaWithAdress>
    <izvorni_sadrzaj>UDRUGA MLADIH ROMA Sitnice 33, 40315 Mursko Središće</izvorni_sadrzaj>
    <derivirana_varijabla naziv="DomainObject.Predmet.ProtustrankaWithAdress_1">UDRUGA MLADIH ROMA Sitnice 33, 40315 Mursko Središće</derivirana_varijabla>
  </DomainObject.Predmet.ProtustrankaWithAdress>
  <DomainObject.Predmet.ProtustrankaWithAdressOIB>
    <izvorni_sadrzaj>UDRUGA MLADIH ROMA, OIB 73687379709, Sitnice 33, 40315 Mursko Središće</izvorni_sadrzaj>
    <derivirana_varijabla naziv="DomainObject.Predmet.ProtustrankaWithAdressOIB_1">UDRUGA MLADIH ROMA, OIB 73687379709, Sitnice 33, 40315 Mursko Središće</derivirana_varijabla>
  </DomainObject.Predmet.ProtustrankaWithAdressOIB>
  <DomainObject.Predmet.ProtustrankaNazivFormated>
    <izvorni_sadrzaj>UDRUGA MLADIH ROMA</izvorni_sadrzaj>
    <derivirana_varijabla naziv="DomainObject.Predmet.ProtustrankaNazivFormated_1">UDRUGA MLADIH ROMA</derivirana_varijabla>
  </DomainObject.Predmet.ProtustrankaNazivFormated>
  <DomainObject.Predmet.ProtustrankaNazivFormatedOIB>
    <izvorni_sadrzaj>UDRUGA MLADIH ROMA, OIB 73687379709</izvorni_sadrzaj>
    <derivirana_varijabla naziv="DomainObject.Predmet.ProtustrankaNazivFormatedOIB_1">UDRUGA MLADIH ROMA, OIB 73687379709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25334.71</izvorni_sadrzaj>
    <derivirana_varijabla naziv="DomainObject.Predmet.TrenutnaVrijednost_1">25334.71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MLADIH ROMA</item>
    </izvorni_sadrzaj>
    <derivirana_varijabla naziv="DomainObject.Predmet.ProtuStrankaListFormated_1">
      <item>UDRUGA MLADIH ROMA</item>
    </derivirana_varijabla>
  </DomainObject.Predmet.ProtuStrankaListFormated>
  <DomainObject.Predmet.ProtuStrankaListFormatedOIB>
    <izvorni_sadrzaj>
      <item>UDRUGA MLADIH ROMA, OIB 73687379709</item>
    </izvorni_sadrzaj>
    <derivirana_varijabla naziv="DomainObject.Predmet.ProtuStrankaListFormatedOIB_1">
      <item>UDRUGA MLADIH ROMA, OIB 73687379709</item>
    </derivirana_varijabla>
  </DomainObject.Predmet.ProtuStrankaListFormatedOIB>
  <DomainObject.Predmet.ProtuStrankaListFormatedWithAdress>
    <izvorni_sadrzaj>
      <item>UDRUGA MLADIH ROMA, Sitnice 33, 40315 Mursko Središće</item>
    </izvorni_sadrzaj>
    <derivirana_varijabla naziv="DomainObject.Predmet.ProtuStrankaListFormatedWithAdress_1">
      <item>UDRUGA MLADIH ROMA, Sitnice 33, 40315 Mursko Središće</item>
    </derivirana_varijabla>
  </DomainObject.Predmet.ProtuStrankaListFormatedWithAdress>
  <DomainObject.Predmet.ProtuStrankaListFormatedWithAdressOIB>
    <izvorni_sadrzaj>
      <item>UDRUGA MLADIH ROMA, OIB 73687379709, Sitnice 33, 40315 Mursko Središće</item>
    </izvorni_sadrzaj>
    <derivirana_varijabla naziv="DomainObject.Predmet.ProtuStrankaListFormatedWithAdressOIB_1">
      <item>UDRUGA MLADIH ROMA, OIB 73687379709, Sitnice 33, 40315 Mursko Središće</item>
    </derivirana_varijabla>
  </DomainObject.Predmet.ProtuStrankaListFormatedWithAdressOIB>
  <DomainObject.Predmet.ProtuStrankaListNazivFormated>
    <izvorni_sadrzaj>
      <item>UDRUGA MLADIH ROMA</item>
    </izvorni_sadrzaj>
    <derivirana_varijabla naziv="DomainObject.Predmet.ProtuStrankaListNazivFormated_1">
      <item>UDRUGA MLADIH ROMA</item>
    </derivirana_varijabla>
  </DomainObject.Predmet.ProtuStrankaListNazivFormated>
  <DomainObject.Predmet.ProtuStrankaListNazivFormatedOIB>
    <izvorni_sadrzaj>
      <item>UDRUGA MLADIH ROMA, OIB 73687379709</item>
    </izvorni_sadrzaj>
    <derivirana_varijabla naziv="DomainObject.Predmet.ProtuStrankaListNazivFormatedOIB_1">
      <item>UDRUGA MLADIH ROMA, OIB 73687379709</item>
    </derivirana_varijabla>
  </DomainObject.Predmet.ProtuStrankaListNazivFormatedOIB>
  <DomainObject.Predmet.OstaliListFormated>
    <izvorni_sadrzaj>
      <item>Ured državne uprave u Međimurskoj županiji</item>
      <item>e-oglasna ploča</item>
      <item>Milorad Mihanović</item>
    </izvorni_sadrzaj>
    <derivirana_varijabla naziv="DomainObject.Predmet.OstaliListFormated_1">
      <item>Ured državne uprave u Međimurskoj županiji</item>
      <item>e-oglasna ploča</item>
      <item>Milorad Mihanović</item>
    </derivirana_varijabla>
  </DomainObject.Predmet.OstaliListFormated>
  <DomainObject.Predmet.OstaliListFormatedOIB>
    <izvorni_sadrzaj>
      <item>Ured državne uprave u Međimurskoj županiji</item>
      <item>e-oglasna ploča</item>
      <item>Milorad Mihanović, OIB 22211336234</item>
    </izvorni_sadrzaj>
    <derivirana_varijabla naziv="DomainObject.Predmet.OstaliListFormatedOIB_1">
      <item>Ured državne uprave u Međimurskoj županiji</item>
      <item>e-oglasna ploča</item>
      <item>Milorad Mihanović, OIB 22211336234</item>
    </derivirana_varijabla>
  </DomainObject.Predmet.OstaliListFormatedOIB>
  <DomainObject.Predmet.OstaliListFormatedWithAdress>
    <izvorni_sadrzaj>
      <item>Ured državne uprave u Međimurskoj županiji, Ruđera Boškovića 2, 40000 Čakovec</item>
      <item>e-oglasna ploča</item>
      <item>Milorad Mihanović, Sitnice 33, 40315 Mursko Središće</item>
    </izvorni_sadrzaj>
    <derivirana_varijabla naziv="DomainObject.Predmet.OstaliListFormatedWithAdress_1">
      <item>Ured državne uprave u Međimurskoj županiji, Ruđera Boškovića 2, 40000 Čakovec</item>
      <item>e-oglasna ploča</item>
      <item>Milorad Mihanović, Sitnice 33, 40315 Mursko Središće</item>
    </derivirana_varijabla>
  </DomainObject.Predmet.OstaliListFormatedWithAdress>
  <DomainObject.Predmet.OstaliListFormatedWithAdressOIB>
    <izvorni_sadrzaj>
      <item>Ured državne uprave u Međimurskoj županiji, Ruđera Boškovića 2, 40000 Čakovec</item>
      <item>e-oglasna ploča</item>
      <item>Milorad Mihanović, OIB 22211336234, Sitnice 33, 40315 Mursko Središće</item>
    </izvorni_sadrzaj>
    <derivirana_varijabla naziv="DomainObject.Predmet.OstaliListFormatedWithAdressOIB_1">
      <item>Ured državne uprave u Međimurskoj županiji, Ruđera Boškovića 2, 40000 Čakovec</item>
      <item>e-oglasna ploča</item>
      <item>Milorad Mihanović, OIB 22211336234, Sitnice 33, 40315 Mursko Središće</item>
    </derivirana_varijabla>
  </DomainObject.Predmet.OstaliListFormatedWithAdressOIB>
  <DomainObject.Predmet.OstaliListNazivFormated>
    <izvorni_sadrzaj>
      <item>Ured državne uprave u Međimurskoj županiji</item>
      <item>e-oglasna ploča</item>
      <item>Milorad Mihanović</item>
    </izvorni_sadrzaj>
    <derivirana_varijabla naziv="DomainObject.Predmet.OstaliListNazivFormated_1">
      <item>Ured državne uprave u Međimurskoj županiji</item>
      <item>e-oglasna ploča</item>
      <item>Milorad Mihanović</item>
    </derivirana_varijabla>
  </DomainObject.Predmet.OstaliListNazivFormated>
  <DomainObject.Predmet.OstaliListNazivFormatedOIB>
    <izvorni_sadrzaj>
      <item>Ured državne uprave u Međimurskoj županiji</item>
      <item>e-oglasna ploča</item>
      <item>Milorad Mihanović, OIB 22211336234</item>
    </izvorni_sadrzaj>
    <derivirana_varijabla naziv="DomainObject.Predmet.OstaliListNazivFormatedOIB_1">
      <item>Ured državne uprave u Međimurskoj županiji</item>
      <item>e-oglasna ploča</item>
      <item>Milorad Mihanović, OIB 22211336234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St-214/2017-4</izvorni_sadrzaj>
    <derivirana_varijabla naziv="DomainObject.PoslovniBrojDokumenta_1">St-214/2017-4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MLADIH ROMA</izvorni_sadrzaj>
    <derivirana_varijabla naziv="DomainObject.Predmet.ProtustrankaIDrugi_1">UDRUGA MLADIH ROMA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MLADIH ROMA, OIB 73687379709, Sitnice 33, 40315 Mursko Središće</izvorni_sadrzaj>
    <derivirana_varijabla naziv="DomainObject.Predmet.ProtustrankaIDrugiAdressOIB_1">UDRUGA MLADIH ROMA, OIB 73687379709, Sitnice 33,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MLADIH ROMA</item>
      <item>Ured državne uprave u Međimurskoj županiji</item>
      <item>e-oglasna ploča</item>
      <item>Milorad Mihanović</item>
    </izvorni_sadrzaj>
    <derivirana_varijabla naziv="DomainObject.Predmet.SudioniciListNaziv_1">
      <item>Financijska agencija</item>
      <item>UDRUGA MLADIH ROMA</item>
      <item>Ured državne uprave u Međimurskoj županiji</item>
      <item>e-oglasna ploča</item>
      <item>Milorad Mihanović</item>
    </derivirana_varijabla>
  </DomainObject.Predmet.SudioniciListNaziv>
  <DomainObject.Predmet.SudioniciListAdressOIB>
    <izvorni_sadrzaj>
      <item>Financijska agencija, OIB 85821130368, Ulica grada Vukovara 70,10000 Zagreb</item>
      <item>UDRUGA MLADIH ROMA, OIB 73687379709, Sitnice 33,40315 Mursko Središće</item>
      <item>Ured državne uprave u Međimurskoj županiji, Ruđera Boškovića 2,40000 Čakovec</item>
      <item>e-oglasna ploča</item>
      <item>Milorad Mihanović, OIB 22211336234, Sitnice 33,40315 Mursko Središće</item>
    </izvorni_sadrzaj>
    <derivirana_varijabla naziv="DomainObject.Predmet.SudioniciListAdressOIB_1">
      <item>Financijska agencija, OIB 85821130368, Ulica grada Vukovara 70,10000 Zagreb</item>
      <item>UDRUGA MLADIH ROMA, OIB 73687379709, Sitnice 33,40315 Mursko Središće</item>
      <item>Ured državne uprave u Međimurskoj županiji, Ruđera Boškovića 2,40000 Čakovec</item>
      <item>e-oglasna ploča</item>
      <item>Milorad Mihanović, OIB 22211336234, Sitnice 33,40315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A8322-84BF-4BFC-A56D-D9A11FAD3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2793</properties:Characters>
  <properties:Lines>89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2017-06-20T12:16:00Z</cp:lastPrinted>
  <dcterms:modified xmlns:xsi="http://www.w3.org/2001/XMLSchema-instance" xsi:type="dcterms:W3CDTF">2017-06-20T12:16:00Z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