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0068" w14:paraId="58a006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60908">
        <w:t>103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260908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60908">
        <w:t xml:space="preserve">BODEGA ZADAR </w:t>
      </w:r>
      <w:r w:rsidR="00260908" w:rsidRPr="005D3532">
        <w:t xml:space="preserve">d.o.o., </w:t>
      </w:r>
      <w:r w:rsidR="00260908">
        <w:t>Zadar</w:t>
      </w:r>
      <w:r w:rsidR="00260908" w:rsidRPr="005D3532">
        <w:t xml:space="preserve">, </w:t>
      </w:r>
      <w:r w:rsidR="00260908">
        <w:t>Široka ulica 3</w:t>
      </w:r>
      <w:r w:rsidR="00260908" w:rsidRPr="005D3532">
        <w:t xml:space="preserve">, OIB: </w:t>
      </w:r>
      <w:r w:rsidR="00260908">
        <w:t>69164712719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301A" w:rsidP="006525A1" w:rsidR="006525A1" w:rsidRPr="00816C78">
      <w:pPr>
        <w:jc w:val="both"/>
      </w:pPr>
      <w:r>
        <w:t>Početak u 9</w:t>
      </w:r>
      <w:r w:rsidR="00076762">
        <w:t>,</w:t>
      </w:r>
      <w:r w:rsidR="00CB3714">
        <w:t>20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</w:t>
      </w:r>
      <w:r w:rsidR="00CB3714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CB3714">
        <w:t xml:space="preserve">za RH Lidija </w:t>
      </w:r>
      <w:proofErr w:type="spellStart"/>
      <w:r w:rsidR="00CB3714">
        <w:t>Vitaljić</w:t>
      </w:r>
      <w:proofErr w:type="spellEnd"/>
      <w:r w:rsidR="00CB3714">
        <w:t>, zamjenica u ŽDO-u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CB3714">
        <w:t>utvrđuje da nema uvjeta za održavanje današnjeg ročišta.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CB3714">
        <w:t>9,22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7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60908">
      <w:t>103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26090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3714"/>
    <w:rsid w:val="00CB434D"/>
    <w:rsid w:val="00CC03BC"/>
    <w:rsid w:val="00CC0931"/>
    <w:rsid w:val="00CC3B8C"/>
    <w:rsid w:val="00CC7791"/>
    <w:rsid w:val="00CD17D1"/>
    <w:rsid w:val="00CD2103"/>
    <w:rsid w:val="00CD301A"/>
    <w:rsid w:val="00CD3C05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St-103/2019-4</izvorni_sadrzaj>
    <derivirana_varijabla naziv="DomainObject.Zapisnik.Oznaka_1">St-103/2019-4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BODEGA ZADAR društvo s ograničenom odgovornošću za ugostiteljstvo, trgovinu i usluge</izvorni_sadrzaj>
    <derivirana_varijabla naziv="DomainObject.Predmet.ProtustrankaFormated_1">  BODEGA ZADAR društvo s ograničenom odgovornošću za ugostiteljstvo, trgovinu i usluge</derivirana_varijabla>
  </DomainObject.Predmet.ProtustrankaFormated>
  <DomainObject.Predmet.ProtustrankaFormatedOIB>
    <izvorni_sadrzaj>  BODEGA ZADAR društvo s ograničenom odgovornošću za ugostiteljstvo, trgovinu i usluge, OIB 69164712719</izvorni_sadrzaj>
    <derivirana_varijabla naziv="DomainObject.Predmet.ProtustrankaFormatedOIB_1">  BODEGA ZADAR društvo s ograničenom odgovornošću za ugostiteljstvo, trgovinu i usluge, OIB 69164712719</derivirana_varijabla>
  </DomainObject.Predmet.ProtustrankaFormatedOIB>
  <DomainObject.Predmet.ProtustrankaFormatedWithAdress>
    <izvorni_sadrzaj> BODEGA ZADAR društvo s ograničenom odgovornošću za ugostiteljstvo, trgovinu i usluge, Široka ulica 3, 23000 Zadar</izvorni_sadrzaj>
    <derivirana_varijabla naziv="DomainObject.Predmet.ProtustrankaFormatedWithAdress_1"> BODEGA ZADAR društvo s ograničenom odgovornošću za ugostiteljstvo, trgovinu i usluge, Široka ulica 3, 23000 Zadar</derivirana_varijabla>
  </DomainObject.Predmet.ProtustrankaFormatedWithAdress>
  <DomainObject.Predmet.ProtustrankaFormatedWithAdressOIB>
    <izvorni_sadrzaj> BODEGA ZADAR društvo s ograničenom odgovornošću za ugostiteljstvo, trgovinu i usluge, OIB 69164712719, Široka ulica 3, 23000 Zadar</izvorni_sadrzaj>
    <derivirana_varijabla naziv="DomainObject.Predmet.ProtustrankaFormatedWithAdressOIB_1"> BODEGA ZADAR društvo s ograničenom odgovornošću za ugostiteljstvo, trgovinu i usluge, OIB 69164712719, Široka ulica 3, 23000 Zadar</derivirana_varijabla>
  </DomainObject.Predmet.ProtustrankaFormatedWithAdressOIB>
  <DomainObject.Predmet.ProtustrankaWithAdress>
    <izvorni_sadrzaj>BODEGA ZADAR društvo s ograničenom odgovornošću za ugostiteljstvo, trgovinu i usluge Široka ulica 3, 23000 Zadar</izvorni_sadrzaj>
    <derivirana_varijabla naziv="DomainObject.Predmet.ProtustrankaWithAdress_1">BODEGA ZADAR društvo s ograničenom odgovornošću za ugostiteljstvo, trgovinu i usluge Široka ulica 3, 23000 Zadar</derivirana_varijabla>
  </DomainObject.Predmet.ProtustrankaWithAdress>
  <DomainObject.Predmet.ProtustrankaWithAdressOIB>
    <izvorni_sadrzaj>BODEGA ZADAR društvo s ograničenom odgovornošću za ugostiteljstvo, trgovinu i usluge, OIB 69164712719, Široka ulica 3, 23000 Zadar</izvorni_sadrzaj>
    <derivirana_varijabla naziv="DomainObject.Predmet.ProtustrankaWithAdressOIB_1">BODEGA ZADAR društvo s ograničenom odgovornošću za ugostiteljstvo, trgovinu i usluge, OIB 69164712719, Široka ulica 3, 23000 Zadar</derivirana_varijabla>
  </DomainObject.Predmet.ProtustrankaWithAdressOIB>
  <DomainObject.Predmet.ProtustrankaNazivFormated>
    <izvorni_sadrzaj>BODEGA ZADAR društvo s ograničenom odgovornošću za ugostiteljstvo, trgovinu i usluge</izvorni_sadrzaj>
    <derivirana_varijabla naziv="DomainObject.Predmet.ProtustrankaNazivFormated_1">BODEGA ZADAR društvo s ograničenom odgovornošću za ugostiteljstvo, trgovinu i usluge</derivirana_varijabla>
  </DomainObject.Predmet.ProtustrankaNazivFormated>
  <DomainObject.Predmet.ProtustrankaNazivFormatedOIB>
    <izvorni_sadrzaj>BODEGA ZADAR društvo s ograničenom odgovornošću za ugostiteljstvo, trgovinu i usluge, OIB 69164712719</izvorni_sadrzaj>
    <derivirana_varijabla naziv="DomainObject.Predmet.ProtustrankaNazivFormatedOIB_1">BODEGA ZADAR društvo s ograničenom odgovornošću za ugostiteljstvo, trgovinu i usluge, OIB 69164712719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BODEGA ZADAR društvo s ograničenom odgovornošću za ugostiteljstvo, trgovinu i usluge</item>
    </izvorni_sadrzaj>
    <derivirana_varijabla naziv="DomainObject.Predmet.ProtuStrankaListFormated_1">
      <item>BODEGA ZADAR društvo s ograničenom odgovornošću za ugostiteljstvo, trgovinu i usluge</item>
    </derivirana_varijabla>
  </DomainObject.Predmet.ProtuStrankaListFormated>
  <DomainObject.Predmet.ProtuStrankaListFormatedOIB>
    <izvorni_sadrzaj>
      <item>BODEGA ZADAR društvo s ograničenom odgovornošću za ugostiteljstvo, trgovinu i usluge, OIB 69164712719</item>
    </izvorni_sadrzaj>
    <derivirana_varijabla naziv="DomainObject.Predmet.ProtuStrankaListFormatedOIB_1">
      <item>BODEGA ZADAR društvo s ograničenom odgovornošću za ugostiteljstvo, trgovinu i usluge, OIB 69164712719</item>
    </derivirana_varijabla>
  </DomainObject.Predmet.ProtuStrankaListFormatedOIB>
  <DomainObject.Predmet.ProtuStrankaListFormatedWithAdress>
    <izvorni_sadrzaj>
      <item>BODEGA ZADAR društvo s ograničenom odgovornošću za ugostiteljstvo, trgovinu i usluge, Široka ulica 3, 23000 Zadar</item>
    </izvorni_sadrzaj>
    <derivirana_varijabla naziv="DomainObject.Predmet.ProtuStrankaListFormatedWithAdress_1">
      <item>BODEGA ZADAR društvo s ograničenom odgovornošću za ugostiteljstvo, trgovinu i usluge, Široka ulica 3, 23000 Zadar</item>
    </derivirana_varijabla>
  </DomainObject.Predmet.ProtuStrankaListFormatedWithAdress>
  <DomainObject.Predmet.ProtuStrankaListFormatedWithAdressOIB>
    <izvorni_sadrzaj>
      <item>BODEGA ZADAR društvo s ograničenom odgovornošću za ugostiteljstvo, trgovinu i usluge, OIB 69164712719, Široka ulica 3, 23000 Zadar</item>
    </izvorni_sadrzaj>
    <derivirana_varijabla naziv="DomainObject.Predmet.ProtuStrankaListFormatedWithAdressOIB_1">
      <item>BODEGA ZADAR društvo s ograničenom odgovornošću za ugostiteljstvo, trgovinu i usluge, OIB 69164712719, Široka ulica 3, 23000 Zadar</item>
    </derivirana_varijabla>
  </DomainObject.Predmet.ProtuStrankaListFormatedWithAdressOIB>
  <DomainObject.Predmet.ProtuStrankaListNazivFormated>
    <izvorni_sadrzaj>
      <item>BODEGA ZADAR društvo s ograničenom odgovornošću za ugostiteljstvo, trgovinu i usluge</item>
    </izvorni_sadrzaj>
    <derivirana_varijabla naziv="DomainObject.Predmet.ProtuStrankaListNazivFormated_1">
      <item>BODEGA ZADAR društvo s ograničenom odgovornošću za ugostiteljstvo, trgovinu i usluge</item>
    </derivirana_varijabla>
  </DomainObject.Predmet.ProtuStrankaListNazivFormated>
  <DomainObject.Predmet.ProtuStrankaListNazivFormatedOIB>
    <izvorni_sadrzaj>
      <item>BODEGA ZADAR društvo s ograničenom odgovornošću za ugostiteljstvo, trgovinu i usluge, OIB 69164712719</item>
    </izvorni_sadrzaj>
    <derivirana_varijabla naziv="DomainObject.Predmet.ProtuStrankaListNazivFormatedOIB_1">
      <item>BODEGA ZADAR društvo s ograničenom odgovornošću za ugostiteljstvo, trgovinu i usluge, OIB 69164712719</item>
    </derivirana_varijabla>
  </DomainObject.Predmet.ProtuStrankaListNazivFormatedOIB>
  <DomainObject.Predmet.OstaliListFormated>
    <izvorni_sadrzaj>
      <item>Goran Ležaić</item>
    </izvorni_sadrzaj>
    <derivirana_varijabla naziv="DomainObject.Predmet.OstaliListFormated_1">
      <item>Goran Ležaić</item>
    </derivirana_varijabla>
  </DomainObject.Predmet.OstaliListFormated>
  <DomainObject.Predmet.OstaliListFormatedOIB>
    <izvorni_sadrzaj>
      <item>Goran Ležaić, OIB 17079447579</item>
    </izvorni_sadrzaj>
    <derivirana_varijabla naziv="DomainObject.Predmet.OstaliListFormatedOIB_1">
      <item>Goran Ležaić, OIB 17079447579</item>
    </derivirana_varijabla>
  </DomainObject.Predmet.OstaliListFormatedOIB>
  <DomainObject.Predmet.OstaliListFormatedWithAdress>
    <izvorni_sadrzaj>
      <item>Goran Ležaić, Vrbje 11, 10000 Zagreb</item>
    </izvorni_sadrzaj>
    <derivirana_varijabla naziv="DomainObject.Predmet.OstaliListFormatedWithAdress_1">
      <item>Goran Ležaić, Vrbje 11, 10000 Zagreb</item>
    </derivirana_varijabla>
  </DomainObject.Predmet.OstaliListFormatedWithAdress>
  <DomainObject.Predmet.OstaliListFormatedWithAdressOIB>
    <izvorni_sadrzaj>
      <item>Goran Ležaić, OIB 17079447579, Vrbje 11, 10000 Zagreb</item>
    </izvorni_sadrzaj>
    <derivirana_varijabla naziv="DomainObject.Predmet.OstaliListFormatedWithAdressOIB_1">
      <item>Goran Ležaić, OIB 17079447579, Vrbje 11, 10000 Zagreb</item>
    </derivirana_varijabla>
  </DomainObject.Predmet.OstaliListFormatedWithAdressOIB>
  <DomainObject.Predmet.OstaliListNazivFormated>
    <izvorni_sadrzaj>
      <item>Goran Ležaić</item>
    </izvorni_sadrzaj>
    <derivirana_varijabla naziv="DomainObject.Predmet.OstaliListNazivFormated_1">
      <item>Goran Ležaić</item>
    </derivirana_varijabla>
  </DomainObject.Predmet.OstaliListNazivFormated>
  <DomainObject.Predmet.OstaliListNazivFormatedOIB>
    <izvorni_sadrzaj>
      <item>Goran Ležaić, OIB 17079447579</item>
    </izvorni_sadrzaj>
    <derivirana_varijabla naziv="DomainObject.Predmet.OstaliListNazivFormatedOIB_1">
      <item>Goran Ležaić, OIB 17079447579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St-103/2019-4</izvorni_sadrzaj>
    <derivirana_varijabla naziv="DomainObject.PoslovniBrojDokumenta_1">St-103/2019-4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BODEGA ZADAR društvo s ograničenom odgovornošću za ugostiteljstvo, trgovinu i usluge</izvorni_sadrzaj>
    <derivirana_varijabla naziv="DomainObject.Predmet.ProtustrankaIDrugi_1">BODEGA ZADAR društvo s ograničenom odgovornošću za ugostiteljstvo,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BODEGA ZADAR društvo s ograničenom odgovornošću za ugostiteljstvo, trgovinu i usluge, OIB 69164712719, Široka ulica 3, 23000 Zadar</izvorni_sadrzaj>
    <derivirana_varijabla naziv="DomainObject.Predmet.ProtustrankaIDrugiAdressOIB_1">BODEGA ZADAR društvo s ograničenom odgovornošću za ugostiteljstvo, trgovinu i usluge, OIB 69164712719, Široka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BODEGA ZADAR društvo s ograničenom odgovornošću za ugostiteljstvo, trgovinu i usluge</item>
      <item>FINA</item>
      <item>Goran Ležaić</item>
    </izvorni_sadrzaj>
    <derivirana_varijabla naziv="DomainObject.Predmet.SudioniciListNaziv_1">
      <item>BODEGA ZADAR društvo s ograničenom odgovornošću za ugostiteljstvo, trgovinu i usluge</item>
      <item>FINA</item>
      <item>Goran Ležaić</item>
    </derivirana_varijabla>
  </DomainObject.Predmet.SudioniciListNaziv>
  <DomainObject.Predmet.SudioniciListAdressOIB>
    <izvorni_sadrzaj>
      <item>BODEGA ZADAR društvo s ograničenom odgovornošću za ugostiteljstvo, trgovinu i usluge, OIB 69164712719, Široka ulica 3,23000 Zadar</item>
      <item>FINA, OIB 85821130368, Ivana Danila 4,23000 Zadar</item>
      <item>Goran Ležaić, OIB 17079447579, Vrbje 11,10000 Zagreb</item>
    </izvorni_sadrzaj>
    <derivirana_varijabla naziv="DomainObject.Predmet.SudioniciListAdressOIB_1">
      <item>BODEGA ZADAR društvo s ograničenom odgovornošću za ugostiteljstvo, trgovinu i usluge, OIB 69164712719, Široka ulica 3,23000 Zadar</item>
      <item>FINA, OIB 85821130368, Ivana Danila 4,23000 Zadar</item>
      <item>Goran Ležaić, OIB 17079447579, Vrbje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69164712719</item>
      <item>, OIB 85821130368</item>
      <item>, OIB 17079447579</item>
    </izvorni_sadrzaj>
    <derivirana_varijabla naziv="DomainObject.Predmet.SudioniciListNazivOIB_1">
      <item>, OIB 69164712719</item>
      <item>, OIB 85821130368</item>
      <item>, OIB 17079447579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671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2019-04-17T06:16:00Z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St-103/2019-4 / Zapisnik - Ročište radi izjašnjenja o prijedlogu za otvaranje steč.post (1 St-103-2019-povodom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