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160c" w14:paraId="44d160c" w:rsidRDefault="00972B42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72B42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C81805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C81805"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 w:rsidR="00C81805"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="00C81805"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972B42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C81805"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="00C81805"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 xml:space="preserve">zahtjeva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 za 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 xml:space="preserve">pokretanje skraćenoga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stečajnoga postupka nad dužnikom 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>KOPARA d.o.o., Zadar, Put Murvice 8,</w:t>
      </w:r>
      <w:r w:rsidR="00BD4439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>57370066363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 w:rsidR="00625128">
        <w:rPr>
          <w:rFonts w:eastAsia="Times New Roman" w:hAnsi="Times New Roman" w:ascii="Times New Roman"/>
          <w:sz w:val="24"/>
          <w:szCs w:val="24"/>
          <w:lang w:eastAsia="hr-HR"/>
        </w:rPr>
        <w:t xml:space="preserve">zahtjev za pokretanje skraćenoga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72B42">
        <w:rPr>
          <w:rFonts w:eastAsia="Times New Roman" w:hAnsi="Times New Roman" w:ascii="Times New Roman"/>
          <w:sz w:val="24"/>
          <w:szCs w:val="24"/>
          <w:lang w:eastAsia="hr-HR"/>
        </w:rPr>
        <w:t xml:space="preserve">ožujka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72B42" w:rsidP="00972B42" w:rsidR="00C81805" w:rsidRPr="008F0252">
      <w:pPr>
        <w:tabs>
          <w:tab w:pos="684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</w:t>
      </w:r>
      <w:r w:rsidR="00C81805" w:rsidRPr="008F0252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972B42" w:rsidP="00972B42" w:rsidR="00C81805" w:rsidRPr="008F0252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</w:t>
      </w:r>
      <w:r w:rsidR="00C81805"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801CAB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955BA4">
      <w:pPr>
        <w:spacing w:lineRule="auto" w:line="240" w:after="0"/>
      </w:pPr>
      <w:r>
        <w:separator/>
      </w:r>
    </w:p>
  </w:endnote>
  <w:endnote w:id="0" w:type="continuationSeparator">
    <w:p w:rsidRDefault="00104FF5" w:rsidR="0095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955BA4">
      <w:pPr>
        <w:spacing w:lineRule="auto" w:line="240" w:after="0"/>
      </w:pPr>
      <w:r>
        <w:separator/>
      </w:r>
    </w:p>
  </w:footnote>
  <w:footnote w:id="0" w:type="continuationSeparator">
    <w:p w:rsidRDefault="00104FF5" w:rsidR="0095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972B42">
      <w:rPr>
        <w:rFonts w:eastAsia="Times New Roman" w:hAnsi="Times New Roman" w:ascii="Times New Roman"/>
        <w:sz w:val="24"/>
        <w:szCs w:val="24"/>
        <w:lang w:eastAsia="hr-HR"/>
      </w:rPr>
      <w:t>227/2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01</w:t>
    </w:r>
    <w:r w:rsidR="00BD4439">
      <w:rPr>
        <w:rFonts w:eastAsia="Times New Roman" w:hAnsi="Times New Roman" w:ascii="Times New Roman"/>
        <w:sz w:val="24"/>
        <w:szCs w:val="24"/>
        <w:lang w:eastAsia="hr-HR"/>
      </w:rPr>
      <w:t>6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7E7556">
      <w:rPr>
        <w:rFonts w:eastAsia="Times New Roman" w:hAnsi="Times New Roman" w:ascii="Times New Roman"/>
        <w:sz w:val="24"/>
        <w:szCs w:val="24"/>
        <w:lang w:eastAsia="hr-HR"/>
      </w:rPr>
      <w:t>1</w:t>
    </w:r>
    <w:r w:rsidR="00BD4439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801CAB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832E7"/>
    <w:rsid w:val="002C7497"/>
    <w:rsid w:val="003374CE"/>
    <w:rsid w:val="003B4C79"/>
    <w:rsid w:val="003D673F"/>
    <w:rsid w:val="004901DF"/>
    <w:rsid w:val="004B3905"/>
    <w:rsid w:val="004D2225"/>
    <w:rsid w:val="0052527F"/>
    <w:rsid w:val="005A7C34"/>
    <w:rsid w:val="005D631A"/>
    <w:rsid w:val="00625128"/>
    <w:rsid w:val="0078096A"/>
    <w:rsid w:val="0079293D"/>
    <w:rsid w:val="007E7556"/>
    <w:rsid w:val="00801CAB"/>
    <w:rsid w:val="008222BA"/>
    <w:rsid w:val="00826A99"/>
    <w:rsid w:val="00836FCC"/>
    <w:rsid w:val="008D48A1"/>
    <w:rsid w:val="008E4A83"/>
    <w:rsid w:val="00955BA4"/>
    <w:rsid w:val="00972B42"/>
    <w:rsid w:val="009863C1"/>
    <w:rsid w:val="009E1014"/>
    <w:rsid w:val="00A13D4B"/>
    <w:rsid w:val="00A26936"/>
    <w:rsid w:val="00A35FF5"/>
    <w:rsid w:val="00A57BE4"/>
    <w:rsid w:val="00A86265"/>
    <w:rsid w:val="00AB387D"/>
    <w:rsid w:val="00B11294"/>
    <w:rsid w:val="00BC5760"/>
    <w:rsid w:val="00BD4439"/>
    <w:rsid w:val="00BE4EBD"/>
    <w:rsid w:val="00C52364"/>
    <w:rsid w:val="00C550AB"/>
    <w:rsid w:val="00C81805"/>
    <w:rsid w:val="00CB0B72"/>
    <w:rsid w:val="00CB4C49"/>
    <w:rsid w:val="00D51416"/>
    <w:rsid w:val="00D85117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C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C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1C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1C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1C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C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C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1C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1C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1C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KOPARA d.o.o. za međunarodnu špediciju i transport, trgovinu i turizam</izvorni_sadrzaj>
    <derivirana_varijabla naziv="DomainObject.Predmet.ProtustrankaFormated_1">  KOPARA d.o.o. za međunarodnu špediciju i transport, trgovinu i turizam</derivirana_varijabla>
  </DomainObject.Predmet.ProtustrankaFormated>
  <DomainObject.Predmet.ProtustrankaFormatedOIB>
    <izvorni_sadrzaj>  KOPARA d.o.o. za međunarodnu špediciju i transport, trgovinu i turizam, OIB 57370066363</izvorni_sadrzaj>
    <derivirana_varijabla naziv="DomainObject.Predmet.ProtustrankaFormatedOIB_1">  KOPARA d.o.o. za međunarodnu špediciju i transport, trgovinu i turizam, OIB 57370066363</derivirana_varijabla>
  </DomainObject.Predmet.ProtustrankaFormatedOIB>
  <DomainObject.Predmet.ProtustrankaFormatedWithAdress>
    <izvorni_sadrzaj> KOPARA d.o.o. za međunarodnu špediciju i transport, trgovinu i turizam, Put Murvice 8, 23000 Zadar</izvorni_sadrzaj>
    <derivirana_varijabla naziv="DomainObject.Predmet.ProtustrankaFormatedWithAdress_1"> KOPARA d.o.o. za međunarodnu špediciju i transport, trgovinu i turizam, Put Murvice 8, 23000 Zadar</derivirana_varijabla>
  </DomainObject.Predmet.ProtustrankaFormatedWithAdress>
  <DomainObject.Predmet.ProtustrankaFormatedWithAdressOIB>
    <izvorni_sadrzaj> KOPARA d.o.o. za međunarodnu špediciju i transport, trgovinu i turizam, OIB 57370066363, Put Murvice 8, 23000 Zadar</izvorni_sadrzaj>
    <derivirana_varijabla naziv="DomainObject.Predmet.ProtustrankaFormatedWithAdressOIB_1"> KOPARA d.o.o. za međunarodnu špediciju i transport, trgovinu i turizam, OIB 57370066363, Put Murvice 8, 23000 Zadar</derivirana_varijabla>
  </DomainObject.Predmet.ProtustrankaFormatedWithAdressOIB>
  <DomainObject.Predmet.ProtustrankaWithAdress>
    <izvorni_sadrzaj>KOPARA d.o.o. za međunarodnu špediciju i transport, trgovinu i turizam Put Murvice 8, 23000 Zadar</izvorni_sadrzaj>
    <derivirana_varijabla naziv="DomainObject.Predmet.ProtustrankaWithAdress_1">KOPARA d.o.o. za međunarodnu špediciju i transport, trgovinu i turizam Put Murvice 8, 23000 Zadar</derivirana_varijabla>
  </DomainObject.Predmet.ProtustrankaWithAdress>
  <DomainObject.Predmet.ProtustrankaWithAdressOIB>
    <izvorni_sadrzaj>KOPARA d.o.o. za međunarodnu špediciju i transport, trgovinu i turizam, OIB 57370066363, Put Murvice 8, 23000 Zadar</izvorni_sadrzaj>
    <derivirana_varijabla naziv="DomainObject.Predmet.ProtustrankaWithAdressOIB_1">KOPARA d.o.o. za međunarodnu špediciju i transport, trgovinu i turizam, OIB 57370066363, Put Murvice 8, 23000 Zadar</derivirana_varijabla>
  </DomainObject.Predmet.ProtustrankaWithAdressOIB>
  <DomainObject.Predmet.ProtustrankaNazivFormated>
    <izvorni_sadrzaj>KOPARA d.o.o. za međunarodnu špediciju i transport, trgovinu i turizam</izvorni_sadrzaj>
    <derivirana_varijabla naziv="DomainObject.Predmet.ProtustrankaNazivFormated_1">KOPARA d.o.o. za međunarodnu špediciju i transport, trgovinu i turizam</derivirana_varijabla>
  </DomainObject.Predmet.ProtustrankaNazivFormated>
  <DomainObject.Predmet.ProtustrankaNazivFormatedOIB>
    <izvorni_sadrzaj>KOPARA d.o.o. za međunarodnu špediciju i transport, trgovinu i turizam, OIB 57370066363</izvorni_sadrzaj>
    <derivirana_varijabla naziv="DomainObject.Predmet.ProtustrankaNazivFormatedOIB_1">KOPARA d.o.o. za međunarodnu špediciju i transport, trgovinu i turizam, OIB 57370066363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283488.48</izvorni_sadrzaj>
    <derivirana_varijabla naziv="DomainObject.Predmet.TrenutnaVrijednost_1">283488.48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KOPARA d.o.o. za međunarodnu špediciju i transport, trgovinu i turizam</item>
    </izvorni_sadrzaj>
    <derivirana_varijabla naziv="DomainObject.Predmet.ProtuStrankaListFormated_1">
      <item>KOPARA d.o.o. za međunarodnu špediciju i transport, trgovinu i turizam</item>
    </derivirana_varijabla>
  </DomainObject.Predmet.ProtuStrankaListFormated>
  <DomainObject.Predmet.ProtuStrankaListFormatedOIB>
    <izvorni_sadrzaj>
      <item>KOPARA d.o.o. za međunarodnu špediciju i transport, trgovinu i turizam, OIB 57370066363</item>
    </izvorni_sadrzaj>
    <derivirana_varijabla naziv="DomainObject.Predmet.ProtuStrankaListFormatedOIB_1">
      <item>KOPARA d.o.o. za međunarodnu špediciju i transport, trgovinu i turizam, OIB 57370066363</item>
    </derivirana_varijabla>
  </DomainObject.Predmet.ProtuStrankaListFormatedOIB>
  <DomainObject.Predmet.ProtuStrankaListFormatedWithAdress>
    <izvorni_sadrzaj>
      <item>KOPARA d.o.o. za međunarodnu špediciju i transport, trgovinu i turizam, Put Murvice 8, 23000 Zadar</item>
    </izvorni_sadrzaj>
    <derivirana_varijabla naziv="DomainObject.Predmet.ProtuStrankaListFormatedWithAdress_1">
      <item>KOPARA d.o.o. za međunarodnu špediciju i transport, trgovinu i turizam, Put Murvice 8, 23000 Zadar</item>
    </derivirana_varijabla>
  </DomainObject.Predmet.ProtuStrankaListFormatedWithAdress>
  <DomainObject.Predmet.ProtuStrankaListFormatedWithAdressOIB>
    <izvorni_sadrzaj>
      <item>KOPARA d.o.o. za međunarodnu špediciju i transport, trgovinu i turizam, OIB 57370066363, Put Murvice 8, 23000 Zadar</item>
    </izvorni_sadrzaj>
    <derivirana_varijabla naziv="DomainObject.Predmet.ProtuStrankaListFormatedWithAdressOIB_1">
      <item>KOPARA d.o.o. za međunarodnu špediciju i transport, trgovinu i turizam, OIB 57370066363, Put Murvice 8, 23000 Zadar</item>
    </derivirana_varijabla>
  </DomainObject.Predmet.ProtuStrankaListFormatedWithAdressOIB>
  <DomainObject.Predmet.ProtuStrankaListNazivFormated>
    <izvorni_sadrzaj>
      <item>KOPARA d.o.o. za međunarodnu špediciju i transport, trgovinu i turizam</item>
    </izvorni_sadrzaj>
    <derivirana_varijabla naziv="DomainObject.Predmet.ProtuStrankaListNazivFormated_1">
      <item>KOPARA d.o.o. za međunarodnu špediciju i transport, trgovinu i turizam</item>
    </derivirana_varijabla>
  </DomainObject.Predmet.ProtuStrankaListNazivFormated>
  <DomainObject.Predmet.ProtuStrankaListNazivFormatedOIB>
    <izvorni_sadrzaj>
      <item>KOPARA d.o.o. za međunarodnu špediciju i transport, trgovinu i turizam, OIB 57370066363</item>
    </izvorni_sadrzaj>
    <derivirana_varijabla naziv="DomainObject.Predmet.ProtuStrankaListNazivFormatedOIB_1">
      <item>KOPARA d.o.o. za međunarodnu špediciju i transport, trgovinu i turizam, OIB 57370066363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KOPARA d.o.o. za međunarodnu špediciju i transport, trgovinu i turizam</izvorni_sadrzaj>
    <derivirana_varijabla naziv="DomainObject.Predmet.ProtustrankaIDrugi_1">KOPARA d.o.o. za međunarodnu špediciju i transport,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KOPARA d.o.o. za međunarodnu špediciju i transport, trgovinu i turizam, OIB 57370066363, Put Murvice 8, 23000 Zadar</izvorni_sadrzaj>
    <derivirana_varijabla naziv="DomainObject.Predmet.ProtustrankaIDrugiAdressOIB_1">KOPARA d.o.o. za međunarodnu špediciju i transport, trgovinu i turizam, OIB 57370066363, Put Murvice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KOPARA d.o.o. za međunarodnu špediciju i transport, trgovinu i turizam</item>
    </izvorni_sadrzaj>
    <derivirana_varijabla naziv="DomainObject.Predmet.SudioniciListNaziv_1">
      <item>Financijska agencija</item>
      <item>KOPARA d.o.o. za međunarodnu špediciju i transport, trgovinu i turizam</item>
    </derivirana_varijabla>
  </DomainObject.Predmet.SudioniciListNaziv>
  <DomainObject.Predmet.SudioniciListAdressOIB>
    <izvorni_sadrzaj>
      <item>Financijska agencija, OIB 85821130368, Ivana Danila 4,23000 Zadar</item>
      <item>KOPARA d.o.o. za međunarodnu špediciju i transport, trgovinu i turizam, OIB 57370066363, Put Murvice 8,23000 Zadar</item>
    </izvorni_sadrzaj>
    <derivirana_varijabla naziv="DomainObject.Predmet.SudioniciListAdressOIB_1">
      <item>Financijska agencija, OIB 85821130368, Ivana Danila 4,23000 Zadar</item>
      <item>KOPARA d.o.o. za međunarodnu špediciju i transport, trgovinu i turizam, OIB 57370066363, Put Murvice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57370066363</item>
    </izvorni_sadrzaj>
    <derivirana_varijabla naziv="DomainObject.Predmet.SudioniciListNazivOIB_1">
      <item>, OIB 85821130368</item>
      <item>, OIB 57370066363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945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2018-03-20T08:45:00Z</dcterms:created>
  <dc:creator>Tina Grgas</dc:creator>
  <cp:lastModifiedBy>Nena Mužanović</cp:lastModifiedBy>
  <cp:lastPrinted>2018-03-20T08:45:00Z</cp:lastPrinted>
  <dcterms:modified xmlns:xsi="http://www.w3.org/2001/XMLSchema-instance" xsi:type="dcterms:W3CDTF">2018-03-20T08:46:00Z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(St-227-16Potvrda FINA - skraćeni ožujak 2018.docx)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