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fd66b4" w14:paraId="5fd66b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St-4211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F07F34">
        <w:rPr>
          <w:rFonts w:eastAsia="Times New Roman"/>
          <w:szCs w:val="24"/>
          <w:lang w:eastAsia="hr-HR"/>
        </w:rPr>
        <w:t xml:space="preserve"> VIS MAIOR d.o.o. MBS:080400632, OIB:99323429469, Zagreb, Križnog puta 19</w:t>
      </w:r>
      <w:r w:rsidR="003929A9">
        <w:rPr>
          <w:rFonts w:eastAsia="Times New Roman"/>
          <w:szCs w:val="24"/>
          <w:lang w:eastAsia="hr-HR"/>
        </w:rPr>
        <w:t xml:space="preserve">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F07F34">
        <w:rPr>
          <w:rFonts w:eastAsia="Times New Roman"/>
          <w:szCs w:val="24"/>
          <w:lang w:eastAsia="hr-HR"/>
        </w:rPr>
        <w:t>VIS MAIOR d.o.o. MBS:080400632, OIB:99323429469, Zagreb, Križnog puta 19.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F07F34">
        <w:t>Biserka Šmit Sabolić, Kutina, Crkvena 26, OIB 63081779137.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F07F34">
        <w:rPr>
          <w:rFonts w:eastAsia="Times New Roman"/>
          <w:szCs w:val="24"/>
          <w:lang w:eastAsia="hr-HR"/>
        </w:rPr>
        <w:t>VIS MAIOR d.o.o. MBS:080400632, OIB:99323429469, Zagreb, Križnog puta 19.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St-4211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600EA6">
        <w:t>, 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00EA6" w:rsidP="00600EA6" w:rsidR="00600EA6">
      <w:pPr>
        <w:rPr>
          <w:szCs w:val="20"/>
        </w:rPr>
      </w:pPr>
    </w:p>
    <w:p w:rsidRDefault="00600EA6" w:rsidP="00600EA6" w:rsidR="00600EA6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600EA6" w:rsidP="00600EA6" w:rsidR="00600EA6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600EA6" w:rsidP="00600EA6" w:rsidR="00600EA6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F4B81"/>
    <w:rsid w:val="00307086"/>
    <w:rsid w:val="003929A9"/>
    <w:rsid w:val="004439D8"/>
    <w:rsid w:val="004A254C"/>
    <w:rsid w:val="004D318E"/>
    <w:rsid w:val="005C460E"/>
    <w:rsid w:val="005D21EF"/>
    <w:rsid w:val="00600EA6"/>
    <w:rsid w:val="00756A5F"/>
    <w:rsid w:val="007C3A84"/>
    <w:rsid w:val="00974536"/>
    <w:rsid w:val="009C4219"/>
    <w:rsid w:val="00A61F38"/>
    <w:rsid w:val="00A735F0"/>
    <w:rsid w:val="00B82EC1"/>
    <w:rsid w:val="00C32E72"/>
    <w:rsid w:val="00C72C52"/>
    <w:rsid w:val="00D40CCE"/>
    <w:rsid w:val="00D60461"/>
    <w:rsid w:val="00E433EF"/>
    <w:rsid w:val="00F07F34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EA6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EA6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EA6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EA6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EA6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EA6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4211</izvorni_sadrzaj>
    <derivirana_varijabla naziv="DomainObject.Predmet.Broj_1">4211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St-4211/2015</izvorni_sadrzaj>
    <derivirana_varijabla naziv="DomainObject.Predmet.OznakaBroj_1">St-4211/2015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MAIOR d.o.o. zastupanog po punomoćniku MILE SERTIĆ</izvorni_sadrzaj>
    <derivirana_varijabla naziv="DomainObject.Predmet.ProtustrankaFormated_1">  VIS MAIOR d.o.o. zastupanog po punomoćniku MILE SERTIĆ</derivirana_varijabla>
  </DomainObject.Predmet.ProtustrankaFormated>
  <DomainObject.Predmet.ProtustrankaFormatedOIB>
    <izvorni_sadrzaj>  VIS MAIOR d.o.o., OIB 99323429469 zastupanog po punomoćniku MILE SERTIĆ</izvorni_sadrzaj>
    <derivirana_varijabla naziv="DomainObject.Predmet.ProtustrankaFormatedOIB_1">  VIS MAIOR d.o.o., OIB 99323429469 zastupanog po punomoćniku MILE SERTIĆ</derivirana_varijabla>
  </DomainObject.Predmet.ProtustrankaFormatedOIB>
  <DomainObject.Predmet.ProtustrankaFormatedWithAdress>
    <izvorni_sadrzaj> VIS MAIOR d.o.o., Križnog puta 19, 10000 Zagreb zastupanog po punomoćniku MILE SERTIĆ</izvorni_sadrzaj>
    <derivirana_varijabla naziv="DomainObject.Predmet.ProtustrankaFormatedWithAdress_1"> VIS MAIOR d.o.o., Križnog puta 19, 10000 Zagreb zastupanog po punomoćniku MILE SERTIĆ</derivirana_varijabla>
  </DomainObject.Predmet.ProtustrankaFormatedWithAdress>
  <DomainObject.Predmet.ProtustrankaFormatedWithAdressOIB>
    <izvorni_sadrzaj> VIS MAIOR d.o.o., OIB 99323429469, Križnog puta 19, 10000 Zagreb zastupanog po punomoćniku MILE SERTIĆ</izvorni_sadrzaj>
    <derivirana_varijabla naziv="DomainObject.Predmet.ProtustrankaFormatedWithAdressOIB_1"> VIS MAIOR d.o.o., OIB 99323429469, Križnog puta 19, 10000 Zagreb zastupanog po punomoćniku MILE SERTIĆ</derivirana_varijabla>
  </DomainObject.Predmet.ProtustrankaFormatedWithAdressOIB>
  <DomainObject.Predmet.ProtustrankaWithAdress>
    <izvorni_sadrzaj>VIS MAIOR d.o.o. Križnog puta 19, 10000 Zagreb</izvorni_sadrzaj>
    <derivirana_varijabla naziv="DomainObject.Predmet.ProtustrankaWithAdress_1">VIS MAIOR d.o.o. Križnog puta 19, 10000 Zagreb</derivirana_varijabla>
  </DomainObject.Predmet.ProtustrankaWithAdress>
  <DomainObject.Predmet.ProtustrankaWithAdressOIB>
    <izvorni_sadrzaj>VIS MAIOR d.o.o., OIB 99323429469, Križnog puta 19, 10000 Zagreb</izvorni_sadrzaj>
    <derivirana_varijabla naziv="DomainObject.Predmet.ProtustrankaWithAdressOIB_1">VIS MAIOR d.o.o., OIB 99323429469, Križnog puta 19, 10000 Zagreb</derivirana_varijabla>
  </DomainObject.Predmet.ProtustrankaWithAdressOIB>
  <DomainObject.Predmet.ProtustrankaNazivFormated>
    <izvorni_sadrzaj>VIS MAIOR d.o.o.</izvorni_sadrzaj>
    <derivirana_varijabla naziv="DomainObject.Predmet.ProtustrankaNazivFormated_1">VIS MAIOR d.o.o.</derivirana_varijabla>
  </DomainObject.Predmet.ProtustrankaNazivFormated>
  <DomainObject.Predmet.ProtustrankaNazivFormatedOIB>
    <izvorni_sadrzaj>VIS MAIOR d.o.o., OIB 99323429469</izvorni_sadrzaj>
    <derivirana_varijabla naziv="DomainObject.Predmet.ProtustrankaNazivFormatedOIB_1">VIS MAIOR d.o.o., OIB 99323429469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MAIOR d.o.o. zastupanog po punomoćniku MILE SERTIĆ</item>
    </izvorni_sadrzaj>
    <derivirana_varijabla naziv="DomainObject.Predmet.ProtuStrankaListFormated_1">
      <item>VIS MAIOR d.o.o. zastupanog po punomoćniku MILE SERTIĆ</item>
    </derivirana_varijabla>
  </DomainObject.Predmet.ProtuStrankaListFormated>
  <DomainObject.Predmet.ProtuStrankaListFormatedOIB>
    <izvorni_sadrzaj>
      <item>VIS MAIOR d.o.o., OIB 99323429469 zastupanog po punomoćniku MILE SERTIĆ</item>
    </izvorni_sadrzaj>
    <derivirana_varijabla naziv="DomainObject.Predmet.ProtuStrankaListFormatedOIB_1">
      <item>VIS MAIOR d.o.o., OIB 99323429469 zastupanog po punomoćniku MILE SERTIĆ</item>
    </derivirana_varijabla>
  </DomainObject.Predmet.ProtuStrankaListFormatedOIB>
  <DomainObject.Predmet.ProtuStrankaListFormatedWithAdress>
    <izvorni_sadrzaj>
      <item>VIS MAIOR d.o.o., Križnog puta 19, 10000 Zagreb zastupanog po punomoćniku MILE SERTIĆ</item>
    </izvorni_sadrzaj>
    <derivirana_varijabla naziv="DomainObject.Predmet.ProtuStrankaListFormatedWithAdress_1">
      <item>VIS MAIOR d.o.o., Križnog puta 19, 10000 Zagreb zastupanog po punomoćniku MILE SERTIĆ</item>
    </derivirana_varijabla>
  </DomainObject.Predmet.ProtuStrankaListFormatedWithAdress>
  <DomainObject.Predmet.ProtuStrankaListFormatedWithAdressOIB>
    <izvorni_sadrzaj>
      <item>VIS MAIOR d.o.o., OIB 99323429469, Križnog puta 19, 10000 Zagreb zastupanog po punomoćniku MILE SERTIĆ</item>
    </izvorni_sadrzaj>
    <derivirana_varijabla naziv="DomainObject.Predmet.ProtuStrankaListFormatedWithAdressOIB_1">
      <item>VIS MAIOR d.o.o., OIB 99323429469, Križnog puta 19, 10000 Zagreb zastupanog po punomoćniku MILE SERTIĆ</item>
    </derivirana_varijabla>
  </DomainObject.Predmet.ProtuStrankaListFormatedWithAdressOIB>
  <DomainObject.Predmet.ProtuStrankaListNazivFormated>
    <izvorni_sadrzaj>
      <item>VIS MAIOR d.o.o.</item>
    </izvorni_sadrzaj>
    <derivirana_varijabla naziv="DomainObject.Predmet.ProtuStrankaListNazivFormated_1">
      <item>VIS MAIOR d.o.o.</item>
    </derivirana_varijabla>
  </DomainObject.Predmet.ProtuStrankaListNazivFormated>
  <DomainObject.Predmet.ProtuStrankaListNazivFormatedOIB>
    <izvorni_sadrzaj>
      <item>VIS MAIOR d.o.o., OIB 99323429469</item>
    </izvorni_sadrzaj>
    <derivirana_varijabla naziv="DomainObject.Predmet.ProtuStrankaListNazivFormatedOIB_1">
      <item>VIS MAIOR d.o.o., OIB 99323429469</item>
    </derivirana_varijabla>
  </DomainObject.Predmet.ProtuStrankaListNazivFormatedOIB>
  <DomainObject.Predmet.OstaliListFormated>
    <izvorni_sadrzaj>
      <item>MILE SERTIĆ punomoćnik sudionika u postupku VIS MAIOR d.o.o.</item>
    </izvorni_sadrzaj>
    <derivirana_varijabla naziv="DomainObject.Predmet.OstaliListFormated_1">
      <item>MILE SERTIĆ punomoćnik sudionika u postupku VIS MAIOR d.o.o.</item>
    </derivirana_varijabla>
  </DomainObject.Predmet.OstaliListFormated>
  <DomainObject.Predmet.OstaliListFormatedOIB>
    <izvorni_sadrzaj>
      <item>MILE SERTIĆ, OIB 52186517684 punomoćnik sudionika u postupku VIS MAIOR d.o.o.</item>
    </izvorni_sadrzaj>
    <derivirana_varijabla naziv="DomainObject.Predmet.OstaliListFormatedOIB_1">
      <item>MILE SERTIĆ, OIB 52186517684 punomoćnik sudionika u postupku VIS MAIOR d.o.o.</item>
    </derivirana_varijabla>
  </DomainObject.Predmet.OstaliListFormatedOIB>
  <DomainObject.Predmet.OstaliListFormatedWithAdress>
    <izvorni_sadrzaj>
      <item>MILE SERTIĆ, KRIŽNOG PUTA 19, 10000 Zagreb punomoćnik sudionika u postupku VIS MAIOR d.o.o.</item>
    </izvorni_sadrzaj>
    <derivirana_varijabla naziv="DomainObject.Predmet.OstaliListFormatedWithAdress_1">
      <item>MILE SERTIĆ, KRIŽNOG PUTA 19, 10000 Zagreb punomoćnik sudionika u postupku VIS MAIOR d.o.o.</item>
    </derivirana_varijabla>
  </DomainObject.Predmet.OstaliListFormatedWithAdress>
  <DomainObject.Predmet.OstaliListFormatedWithAdressOIB>
    <izvorni_sadrzaj>
      <item>MILE SERTIĆ, OIB 52186517684, KRIŽNOG PUTA 19, 10000 Zagreb punomoćnik sudionika u postupku VIS MAIOR d.o.o.</item>
    </izvorni_sadrzaj>
    <derivirana_varijabla naziv="DomainObject.Predmet.OstaliListFormatedWithAdressOIB_1">
      <item>MILE SERTIĆ, OIB 52186517684, KRIŽNOG PUTA 19, 10000 Zagreb punomoćnik sudionika u postupku VIS MAIOR d.o.o.</item>
    </derivirana_varijabla>
  </DomainObject.Predmet.OstaliListFormatedWithAdressOIB>
  <DomainObject.Predmet.OstaliListNazivFormated>
    <izvorni_sadrzaj>
      <item>MILE SERTIĆ</item>
    </izvorni_sadrzaj>
    <derivirana_varijabla naziv="DomainObject.Predmet.OstaliListNazivFormated_1">
      <item>MILE SERTIĆ</item>
    </derivirana_varijabla>
  </DomainObject.Predmet.OstaliListNazivFormated>
  <DomainObject.Predmet.OstaliListNazivFormatedOIB>
    <izvorni_sadrzaj>
      <item>MILE SERTIĆ, OIB 52186517684</item>
    </izvorni_sadrzaj>
    <derivirana_varijabla naziv="DomainObject.Predmet.OstaliListNazivFormatedOIB_1">
      <item>MILE SERTIĆ, OIB 52186517684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MAIOR d.o.o.</izvorni_sadrzaj>
    <derivirana_varijabla naziv="DomainObject.Predmet.ProtustrankaIDrugi_1">VIS MAIOR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MAIOR d.o.o., OIB 99323429469, Križnog puta 19, 10000 Zagreb</izvorni_sadrzaj>
    <derivirana_varijabla naziv="DomainObject.Predmet.ProtustrankaIDrugiAdressOIB_1">VIS MAIOR d.o.o., OIB 99323429469,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MAIOR d.o.o.</item>
      <item>MILE SERTIĆ</item>
    </izvorni_sadrzaj>
    <derivirana_varijabla naziv="DomainObject.Predmet.SudioniciListNaziv_1">
      <item>FINA Regionalni centar Zagreb</item>
      <item>VIS MAIOR d.o.o.</item>
      <item>MILE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VIS MAIOR d.o.o., OIB 99323429469, Križnog puta 19,10000 Zagreb</item>
      <item>MILE SERTIĆ, OIB 52186517684, KRIŽNOG PUTA 19,10000 Zagreb</item>
    </izvorni_sadrzaj>
    <derivirana_varijabla naziv="DomainObject.Predmet.SudioniciListAdressOIB_1">
      <item>FINA Regionalni centar Zagreb, OIB 85821130368, Trg svibanjskih žrtava 1995. 1,10000 Zagreb</item>
      <item>VIS MAIOR d.o.o., OIB 99323429469, Križnog puta 19,10000 Zagreb</item>
      <item>MILE SERTIĆ, OIB 52186517684, KRIŽNOG PUTA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99323429469</item>
      <item>, OIB 52186517684</item>
    </izvorni_sadrzaj>
    <derivirana_varijabla naziv="DomainObject.Predmet.SudioniciListNazivOIB_1">
      <item>, OIB 85821130368</item>
      <item>, OIB 99323429469</item>
      <item>, OIB 52186517684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DFA5A-587F-47DF-84E4-A28A07B45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2038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2016-11-17T09:06:00Z</dcterms:created>
  <dc:creator>Mario Žišković</dc:creator>
  <cp:lastModifiedBy>Višnja Svečak</cp:lastModifiedBy>
  <cp:lastPrinted>2016-11-17T09:08:00Z</cp:lastPrinted>
  <dcterms:modified xmlns:xsi="http://www.w3.org/2001/XMLSchema-instance" xsi:type="dcterms:W3CDTF">2016-11-17T09:08:00Z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