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67f5" w14:paraId="a3c67f5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1D49E0">
        <w:rPr>
          <w:sz w:val="24"/>
          <w:szCs w:val="24"/>
          <w:lang w:val="pt-BR"/>
        </w:rPr>
        <w:t>-135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AF045B" w:rsidP="00081DA4" w:rsidR="002248AC" w:rsidRPr="002A3429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Zubaku,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EF45F0">
        <w:rPr>
          <w:sz w:val="24"/>
          <w:szCs w:val="24"/>
        </w:rPr>
        <w:t>15</w:t>
      </w:r>
      <w:r w:rsidR="006A7C85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6A7C85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</w:t>
      </w:r>
      <w:r w:rsidR="00D14D31">
        <w:rPr>
          <w:sz w:val="24"/>
          <w:szCs w:val="24"/>
        </w:rPr>
        <w:t>Ivice Krilčića iz Zagreba, Siget</w:t>
      </w:r>
      <w:r w:rsidR="007E0128">
        <w:rPr>
          <w:sz w:val="24"/>
          <w:szCs w:val="24"/>
        </w:rPr>
        <w:t xml:space="preserve"> 15A, OIB: 79053886409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>o provedenoj elektroničkoj javnoj dražbi (identifikator nadmetanja: 15613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 je</w:t>
      </w:r>
      <w:r w:rsidR="00155149">
        <w:rPr>
          <w:sz w:val="24"/>
          <w:szCs w:val="24"/>
        </w:rPr>
        <w:t xml:space="preserve"> </w:t>
      </w:r>
      <w:r w:rsidR="00D14D31">
        <w:rPr>
          <w:sz w:val="24"/>
          <w:szCs w:val="24"/>
        </w:rPr>
        <w:t>Ivica Krilčić</w:t>
      </w:r>
      <w:r w:rsidR="00155149" w:rsidRPr="004A53E2">
        <w:rPr>
          <w:sz w:val="24"/>
          <w:szCs w:val="24"/>
        </w:rPr>
        <w:t>,</w:t>
      </w:r>
      <w:r w:rsidR="00155149">
        <w:rPr>
          <w:sz w:val="24"/>
          <w:szCs w:val="24"/>
        </w:rPr>
        <w:t xml:space="preserve"> koje nije</w:t>
      </w:r>
      <w:r w:rsidR="00B73EA8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sudjelovalo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</w:t>
      </w:r>
      <w:r w:rsidR="00625FF8">
        <w:rPr>
          <w:sz w:val="24"/>
          <w:szCs w:val="24"/>
        </w:rPr>
        <w:t>nom izvješću nije navela broj</w:t>
      </w:r>
      <w:r w:rsidR="00155149">
        <w:rPr>
          <w:sz w:val="24"/>
          <w:szCs w:val="24"/>
        </w:rPr>
        <w:t xml:space="preserve">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25FF8">
        <w:rPr>
          <w:sz w:val="24"/>
          <w:szCs w:val="24"/>
        </w:rPr>
        <w:t>15</w:t>
      </w:r>
      <w:r w:rsidR="00155149" w:rsidRPr="00155149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8B1F1E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8B1F1E" w:rsidR="009E33A3">
      <w:pPr>
        <w:jc w:val="both"/>
        <w:rPr>
          <w:sz w:val="24"/>
          <w:szCs w:val="24"/>
        </w:rPr>
      </w:pPr>
    </w:p>
    <w:p w:rsidRDefault="008B1F1E" w:rsidP="00400817" w:rsidR="008B1F1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8B1F1E" w:rsidP="00400817" w:rsidR="008B1F1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B1F1E" w:rsidP="008B1F1E" w:rsidR="008B1F1E">
      <w:pPr>
        <w:jc w:val="both"/>
        <w:rPr>
          <w:sz w:val="24"/>
          <w:szCs w:val="24"/>
        </w:rPr>
      </w:pPr>
    </w:p>
    <w:p w:rsidRDefault="008B1F1E" w:rsidP="008B1F1E" w:rsidR="008B1F1E" w:rsidRPr="008B1F1E">
      <w:pPr>
        <w:jc w:val="both"/>
        <w:rPr>
          <w:sz w:val="24"/>
          <w:szCs w:val="24"/>
        </w:rPr>
      </w:pPr>
    </w:p>
    <w:sectPr w:rsidR="008B1F1E" w:rsidRPr="008B1F1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0A6A07"/>
    <w:rsid w:val="00106270"/>
    <w:rsid w:val="0011660C"/>
    <w:rsid w:val="00154394"/>
    <w:rsid w:val="00155149"/>
    <w:rsid w:val="001D49E0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A53E2"/>
    <w:rsid w:val="004E32D0"/>
    <w:rsid w:val="005037AB"/>
    <w:rsid w:val="00520782"/>
    <w:rsid w:val="005221CF"/>
    <w:rsid w:val="00557785"/>
    <w:rsid w:val="00566818"/>
    <w:rsid w:val="00571DD6"/>
    <w:rsid w:val="00577C20"/>
    <w:rsid w:val="00585703"/>
    <w:rsid w:val="00587AB3"/>
    <w:rsid w:val="005F0110"/>
    <w:rsid w:val="006107C5"/>
    <w:rsid w:val="00612674"/>
    <w:rsid w:val="00613C2B"/>
    <w:rsid w:val="00625639"/>
    <w:rsid w:val="00625FF8"/>
    <w:rsid w:val="00655BF2"/>
    <w:rsid w:val="00664767"/>
    <w:rsid w:val="00684F98"/>
    <w:rsid w:val="006A7C85"/>
    <w:rsid w:val="006C149F"/>
    <w:rsid w:val="006C26F5"/>
    <w:rsid w:val="00704D47"/>
    <w:rsid w:val="00707F55"/>
    <w:rsid w:val="00720596"/>
    <w:rsid w:val="007426C5"/>
    <w:rsid w:val="00767221"/>
    <w:rsid w:val="007B1CD9"/>
    <w:rsid w:val="007B2F69"/>
    <w:rsid w:val="007C08F1"/>
    <w:rsid w:val="007C516D"/>
    <w:rsid w:val="007E0128"/>
    <w:rsid w:val="007E0496"/>
    <w:rsid w:val="00810776"/>
    <w:rsid w:val="00832234"/>
    <w:rsid w:val="00894A6B"/>
    <w:rsid w:val="008A286D"/>
    <w:rsid w:val="008B1F1E"/>
    <w:rsid w:val="008E7932"/>
    <w:rsid w:val="008F6516"/>
    <w:rsid w:val="009315E7"/>
    <w:rsid w:val="00935ABA"/>
    <w:rsid w:val="0096576D"/>
    <w:rsid w:val="00965E5A"/>
    <w:rsid w:val="009A2962"/>
    <w:rsid w:val="009B5364"/>
    <w:rsid w:val="009E2A58"/>
    <w:rsid w:val="009E33A3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6F93"/>
    <w:rsid w:val="00AF045B"/>
    <w:rsid w:val="00B15E27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D04F0C"/>
    <w:rsid w:val="00D14D31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EF45F0"/>
    <w:rsid w:val="00F02397"/>
    <w:rsid w:val="00F40EC3"/>
    <w:rsid w:val="00F608AA"/>
    <w:rsid w:val="00F667D4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F1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F1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F1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F1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F1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F1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F1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F1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St-5156/2015-133</izvorni_sadrzaj>
    <derivirana_varijabla naziv="DomainObject.PredzadnjaOdlukaIzPredmeta.Oznaka_1">St-5156/2015-133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915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2019-07-15T11:36:00Z</dcterms:created>
  <dc:creator>nmarkovic</dc:creator>
  <cp:lastModifiedBy>Dijana Hadžić</cp:lastModifiedBy>
  <cp:lastPrinted>2019-07-15T12:58:00Z</cp:lastPrinted>
  <dcterms:modified xmlns:xsi="http://www.w3.org/2001/XMLSchema-instance" xsi:type="dcterms:W3CDTF">2019-07-15T12:58:00Z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(65. zaključak - očitovanje FINE o broju računa za vraćanje jamčevine - Krilčić.docx)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