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e0e2" w14:paraId="70de0e2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341837">
        <w:rPr>
          <w:b/>
          <w:lang w:val="hr-HR"/>
        </w:rPr>
        <w:t>637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41837">
        <w:rPr>
          <w:lang w:val="hr-HR"/>
        </w:rPr>
        <w:t>EURODOM ELECTRONIC d.o.o. Split, Put Supavla 19</w:t>
      </w:r>
      <w:r w:rsidR="000467BE">
        <w:rPr>
          <w:lang w:val="hr-HR"/>
        </w:rPr>
        <w:t xml:space="preserve">, OIB: </w:t>
      </w:r>
      <w:r w:rsidR="00341837">
        <w:rPr>
          <w:lang w:val="hr-HR"/>
        </w:rPr>
        <w:t>73489709800</w:t>
      </w:r>
      <w:r w:rsidR="000467BE">
        <w:rPr>
          <w:lang w:val="hr-HR"/>
        </w:rPr>
        <w:t xml:space="preserve">, MBS: </w:t>
      </w:r>
      <w:r w:rsidR="00341837">
        <w:rPr>
          <w:lang w:val="hr-HR"/>
        </w:rPr>
        <w:t>060080784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41837">
        <w:rPr>
          <w:lang w:val="hr-HR"/>
        </w:rPr>
        <w:t>EURODOM ELECTRONIC d.o.o. Split, Put Supavla 19, OIB: 73489709800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341837">
        <w:rPr>
          <w:lang w:val="hr-HR"/>
        </w:rPr>
        <w:t>172.345,88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41837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1164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1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16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116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116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116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St-1637/2015</izvorni_sadrzaj>
    <derivirana_varijabla naziv="DomainObject.Predmet.OznakaBroj_1">St-1637/2015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EURODOM ELECTRONIC  društvo s ograničenom odgovornošću za projektiranje, proizvodnju, montažu, servis i trgovinu elektronič</izvorni_sadrzaj>
    <derivirana_varijabla naziv="DomainObject.Predmet.ProtustrankaFormated_1">  EURODOM ELECTRONIC  društvo s ograničenom odgovornošću za projektiranje, proizvodnju, montažu, servis i trgovinu elektronič</derivirana_varijabla>
  </DomainObject.Predmet.ProtustrankaFormated>
  <DomainObject.Predmet.ProtustrankaFormatedOIB>
    <izvorni_sadrzaj>  EURODOM ELECTRONIC  društvo s ograničenom odgovornošću za projektiranje, proizvodnju, montažu, servis i trgovinu elektronič, OIB 73489709800</izvorni_sadrzaj>
    <derivirana_varijabla naziv="DomainObject.Predmet.ProtustrankaFormatedOIB_1">  EURODOM ELECTRONIC  društvo s ograničenom odgovornošću za projektiranje, proizvodnju, montažu, servis i trgovinu elektronič, OIB 73489709800</derivirana_varijabla>
  </DomainObject.Predmet.ProtustrankaFormatedOIB>
  <DomainObject.Predmet.ProtustrankaFormatedWithAdress>
    <izvorni_sadrzaj> EURODOM ELECTRONIC  društvo s ograničenom odgovornošću za projektiranje, proizvodnju, montažu, servis i trgovinu elektronič, Put Supavla 19, 21000 Split</izvorni_sadrzaj>
    <derivirana_varijabla naziv="DomainObject.Predmet.ProtustrankaFormatedWithAdress_1"> EURODOM ELECTRONIC  društvo s ograničenom odgovornošću za projektiranje, proizvodnju, montažu, servis i trgovinu elektronič, Put Supavla 19, 21000 Split</derivirana_varijabla>
  </DomainObject.Predmet.ProtustrankaFormatedWithAdress>
  <DomainObject.Predmet.ProtustrankaFormatedWithAdressOIB>
    <izvorni_sadrzaj> EURODOM ELECTRONIC  društvo s ograničenom odgovornošću za projektiranje, proizvodnju, montažu, servis i trgovinu elektronič, OIB 73489709800, Put Supavla 19, 21000 Split</izvorni_sadrzaj>
    <derivirana_varijabla naziv="DomainObject.Predmet.ProtustrankaFormatedWithAdressOIB_1"> EURODOM ELECTRONIC  društvo s ograničenom odgovornošću za projektiranje, proizvodnju, montažu, servis i trgovinu elektronič, OIB 73489709800, Put Supavla 19, 21000 Split</derivirana_varijabla>
  </DomainObject.Predmet.ProtustrankaFormatedWithAdressOIB>
  <DomainObject.Predmet.ProtustrankaWithAdress>
    <izvorni_sadrzaj>EURODOM ELECTRONIC  društvo s ograničenom odgovornošću za projektiranje, proizvodnju, montažu, servis i trgovinu elektronič Put Supavla 19, 21000 Split</izvorni_sadrzaj>
    <derivirana_varijabla naziv="DomainObject.Predmet.ProtustrankaWithAdress_1">EURODOM ELECTRONIC  društvo s ograničenom odgovornošću za projektiranje, proizvodnju, montažu, servis i trgovinu elektronič Put Supavla 19, 21000 Split</derivirana_varijabla>
  </DomainObject.Predmet.ProtustrankaWithAdress>
  <DomainObject.Predmet.ProtustrankaWithAdressOIB>
    <izvorni_sadrzaj>EURODOM ELECTRONIC  društvo s ograničenom odgovornošću za projektiranje, proizvodnju, montažu, servis i trgovinu elektronič, OIB 73489709800, Put Supavla 19, 21000 Split</izvorni_sadrzaj>
    <derivirana_varijabla naziv="DomainObject.Predmet.ProtustrankaWithAdressOIB_1">EURODOM ELECTRONIC  društvo s ograničenom odgovornošću za projektiranje, proizvodnju, montažu, servis i trgovinu elektronič, OIB 73489709800, Put Supavla 19, 21000 Split</derivirana_varijabla>
  </DomainObject.Predmet.ProtustrankaWithAdressOIB>
  <DomainObject.Predmet.ProtustrankaNazivFormated>
    <izvorni_sadrzaj>EURODOM ELECTRONIC  društvo s ograničenom odgovornošću za projektiranje, proizvodnju, montažu, servis i trgovinu elektronič</izvorni_sadrzaj>
    <derivirana_varijabla naziv="DomainObject.Predmet.ProtustrankaNazivFormated_1">EURODOM ELECTRONIC  društvo s ograničenom odgovornošću za projektiranje, proizvodnju, montažu, servis i trgovinu elektronič</derivirana_varijabla>
  </DomainObject.Predmet.ProtustrankaNazivFormated>
  <DomainObject.Predmet.ProtustrankaNazivFormatedOIB>
    <izvorni_sadrzaj>EURODOM ELECTRONIC  društvo s ograničenom odgovornošću za projektiranje, proizvodnju, montažu, servis i trgovinu elektronič, OIB 73489709800</izvorni_sadrzaj>
    <derivirana_varijabla naziv="DomainObject.Predmet.ProtustrankaNazivFormatedOIB_1">EURODOM ELECTRONIC  društvo s ograničenom odgovornošću za projektiranje, proizvodnju, montažu, servis i trgovinu elektronič, OIB 73489709800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172345.88</izvorni_sadrzaj>
    <derivirana_varijabla naziv="DomainObject.Predmet.TrenutnaVrijednost_1">172345.88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EURODOM ELECTRONIC  društvo s ograničenom odgovornošću za projektiranje, proizvodnju, montažu, servis i trgovinu elektronič</item>
    </izvorni_sadrzaj>
    <derivirana_varijabla naziv="DomainObject.Predmet.ProtuStrankaListFormated_1">
      <item>EURODOM ELECTRONIC  društvo s ograničenom odgovornošću za projektiranje, proizvodnju, montažu, servis i trgovinu elektronič</item>
    </derivirana_varijabla>
  </DomainObject.Predmet.ProtuStrankaListFormated>
  <DomainObject.Predmet.ProtuStrankaListFormatedOIB>
    <izvorni_sadrzaj>
      <item>EURODOM ELECTRONIC  društvo s ograničenom odgovornošću za projektiranje, proizvodnju, montažu, servis i trgovinu elektronič, OIB 73489709800</item>
    </izvorni_sadrzaj>
    <derivirana_varijabla naziv="DomainObject.Predmet.ProtuStrankaListFormatedOIB_1">
      <item>EURODOM ELECTRONIC  društvo s ograničenom odgovornošću za projektiranje, proizvodnju, montažu, servis i trgovinu elektronič, OIB 73489709800</item>
    </derivirana_varijabla>
  </DomainObject.Predmet.ProtuStrankaListFormatedOIB>
  <DomainObject.Predmet.ProtuStrankaListFormatedWithAdress>
    <izvorni_sadrzaj>
      <item>EURODOM ELECTRONIC  društvo s ograničenom odgovornošću za projektiranje, proizvodnju, montažu, servis i trgovinu elektronič, Put Supavla 19, 21000 Split</item>
    </izvorni_sadrzaj>
    <derivirana_varijabla naziv="DomainObject.Predmet.ProtuStrankaListFormatedWithAdress_1">
      <item>EURODOM ELECTRONIC  društvo s ograničenom odgovornošću za projektiranje, proizvodnju, montažu, servis i trgovinu elektronič, Put Supavla 19, 21000 Split</item>
    </derivirana_varijabla>
  </DomainObject.Predmet.ProtuStrankaListFormatedWithAdress>
  <DomainObject.Predmet.ProtuStrankaListFormatedWithAdressOIB>
    <izvorni_sadrzaj>
      <item>EURODOM ELECTRONIC  društvo s ograničenom odgovornošću za projektiranje, proizvodnju, montažu, servis i trgovinu elektronič, OIB 73489709800, Put Supavla 19, 21000 Split</item>
    </izvorni_sadrzaj>
    <derivirana_varijabla naziv="DomainObject.Predmet.ProtuStrankaListFormatedWithAdressOIB_1">
      <item>EURODOM ELECTRONIC  društvo s ograničenom odgovornošću za projektiranje, proizvodnju, montažu, servis i trgovinu elektronič, OIB 73489709800, Put Supavla 19, 21000 Split</item>
    </derivirana_varijabla>
  </DomainObject.Predmet.ProtuStrankaListFormatedWithAdressOIB>
  <DomainObject.Predmet.ProtuStrankaListNazivFormated>
    <izvorni_sadrzaj>
      <item>EURODOM ELECTRONIC  društvo s ograničenom odgovornošću za projektiranje, proizvodnju, montažu, servis i trgovinu elektronič</item>
    </izvorni_sadrzaj>
    <derivirana_varijabla naziv="DomainObject.Predmet.ProtuStrankaListNazivFormated_1">
      <item>EURODOM ELECTRONIC  društvo s ograničenom odgovornošću za projektiranje, proizvodnju, montažu, servis i trgovinu elektronič</item>
    </derivirana_varijabla>
  </DomainObject.Predmet.ProtuStrankaListNazivFormated>
  <DomainObject.Predmet.ProtuStrankaListNazivFormatedOIB>
    <izvorni_sadrzaj>
      <item>EURODOM ELECTRONIC  društvo s ograničenom odgovornošću za projektiranje, proizvodnju, montažu, servis i trgovinu elektronič, OIB 73489709800</item>
    </izvorni_sadrzaj>
    <derivirana_varijabla naziv="DomainObject.Predmet.ProtuStrankaListNazivFormatedOIB_1">
      <item>EURODOM ELECTRONIC  društvo s ograničenom odgovornošću za projektiranje, proizvodnju, montažu, servis i trgovinu elektronič, OIB 73489709800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EURODOM ELECTRONIC  društvo s ograničenom odgovornošću za projektiranje, proizvodnju, montažu, servis i trgovinu elektronič</izvorni_sadrzaj>
    <derivirana_varijabla naziv="DomainObject.Predmet.ProtustrankaIDrugi_1">EURODOM ELECTRONIC  društvo s ograničenom odgovornošću za projektiranje, proizvodnju, montažu, servis i trgovinu elektronič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EURODOM ELECTRONIC  društvo s ograničenom odgovornošću za projektiranje, proizvodnju, montažu, servis i trgovinu elektronič, OIB 73489709800, Put Supavla 19, 21000 Split</izvorni_sadrzaj>
    <derivirana_varijabla naziv="DomainObject.Predmet.ProtustrankaIDrugiAdressOIB_1">EURODOM ELECTRONIC  društvo s ograničenom odgovornošću za projektiranje, proizvodnju, montažu, servis i trgovinu elektronič, OIB 73489709800, Put Supavla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EURODOM ELECTRONIC  društvo s ograničenom odgovornošću za projektiranje, proizvodnju, montažu, servis i trgovinu elektronič</item>
      <item>FINANCIJSKA AGENCIJA, RC SPLIT</item>
    </izvorni_sadrzaj>
    <derivirana_varijabla naziv="DomainObject.Predmet.SudioniciListNaziv_1">
      <item>EURODOM ELECTRONIC  društvo s ograničenom odgovornošću za projektiranje, proizvodnju, montažu, servis i trgovinu elektronič</item>
      <item>FINANCIJSKA AGENCIJA, RC SPLIT</item>
    </derivirana_varijabla>
  </DomainObject.Predmet.SudioniciListNaziv>
  <DomainObject.Predmet.SudioniciListAdressOIB>
    <izvorni_sadrzaj>
      <item>EURODOM ELECTRONIC  društvo s ograničenom odgovornošću za projektiranje, proizvodnju, montažu, servis i trgovinu elektronič, OIB 73489709800, Put Supavla 19,21000 Split</item>
      <item>FINANCIJSKA AGENCIJA, RC SPLIT, OIB 85821130368, Mažuranićevo šetalište 24b,21000 Split</item>
    </izvorni_sadrzaj>
    <derivirana_varijabla naziv="DomainObject.Predmet.SudioniciListAdressOIB_1">
      <item>EURODOM ELECTRONIC  društvo s ograničenom odgovornošću za projektiranje, proizvodnju, montažu, servis i trgovinu elektronič, OIB 73489709800, Put Supavla 19,21000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73489709800</item>
      <item>, OIB 85821130368</item>
    </izvorni_sadrzaj>
    <derivirana_varijabla naziv="DomainObject.Predmet.SudioniciListNazivOIB_1">
      <item>, OIB 73489709800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716891-4EAB-45AC-AA96-37C26747AD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1763</properties:Characters>
  <properties:Lines>50</properties:Lines>
  <properties:Paragraphs>16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2015-11-13T11:02:00Z</cp:lastPrinted>
  <dcterms:modified xmlns:xsi="http://www.w3.org/2001/XMLSchema-instance" xsi:type="dcterms:W3CDTF">2015-11-13T11:02:00Z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