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bb36" w14:paraId="2aebb36" w:rsidRDefault="00F46B36" w:rsidP="001D4BAE" w:rsidR="00310C3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</w:t>
      </w:r>
      <w:r w:rsidR="00DE1070">
        <w:rPr>
          <w:rFonts w:cs="Times New Roman" w:hAnsi="Times New Roman" w:ascii="Times New Roman"/>
          <w:sz w:val="24"/>
          <w:szCs w:val="24"/>
        </w:rPr>
        <w:t>772/13-153</w:t>
      </w:r>
    </w:p>
    <w:p w:rsidRDefault="00310C38" w:rsidP="001D4BAE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C38" w:rsidP="001D4BAE" w:rsidR="00310C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4BAE" w:rsidP="001D4BAE" w:rsidR="001D4BA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1D4BAE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D3B20" w:rsidP="001D4BAE" w:rsidR="007D3B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1D4BAE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8C25BE" w:rsidP="001D4BAE" w:rsid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5372" w:rsidP="001D4BAE" w:rsidR="007D3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5372">
        <w:rPr>
          <w:rFonts w:cs="Times New Roman" w:hAnsi="Times New Roman" w:ascii="Times New Roman"/>
          <w:sz w:val="24"/>
          <w:szCs w:val="24"/>
        </w:rPr>
        <w:t>Trgovački sud u Rijeci po sutkinji Emi Brdovčak, u stečajnom postupku nad dužnikom BIG HOPE d.o.o. Potpićan u stečaju, Rudarska 8, OIB: 38858625977, kojeg zastupa stečajna upraviteljica Vlasta Majs</w:t>
      </w:r>
      <w:r>
        <w:rPr>
          <w:rFonts w:cs="Times New Roman" w:hAnsi="Times New Roman" w:ascii="Times New Roman"/>
          <w:sz w:val="24"/>
          <w:szCs w:val="24"/>
        </w:rPr>
        <w:t>torović iz Pule, Koparska 37, 30. listopada</w:t>
      </w:r>
      <w:r w:rsidRPr="00895372">
        <w:rPr>
          <w:rFonts w:cs="Times New Roman" w:hAnsi="Times New Roman" w:ascii="Times New Roman"/>
          <w:sz w:val="24"/>
          <w:szCs w:val="24"/>
        </w:rPr>
        <w:t xml:space="preserve"> 2017.,</w:t>
      </w:r>
    </w:p>
    <w:p w:rsidRDefault="007D3B20" w:rsidP="001D4BAE" w:rsidR="007D3B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04E5" w:rsidP="001D4BAE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z a k l j u č i o     j e</w:t>
      </w:r>
    </w:p>
    <w:p w:rsidRDefault="00884C90" w:rsidP="001D4BAE" w:rsidR="00884C9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D4BAE" w:rsidP="001D4BAE" w:rsidR="00884C90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884C90">
        <w:rPr>
          <w:rFonts w:cs="Times New Roman" w:hAnsi="Times New Roman" w:ascii="Times New Roman"/>
          <w:sz w:val="24"/>
          <w:szCs w:val="24"/>
        </w:rPr>
        <w:t>Utvrđuje se d</w:t>
      </w:r>
      <w:r w:rsidR="00F46B36">
        <w:rPr>
          <w:rFonts w:cs="Times New Roman" w:hAnsi="Times New Roman" w:ascii="Times New Roman"/>
          <w:sz w:val="24"/>
          <w:szCs w:val="24"/>
        </w:rPr>
        <w:t>a je</w:t>
      </w:r>
      <w:r w:rsidR="00E02885">
        <w:rPr>
          <w:rFonts w:cs="Times New Roman" w:hAnsi="Times New Roman" w:ascii="Times New Roman"/>
          <w:sz w:val="24"/>
          <w:szCs w:val="24"/>
        </w:rPr>
        <w:t xml:space="preserve"> kup</w:t>
      </w:r>
      <w:r w:rsidR="00F46B36">
        <w:rPr>
          <w:rFonts w:cs="Times New Roman" w:hAnsi="Times New Roman" w:ascii="Times New Roman"/>
          <w:sz w:val="24"/>
          <w:szCs w:val="24"/>
        </w:rPr>
        <w:t>a</w:t>
      </w:r>
      <w:r w:rsidR="00884C90">
        <w:rPr>
          <w:rFonts w:cs="Times New Roman" w:hAnsi="Times New Roman" w:ascii="Times New Roman"/>
          <w:sz w:val="24"/>
          <w:szCs w:val="24"/>
        </w:rPr>
        <w:t>c</w:t>
      </w:r>
      <w:r w:rsidR="00895372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895372">
        <w:rPr>
          <w:rFonts w:cs="Times New Roman" w:hAnsi="Times New Roman" w:ascii="Times New Roman"/>
          <w:sz w:val="24"/>
          <w:szCs w:val="24"/>
        </w:rPr>
        <w:t>H-ABDUCO d.o.o. Zagreb, Slavons</w:t>
      </w:r>
      <w:r w:rsidR="00895372">
        <w:rPr>
          <w:rFonts w:cs="Times New Roman" w:hAnsi="Times New Roman" w:ascii="Times New Roman"/>
          <w:sz w:val="24"/>
          <w:szCs w:val="24"/>
        </w:rPr>
        <w:t>ka avenija 6A, OIB: 13667298928</w:t>
      </w:r>
      <w:r w:rsidR="008C25BE">
        <w:rPr>
          <w:rFonts w:cs="Times New Roman" w:hAnsi="Times New Roman" w:ascii="Times New Roman"/>
          <w:sz w:val="24"/>
          <w:szCs w:val="24"/>
        </w:rPr>
        <w:t xml:space="preserve">, </w:t>
      </w:r>
      <w:r w:rsidR="00F46B36">
        <w:rPr>
          <w:rFonts w:cs="Times New Roman" w:hAnsi="Times New Roman" w:ascii="Times New Roman"/>
          <w:sz w:val="24"/>
          <w:szCs w:val="24"/>
        </w:rPr>
        <w:t>položio</w:t>
      </w:r>
      <w:r w:rsidR="00884C90">
        <w:rPr>
          <w:rFonts w:cs="Times New Roman" w:hAnsi="Times New Roman" w:ascii="Times New Roman"/>
          <w:sz w:val="24"/>
          <w:szCs w:val="24"/>
        </w:rPr>
        <w:t xml:space="preserve"> kupovninu u skladu s rješenjem ovog</w:t>
      </w:r>
      <w:r w:rsidR="00F46B36">
        <w:rPr>
          <w:rFonts w:cs="Times New Roman" w:hAnsi="Times New Roman" w:ascii="Times New Roman"/>
          <w:sz w:val="24"/>
          <w:szCs w:val="24"/>
        </w:rPr>
        <w:t xml:space="preserve"> suda poslovni broj St-</w:t>
      </w:r>
      <w:r w:rsidR="00DE1070">
        <w:rPr>
          <w:rFonts w:cs="Times New Roman" w:hAnsi="Times New Roman" w:ascii="Times New Roman"/>
          <w:sz w:val="24"/>
          <w:szCs w:val="24"/>
        </w:rPr>
        <w:t>772/13-137</w:t>
      </w:r>
      <w:r w:rsidR="00895372">
        <w:rPr>
          <w:rFonts w:cs="Times New Roman" w:hAnsi="Times New Roman" w:ascii="Times New Roman"/>
          <w:sz w:val="24"/>
          <w:szCs w:val="24"/>
        </w:rPr>
        <w:t xml:space="preserve"> od 17. kolovoza</w:t>
      </w:r>
      <w:r w:rsidR="008C25BE">
        <w:rPr>
          <w:rFonts w:cs="Times New Roman" w:hAnsi="Times New Roman" w:ascii="Times New Roman"/>
          <w:sz w:val="24"/>
          <w:szCs w:val="24"/>
        </w:rPr>
        <w:t xml:space="preserve"> 2017</w:t>
      </w:r>
      <w:r w:rsidR="00884C9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C04E5" w:rsidP="001D4BAE" w:rsidR="00EC04E5" w:rsidRPr="00EC04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4BAE" w:rsidP="001D4BAE" w:rsidR="00E02885" w:rsidRPr="00DE107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8C25BE">
        <w:rPr>
          <w:rFonts w:cs="Times New Roman" w:hAnsi="Times New Roman" w:ascii="Times New Roman"/>
          <w:sz w:val="24"/>
          <w:szCs w:val="24"/>
        </w:rPr>
        <w:t>Nekretnina</w:t>
      </w:r>
      <w:r w:rsidR="00EC04E5" w:rsidRPr="007D3B20">
        <w:rPr>
          <w:rFonts w:cs="Times New Roman" w:hAnsi="Times New Roman" w:ascii="Times New Roman"/>
          <w:sz w:val="24"/>
          <w:szCs w:val="24"/>
        </w:rPr>
        <w:t xml:space="preserve"> u vlasništvu dužnika</w:t>
      </w:r>
      <w:r w:rsidR="008C25BE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895372">
        <w:rPr>
          <w:rFonts w:cs="Times New Roman" w:hAnsi="Times New Roman" w:ascii="Times New Roman"/>
          <w:sz w:val="24"/>
          <w:szCs w:val="24"/>
        </w:rPr>
        <w:t>BIG HOPE d.o.o. Potpićan u stečaju, Rudarska 8, OIB: 38858625977</w:t>
      </w:r>
      <w:r w:rsidR="00895372">
        <w:rPr>
          <w:rFonts w:cs="Times New Roman" w:hAnsi="Times New Roman" w:ascii="Times New Roman"/>
          <w:sz w:val="24"/>
          <w:szCs w:val="24"/>
        </w:rPr>
        <w:t xml:space="preserve">, </w:t>
      </w:r>
      <w:r w:rsidR="00895372" w:rsidRPr="00895372">
        <w:rPr>
          <w:rFonts w:cs="Times New Roman" w:hAnsi="Times New Roman" w:ascii="Times New Roman"/>
          <w:sz w:val="24"/>
          <w:szCs w:val="24"/>
        </w:rPr>
        <w:t xml:space="preserve">upisana u zemljišnim knjigama Općinskog suda u Puli – Pola, Stalna služba u Labinu, </w:t>
      </w:r>
      <w:r w:rsidR="00EC27AC" w:rsidRPr="00EC27AC">
        <w:rPr>
          <w:rFonts w:cs="Times New Roman" w:hAnsi="Times New Roman" w:ascii="Times New Roman"/>
          <w:sz w:val="24"/>
          <w:szCs w:val="24"/>
        </w:rPr>
        <w:t>upisana u z.k.ul. 535, k.o. Novi Labin, k.č.br. 608/6 i 609/3,</w:t>
      </w:r>
      <w:r w:rsidR="00EC27AC">
        <w:rPr>
          <w:rFonts w:cs="Times New Roman" w:hAnsi="Times New Roman" w:ascii="Times New Roman"/>
          <w:sz w:val="24"/>
          <w:szCs w:val="24"/>
        </w:rPr>
        <w:t xml:space="preserve"> </w:t>
      </w:r>
      <w:r w:rsidR="004B361E">
        <w:rPr>
          <w:rFonts w:cs="Times New Roman" w:hAnsi="Times New Roman" w:ascii="Times New Roman"/>
          <w:sz w:val="24"/>
          <w:szCs w:val="24"/>
        </w:rPr>
        <w:t>označena kao</w:t>
      </w:r>
      <w:r w:rsidR="00DE1070">
        <w:rPr>
          <w:rFonts w:cs="Times New Roman" w:hAnsi="Times New Roman" w:ascii="Times New Roman"/>
          <w:sz w:val="24"/>
          <w:szCs w:val="24"/>
        </w:rPr>
        <w:t xml:space="preserve"> 4. etaža</w:t>
      </w:r>
      <w:r w:rsidR="00DE1070" w:rsidRPr="00DE1070">
        <w:rPr>
          <w:rFonts w:cs="Times New Roman" w:hAnsi="Times New Roman" w:ascii="Times New Roman"/>
          <w:sz w:val="24"/>
          <w:szCs w:val="24"/>
        </w:rPr>
        <w:t xml:space="preserve"> 42/926, koja u naravi predstavlja poslovni prostor u podrumu (I etaža), označen u Planu posebnih dijelova građevine oznakom „P4“ i obojan svijetlo ljubičastom bojom, ukupne korisne površine 63,25 m2, sa zajedničkim dijelovima (zajedničkim komunikacijama, tavanom i uređajima)</w:t>
      </w:r>
      <w:r w:rsidR="00EC27AC">
        <w:rPr>
          <w:rFonts w:cs="Times New Roman" w:hAnsi="Times New Roman" w:ascii="Times New Roman"/>
          <w:sz w:val="24"/>
          <w:szCs w:val="24"/>
        </w:rPr>
        <w:t xml:space="preserve">, </w:t>
      </w:r>
      <w:r w:rsidR="008C25BE" w:rsidRPr="00DE1070">
        <w:rPr>
          <w:rFonts w:cs="Times New Roman" w:hAnsi="Times New Roman" w:ascii="Times New Roman"/>
          <w:sz w:val="24"/>
          <w:szCs w:val="24"/>
        </w:rPr>
        <w:t>predaje</w:t>
      </w:r>
      <w:r w:rsidR="00EC04E5" w:rsidRPr="00DE1070">
        <w:rPr>
          <w:rFonts w:cs="Times New Roman" w:hAnsi="Times New Roman" w:ascii="Times New Roman"/>
          <w:sz w:val="24"/>
          <w:szCs w:val="24"/>
        </w:rPr>
        <w:t xml:space="preserve"> se u posjed i vlasništvo kupcu</w:t>
      </w:r>
      <w:r w:rsidR="00895372" w:rsidRPr="00DE1070">
        <w:rPr>
          <w:rFonts w:cs="Times New Roman" w:hAnsi="Times New Roman" w:ascii="Times New Roman"/>
          <w:sz w:val="24"/>
          <w:szCs w:val="24"/>
        </w:rPr>
        <w:t xml:space="preserve"> H-ABDUCO d.o.o. Zagreb, Slavonska avenija 6A, OIB: 13667298928</w:t>
      </w:r>
      <w:r w:rsidR="003B5C40" w:rsidRPr="00DE1070">
        <w:rPr>
          <w:rFonts w:cs="Times New Roman" w:hAnsi="Times New Roman" w:ascii="Times New Roman"/>
          <w:sz w:val="24"/>
          <w:szCs w:val="24"/>
        </w:rPr>
        <w:t>.</w:t>
      </w:r>
    </w:p>
    <w:p w:rsidRDefault="00F46B36" w:rsidP="001D4BAE" w:rsidR="00F46B36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1D4BAE" w:rsidP="001D4BAE" w:rsid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7D3B20" w:rsidRPr="00EC27AC">
        <w:rPr>
          <w:rFonts w:cs="Times New Roman" w:hAnsi="Times New Roman" w:ascii="Times New Roman"/>
          <w:sz w:val="24"/>
          <w:szCs w:val="24"/>
        </w:rPr>
        <w:t xml:space="preserve">Na temelju odredbe čl. 108. </w:t>
      </w:r>
      <w:r w:rsidR="00EC04E5" w:rsidRPr="00EC27AC">
        <w:rPr>
          <w:rFonts w:cs="Times New Roman" w:hAnsi="Times New Roman" w:ascii="Times New Roman"/>
          <w:sz w:val="24"/>
          <w:szCs w:val="24"/>
        </w:rPr>
        <w:t>Ovršnog zakona određuje se upis prava vlasništva kupca</w:t>
      </w:r>
      <w:r w:rsidR="00C74DF7" w:rsidRPr="00EC27AC">
        <w:rPr>
          <w:rFonts w:cs="Times New Roman" w:hAnsi="Times New Roman" w:ascii="Times New Roman"/>
          <w:sz w:val="24"/>
          <w:szCs w:val="24"/>
        </w:rPr>
        <w:t xml:space="preserve"> </w:t>
      </w:r>
      <w:r w:rsidR="00895372" w:rsidRPr="00EC27AC">
        <w:rPr>
          <w:rFonts w:cs="Times New Roman" w:hAnsi="Times New Roman" w:ascii="Times New Roman"/>
          <w:sz w:val="24"/>
          <w:szCs w:val="24"/>
        </w:rPr>
        <w:t xml:space="preserve">H-ABDUCO d.o.o. Zagreb, Slavonska avenija 6A, OIB: 13667298928 </w:t>
      </w:r>
      <w:r w:rsidR="008C25BE" w:rsidRPr="00EC27AC">
        <w:rPr>
          <w:rFonts w:cs="Times New Roman" w:hAnsi="Times New Roman" w:ascii="Times New Roman"/>
          <w:sz w:val="24"/>
          <w:szCs w:val="24"/>
        </w:rPr>
        <w:t>na nekretnini</w:t>
      </w:r>
      <w:r w:rsidR="00EC04E5" w:rsidRPr="00EC27AC">
        <w:rPr>
          <w:rFonts w:cs="Times New Roman" w:hAnsi="Times New Roman" w:ascii="Times New Roman"/>
          <w:sz w:val="24"/>
          <w:szCs w:val="24"/>
        </w:rPr>
        <w:t xml:space="preserve"> </w:t>
      </w:r>
      <w:r w:rsidR="008C25BE" w:rsidRPr="00EC27AC">
        <w:rPr>
          <w:rFonts w:cs="Times New Roman" w:hAnsi="Times New Roman" w:ascii="Times New Roman"/>
          <w:sz w:val="24"/>
          <w:szCs w:val="24"/>
        </w:rPr>
        <w:t>upisanoj u</w:t>
      </w:r>
      <w:r w:rsidR="00895372" w:rsidRPr="00EC27AC">
        <w:rPr>
          <w:rFonts w:cs="Times New Roman" w:hAnsi="Times New Roman" w:ascii="Times New Roman"/>
          <w:sz w:val="24"/>
          <w:szCs w:val="24"/>
        </w:rPr>
        <w:t xml:space="preserve"> zemljišnim knjigama Općinskog suda u Puli – Pola, Stalna služba u Labinu, </w:t>
      </w:r>
      <w:r w:rsidR="00EC27AC" w:rsidRPr="00EC27AC">
        <w:rPr>
          <w:rFonts w:cs="Times New Roman" w:hAnsi="Times New Roman" w:ascii="Times New Roman"/>
          <w:sz w:val="24"/>
          <w:szCs w:val="24"/>
        </w:rPr>
        <w:t xml:space="preserve">upisana u z.k.ul. 535, k.o. Novi Labin, k.č.br. 608/6 i 609/3, </w:t>
      </w:r>
      <w:r w:rsidR="00895372" w:rsidRPr="00EC27AC">
        <w:rPr>
          <w:rFonts w:cs="Times New Roman" w:hAnsi="Times New Roman" w:ascii="Times New Roman"/>
          <w:sz w:val="24"/>
          <w:szCs w:val="24"/>
        </w:rPr>
        <w:t xml:space="preserve">označena kao: </w:t>
      </w:r>
      <w:r w:rsidR="00EC27AC" w:rsidRPr="00EC27AC">
        <w:rPr>
          <w:rFonts w:cs="Times New Roman" w:hAnsi="Times New Roman" w:ascii="Times New Roman"/>
          <w:sz w:val="24"/>
          <w:szCs w:val="24"/>
        </w:rPr>
        <w:t>4. etaža 42/926, koja u naravi predstavlja poslovni prostor u podrumu (I etaža), označen u Planu posebnih dijelova građevine oznakom „P4“ i obojan svijetlo ljubičastom bojom, ukupne korisne površine 63,25 m2, sa zajedničkim dijelovima (zajedničkim komun</w:t>
      </w:r>
      <w:r w:rsidR="004B361E">
        <w:rPr>
          <w:rFonts w:cs="Times New Roman" w:hAnsi="Times New Roman" w:ascii="Times New Roman"/>
          <w:sz w:val="24"/>
          <w:szCs w:val="24"/>
        </w:rPr>
        <w:t>ikacijama, tavanom i uređajima)</w:t>
      </w:r>
      <w:r w:rsidR="00EC27AC" w:rsidRPr="00EC27AC">
        <w:rPr>
          <w:rFonts w:cs="Times New Roman" w:hAnsi="Times New Roman" w:ascii="Times New Roman"/>
          <w:sz w:val="24"/>
          <w:szCs w:val="24"/>
        </w:rPr>
        <w:t>.</w:t>
      </w:r>
    </w:p>
    <w:p w:rsidRDefault="00EC27AC" w:rsidP="001D4BAE" w:rsidR="00EC27AC" w:rsidRPr="00EC27A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D4BAE" w:rsidP="001D4BAE" w:rsidR="00F46B3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6D73CB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EC04E5" w:rsidRPr="006D73CB">
        <w:rPr>
          <w:rFonts w:cs="Times New Roman" w:hAnsi="Times New Roman" w:ascii="Times New Roman"/>
          <w:sz w:val="24"/>
          <w:szCs w:val="24"/>
        </w:rPr>
        <w:t>brisanje</w:t>
      </w:r>
      <w:r w:rsidR="006D73CB">
        <w:rPr>
          <w:rFonts w:cs="Times New Roman" w:hAnsi="Times New Roman" w:ascii="Times New Roman"/>
          <w:sz w:val="24"/>
          <w:szCs w:val="24"/>
        </w:rPr>
        <w:t xml:space="preserve"> upisa</w:t>
      </w:r>
      <w:r w:rsidR="00EC04E5" w:rsidRPr="006D73CB">
        <w:rPr>
          <w:rFonts w:cs="Times New Roman" w:hAnsi="Times New Roman" w:ascii="Times New Roman"/>
          <w:sz w:val="24"/>
          <w:szCs w:val="24"/>
        </w:rPr>
        <w:t xml:space="preserve"> </w:t>
      </w:r>
      <w:r w:rsidR="00443019">
        <w:rPr>
          <w:rFonts w:cs="Times New Roman" w:hAnsi="Times New Roman" w:ascii="Times New Roman"/>
          <w:sz w:val="24"/>
          <w:szCs w:val="24"/>
        </w:rPr>
        <w:t>koji prestaju</w:t>
      </w:r>
      <w:r w:rsidR="006D73CB" w:rsidRPr="006D73CB">
        <w:rPr>
          <w:rFonts w:cs="Times New Roman" w:hAnsi="Times New Roman" w:ascii="Times New Roman"/>
          <w:sz w:val="24"/>
          <w:szCs w:val="24"/>
        </w:rPr>
        <w:t xml:space="preserve"> prodajom </w:t>
      </w:r>
      <w:r w:rsidR="008C25BE">
        <w:rPr>
          <w:rFonts w:cs="Times New Roman" w:hAnsi="Times New Roman" w:ascii="Times New Roman"/>
          <w:sz w:val="24"/>
          <w:szCs w:val="24"/>
        </w:rPr>
        <w:t>nekretnine</w:t>
      </w:r>
      <w:r w:rsidR="00443019">
        <w:rPr>
          <w:rFonts w:cs="Times New Roman" w:hAnsi="Times New Roman" w:ascii="Times New Roman"/>
          <w:sz w:val="24"/>
          <w:szCs w:val="24"/>
        </w:rPr>
        <w:t xml:space="preserve"> iz točke II. i III. izreke ovog zaključka </w:t>
      </w:r>
      <w:r w:rsidR="00F46B36" w:rsidRPr="00F46B36">
        <w:rPr>
          <w:rFonts w:cs="Times New Roman" w:hAnsi="Times New Roman" w:ascii="Times New Roman"/>
          <w:sz w:val="24"/>
          <w:szCs w:val="24"/>
        </w:rPr>
        <w:t xml:space="preserve"> i to: </w:t>
      </w:r>
    </w:p>
    <w:p w:rsidRDefault="001D4BAE" w:rsidP="001D4BAE" w:rsidR="001D4BA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7AC" w:rsidP="001D4BAE" w:rsidR="00EC27AC" w:rsidRPr="00EC27AC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 xml:space="preserve">zabilježbe otvaranja stečajnog postupka nad dužnikom BIG HOPE društvo za trgovinu i usluge s ograničenom odgovornošću Potpićan, Rudarska 8, zaprimljeno 25.09.2014. broj Z-2186/14, </w:t>
      </w:r>
    </w:p>
    <w:p w:rsidRDefault="00EC27AC" w:rsidP="001D4BAE" w:rsidR="00EC27AC" w:rsidRPr="00EC27AC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 xml:space="preserve">zabilježbe rješenja Trgovačkog suda u Rijeci poslovni broj St-772/13-79 od 19. 05. 2016., zaprimljeno 27.05.2016.g. pod brojem Z-15578/2016, </w:t>
      </w:r>
    </w:p>
    <w:p w:rsidRDefault="00EC27AC" w:rsidP="001D4BAE" w:rsidR="00EC27AC" w:rsidRPr="00EC27AC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>uknjižbe prava zaloga u iznosu od 204.000,00 kuna, uvećano za sve kamate i troškove ugovorene, uz zabilježbu ovršivosti tražbine, u korist HYPO ALPE-ADRIA-BANK D.D. ZAGREB, PODRUŽNICA PULA, PULA, GIARDINI 2, zaprimljeno 11.07.2005. broj Z-1894/2005,</w:t>
      </w:r>
    </w:p>
    <w:p w:rsidRDefault="00EC27AC" w:rsidP="001D4BAE" w:rsidR="00EC27AC" w:rsidRPr="00EC27AC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>uknjižbe prava zaloga u iznosu od 110.000,00 EUR-a u korist HYPO ALPE-ADRIA-BANK D.D. ZAGREB, PODRUŽNICA PULA, PULA, GIARDINI 2, zaprimljeno10.07.2006. broj Z-2119/06,</w:t>
      </w:r>
    </w:p>
    <w:p w:rsidRDefault="00EC27AC" w:rsidP="001D4BAE" w:rsidR="00EC27AC" w:rsidRPr="00EC27AC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 xml:space="preserve">zabilježbe ovršivosti tražbine zaprimljeno 11.07.2006. broj Z-2130/06, </w:t>
      </w:r>
    </w:p>
    <w:p w:rsidRDefault="00EC27AC" w:rsidP="001D4BAE" w:rsidR="00EC27AC" w:rsidRPr="00EC27AC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 xml:space="preserve">uknjižbe prava zaloga na iznos od 50.000,00 EUR-a u korist HYPO ALPE-ADRIA-BANK D.D. ZAGREB, PODRUŽNICA PULA, PULA, GIARDINI 2, zaprimljeno 11.10.2010. broj Z-2463/10, </w:t>
      </w:r>
    </w:p>
    <w:p w:rsidRDefault="00EC27AC" w:rsidP="001D4BAE" w:rsidR="00EC27AC" w:rsidRPr="00EC27AC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 xml:space="preserve">zabilježbe zaprimljene 11.10.2010. broj Z-2463/10, </w:t>
      </w:r>
    </w:p>
    <w:p w:rsidRDefault="00EC27AC" w:rsidP="001D4BAE" w:rsidR="00EC27AC" w:rsidRPr="00EC27AC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 xml:space="preserve">uknjižbe prava zaloga u iznosu od 20.000,00 EUR-a uvećano za kamate i troškove, zaprimljeno 28.01.2011. broj Z-215/11, </w:t>
      </w:r>
    </w:p>
    <w:p w:rsidRDefault="00EC27AC" w:rsidP="001D4BAE" w:rsidR="00EC27AC" w:rsidRPr="00EC27AC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 xml:space="preserve">zabilježbe zaprimljene 28.01.2011. broj Z-215/11, </w:t>
      </w:r>
    </w:p>
    <w:p w:rsidRDefault="00EC27AC" w:rsidP="001D4BAE" w:rsidR="00EC27AC" w:rsidRPr="00EC27AC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 xml:space="preserve">uknjižbe prava zaloga – zajedničke hipoteke na iznos od 77.000,00 EUR-a uz zabilježbu ovršivosti tražbine, u korist HYPO ALPE-ADRIA-BANK D.D., OIB: 14036333877, ZAGREB, SLAVONSKA AVENIJA 6, zaprimljeno 18.12.2012. broj Z-3002/12, </w:t>
      </w:r>
    </w:p>
    <w:p w:rsidRDefault="00EC27AC" w:rsidP="001D4BAE" w:rsidR="00EC27AC" w:rsidRPr="00EC27AC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 xml:space="preserve">zabilježbe zaprimljene 18.12.2012. broj Z-3002/12, </w:t>
      </w:r>
    </w:p>
    <w:p w:rsidRDefault="00EC27AC" w:rsidP="001D4BAE" w:rsidR="00EC27AC" w:rsidRPr="00EC27AC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 xml:space="preserve">zabilježbe obveza brisanja hipoteke zaprimljene 18.12.2012. broj Z-3002/12, </w:t>
      </w:r>
    </w:p>
    <w:p w:rsidRDefault="00EC27AC" w:rsidP="001D4BAE" w:rsidR="00EC27AC" w:rsidRPr="00EC27AC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>zabilježbe odbijanja provedbe rješenja posl. broj 3 Ovr-99/15 od 25. ožujka 2015.godine, zaprimljeno 07.07.2015. broj Z-1452/15,</w:t>
      </w:r>
    </w:p>
    <w:p w:rsidRDefault="00EC27AC" w:rsidP="001D4BAE" w:rsidR="00895372">
      <w:pPr>
        <w:pStyle w:val="Odlomakpopisa"/>
        <w:spacing w:lineRule="auto" w:line="24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EC27AC">
        <w:rPr>
          <w:rFonts w:cs="Times New Roman" w:hAnsi="Times New Roman" w:ascii="Times New Roman"/>
          <w:sz w:val="24"/>
          <w:szCs w:val="24"/>
        </w:rPr>
        <w:t>-</w:t>
      </w:r>
      <w:r w:rsidRPr="00EC27AC">
        <w:rPr>
          <w:rFonts w:cs="Times New Roman" w:hAnsi="Times New Roman" w:ascii="Times New Roman"/>
          <w:sz w:val="24"/>
          <w:szCs w:val="24"/>
        </w:rPr>
        <w:tab/>
        <w:t>uknjižbe prava zaloga radi osiguranja ukupnog iznosa od 320.545,20 kn sa zakonskom zateznom kamatom u korist REPUBLIKE HRVATSKE - MINISTARSTVO FINANCIJA - POREZNA UPRAVA - PODRUČNI URED, PAZIN, zapriml</w:t>
      </w:r>
      <w:r>
        <w:rPr>
          <w:rFonts w:cs="Times New Roman" w:hAnsi="Times New Roman" w:ascii="Times New Roman"/>
          <w:sz w:val="24"/>
          <w:szCs w:val="24"/>
        </w:rPr>
        <w:t>jeno 15.11.2013. broj Z-2345/13.</w:t>
      </w:r>
    </w:p>
    <w:p w:rsidRDefault="00443019" w:rsidP="001D4BAE" w:rsidR="00EC04E5" w:rsidRPr="00EC04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EC04E5" w:rsidRPr="00EC04E5">
        <w:rPr>
          <w:rFonts w:cs="Times New Roman" w:hAnsi="Times New Roman" w:ascii="Times New Roman"/>
          <w:sz w:val="24"/>
          <w:szCs w:val="24"/>
        </w:rPr>
        <w:t xml:space="preserve">. </w:t>
      </w:r>
      <w:r w:rsidR="006B3B04">
        <w:rPr>
          <w:rFonts w:cs="Times New Roman" w:hAnsi="Times New Roman" w:ascii="Times New Roman"/>
          <w:sz w:val="24"/>
          <w:szCs w:val="24"/>
        </w:rPr>
        <w:tab/>
      </w:r>
      <w:r w:rsidR="00EC04E5" w:rsidRPr="00EC04E5">
        <w:rPr>
          <w:rFonts w:cs="Times New Roman" w:hAnsi="Times New Roman" w:ascii="Times New Roman"/>
          <w:sz w:val="24"/>
          <w:szCs w:val="24"/>
        </w:rPr>
        <w:t>Provedbu ovog zaključka iz</w:t>
      </w:r>
      <w:r w:rsidR="00E02885">
        <w:rPr>
          <w:rFonts w:cs="Times New Roman" w:hAnsi="Times New Roman" w:ascii="Times New Roman"/>
          <w:sz w:val="24"/>
          <w:szCs w:val="24"/>
        </w:rPr>
        <w:t>vršiti će</w:t>
      </w:r>
      <w:r w:rsidR="00310C38">
        <w:rPr>
          <w:rFonts w:cs="Times New Roman" w:hAnsi="Times New Roman" w:ascii="Times New Roman"/>
          <w:sz w:val="24"/>
          <w:szCs w:val="24"/>
        </w:rPr>
        <w:t xml:space="preserve"> </w:t>
      </w:r>
      <w:r w:rsidR="00E02885">
        <w:rPr>
          <w:rFonts w:cs="Times New Roman" w:hAnsi="Times New Roman" w:ascii="Times New Roman"/>
          <w:sz w:val="24"/>
          <w:szCs w:val="24"/>
        </w:rPr>
        <w:t>Općinski sud u</w:t>
      </w:r>
      <w:r w:rsidR="00F46B36">
        <w:rPr>
          <w:rFonts w:cs="Times New Roman" w:hAnsi="Times New Roman" w:ascii="Times New Roman"/>
          <w:sz w:val="24"/>
          <w:szCs w:val="24"/>
        </w:rPr>
        <w:t xml:space="preserve"> </w:t>
      </w:r>
      <w:r w:rsidR="00895372">
        <w:rPr>
          <w:rFonts w:cs="Times New Roman" w:hAnsi="Times New Roman" w:ascii="Times New Roman"/>
          <w:sz w:val="24"/>
          <w:szCs w:val="24"/>
        </w:rPr>
        <w:t>Puli-Pola, Stalna služba u Labinu</w:t>
      </w:r>
      <w:r w:rsidR="008C25BE">
        <w:rPr>
          <w:rFonts w:cs="Times New Roman" w:hAnsi="Times New Roman" w:ascii="Times New Roman"/>
          <w:sz w:val="24"/>
          <w:szCs w:val="24"/>
        </w:rPr>
        <w:t>.</w:t>
      </w:r>
    </w:p>
    <w:p w:rsidRDefault="00EC04E5" w:rsidP="001D4BAE" w:rsid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04E5" w:rsidP="001D4BAE" w:rsidR="00EC04E5" w:rsidRPr="00EC04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C04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C25BE" w:rsidP="001D4BA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1D4BA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Rješenje o dosudi nek</w:t>
      </w:r>
      <w:r w:rsidR="008F120E">
        <w:rPr>
          <w:rFonts w:cs="Times New Roman" w:hAnsi="Times New Roman" w:ascii="Times New Roman"/>
          <w:sz w:val="24"/>
          <w:szCs w:val="24"/>
        </w:rPr>
        <w:t>retnine postalo je pravomoćno 5. rujna</w:t>
      </w:r>
      <w:r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1D4BAE" w:rsidP="001D4BAE" w:rsidR="001D4B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C25BE" w:rsidP="001D4BAE" w:rsidR="008C25BE" w:rsidRPr="008C25B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Kupac je položio kupovnu cijenu u cijelosti te je sud zaključio kao u izreci, sukladno odredbi čl. 108. st. 3. i 4. Ovršnog zakona („Narodne novine“ broj 112/12, 25/13, 93/14, 55/16, 73/17; dalje: OZ) u vezi sa čl. 247. Stečajnog zakona („Narodne Novine“ broj  71/15; dalje: SZ).</w:t>
      </w:r>
    </w:p>
    <w:p w:rsidRDefault="008C25BE" w:rsidP="001D4BAE" w:rsidR="008C25BE" w:rsidRPr="008C2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120E" w:rsidP="001D4BAE" w:rsidR="008C25BE" w:rsidRPr="008C25B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30. listopada</w:t>
      </w:r>
      <w:r w:rsidR="008C25BE" w:rsidRPr="008C25B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C25BE" w:rsidP="001D4BA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</w:t>
      </w:r>
    </w:p>
    <w:p w:rsidRDefault="008C25BE" w:rsidP="001D4BA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1D4BAE">
        <w:rPr>
          <w:rFonts w:cs="Times New Roman" w:hAnsi="Times New Roman" w:ascii="Times New Roman"/>
          <w:sz w:val="24"/>
          <w:szCs w:val="24"/>
        </w:rPr>
        <w:tab/>
      </w:r>
      <w:r w:rsidR="001D4BAE">
        <w:rPr>
          <w:rFonts w:cs="Times New Roman" w:hAnsi="Times New Roman" w:ascii="Times New Roman"/>
          <w:sz w:val="24"/>
          <w:szCs w:val="24"/>
        </w:rPr>
        <w:tab/>
      </w:r>
      <w:r w:rsidRPr="008C25BE">
        <w:rPr>
          <w:rFonts w:cs="Times New Roman" w:hAnsi="Times New Roman" w:ascii="Times New Roman"/>
          <w:sz w:val="24"/>
          <w:szCs w:val="24"/>
        </w:rPr>
        <w:t>Sutkinja</w:t>
      </w:r>
    </w:p>
    <w:p w:rsidRDefault="008C25BE" w:rsidP="001D4BA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="001D4BA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8C25BE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8C25BE" w:rsidP="001D4BA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1D4BA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4BAE" w:rsidP="001D4BAE" w:rsidR="001D4B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4BAE" w:rsidP="001D4BAE" w:rsidR="001D4B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4BAE" w:rsidP="001D4BAE" w:rsidR="001D4B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4BAE" w:rsidP="001D4BAE" w:rsidR="001D4BA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25BE" w:rsidP="001D4BA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C25BE" w:rsidP="001D4BAE" w:rsidR="008C25BE" w:rsidRPr="008C25B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8C25BE">
        <w:rPr>
          <w:rFonts w:cs="Times New Roman" w:hAnsi="Times New Roman" w:ascii="Times New Roman"/>
          <w:sz w:val="24"/>
          <w:szCs w:val="24"/>
        </w:rPr>
        <w:t>Protiv ovog zaklj</w:t>
      </w:r>
      <w:r w:rsidR="00492319">
        <w:rPr>
          <w:rFonts w:cs="Times New Roman" w:hAnsi="Times New Roman" w:ascii="Times New Roman"/>
          <w:sz w:val="24"/>
          <w:szCs w:val="24"/>
        </w:rPr>
        <w:t>učka nije dopušten pravni lijek</w:t>
      </w:r>
      <w:r w:rsidRPr="008C25BE">
        <w:rPr>
          <w:rFonts w:cs="Times New Roman" w:hAnsi="Times New Roman" w:ascii="Times New Roman"/>
          <w:sz w:val="24"/>
          <w:szCs w:val="24"/>
        </w:rPr>
        <w:t xml:space="preserve"> .</w:t>
      </w:r>
    </w:p>
    <w:p w:rsidRDefault="008C25BE" w:rsidP="001D4BAE" w:rsidR="008C25BE" w:rsidRPr="008C25B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6FAB" w:rsidP="001D4BAE" w:rsidR="00496FAB">
      <w:pPr>
        <w:spacing w:lineRule="auto" w:line="240"/>
      </w:pPr>
    </w:p>
    <w:sectPr w:rsidSect="001D4BAE" w:rsidR="00496FA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BAE" w:rsidP="001D4BAE" w:rsidR="001D4BAE">
      <w:pPr>
        <w:spacing w:lineRule="auto" w:line="240" w:after="0"/>
      </w:pPr>
      <w:r>
        <w:separator/>
      </w:r>
    </w:p>
  </w:endnote>
  <w:endnote w:id="0" w:type="continuationSeparator">
    <w:p w:rsidRDefault="001D4BAE" w:rsidP="001D4BAE" w:rsidR="001D4B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4809782"/>
      <w:docPartObj>
        <w:docPartGallery w:val="Page Numbers (Bottom of Page)"/>
        <w:docPartUnique/>
      </w:docPartObj>
    </w:sdtPr>
    <w:sdtEndPr/>
    <w:sdtContent>
      <w:p w:rsidRDefault="001D4BAE" w:rsidR="001D4BA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A4F">
          <w:rPr>
            <w:noProof/>
          </w:rPr>
          <w:t>2</w:t>
        </w:r>
        <w:r>
          <w:fldChar w:fldCharType="end"/>
        </w:r>
      </w:p>
    </w:sdtContent>
  </w:sdt>
  <w:p w:rsidRDefault="001D4BAE" w:rsidR="001D4BA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BAE" w:rsidP="001D4BAE" w:rsidR="001D4BAE">
      <w:pPr>
        <w:spacing w:lineRule="auto" w:line="240" w:after="0"/>
      </w:pPr>
      <w:r>
        <w:separator/>
      </w:r>
    </w:p>
  </w:footnote>
  <w:footnote w:id="0" w:type="continuationSeparator">
    <w:p w:rsidRDefault="001D4BAE" w:rsidP="001D4BAE" w:rsidR="001D4B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BAE" w:rsidP="001D4BAE" w:rsidR="001D4BAE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St-772/13-153</w:t>
    </w:r>
  </w:p>
  <w:p w:rsidRDefault="001D4BAE" w:rsidR="001D4B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BAE" w:rsidP="001D4BAE" w:rsidR="001D4BAE" w:rsidRPr="001D4BAE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D4BAE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D4BAE" w:rsidP="001D4BAE" w:rsidR="001D4BAE" w:rsidRPr="001D4BA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D4BA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D4BAE" w:rsidP="001D4BAE" w:rsidR="001D4BAE" w:rsidRPr="001D4BA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D4BA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D4BAE" w:rsidP="001D4BAE" w:rsidR="001D4BAE" w:rsidRPr="001D4BA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D4BA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02515"/>
    <w:multiLevelType w:val="hybridMultilevel"/>
    <w:tmpl w:val="0F6873BA"/>
    <w:lvl w:tplc="D1345DC6" w:ilvl="0">
      <w:start w:val="5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77653977"/>
    <w:multiLevelType w:val="hybridMultilevel"/>
    <w:tmpl w:val="118A4E80"/>
    <w:lvl w:tplc="64768DB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4E5"/>
    <w:rsid w:val="001D4BAE"/>
    <w:rsid w:val="00310C38"/>
    <w:rsid w:val="003B5C40"/>
    <w:rsid w:val="00443019"/>
    <w:rsid w:val="00492319"/>
    <w:rsid w:val="00496FAB"/>
    <w:rsid w:val="004B361E"/>
    <w:rsid w:val="006B3B04"/>
    <w:rsid w:val="006D73CB"/>
    <w:rsid w:val="0078486C"/>
    <w:rsid w:val="007D3B20"/>
    <w:rsid w:val="00861F52"/>
    <w:rsid w:val="00884C90"/>
    <w:rsid w:val="00895372"/>
    <w:rsid w:val="008C25BE"/>
    <w:rsid w:val="008F120E"/>
    <w:rsid w:val="00B40C44"/>
    <w:rsid w:val="00B83A2B"/>
    <w:rsid w:val="00C22AD7"/>
    <w:rsid w:val="00C74DF7"/>
    <w:rsid w:val="00C82511"/>
    <w:rsid w:val="00D82D45"/>
    <w:rsid w:val="00DE1070"/>
    <w:rsid w:val="00E02885"/>
    <w:rsid w:val="00E15BAF"/>
    <w:rsid w:val="00E81F7E"/>
    <w:rsid w:val="00E85CCE"/>
    <w:rsid w:val="00EC04E5"/>
    <w:rsid w:val="00EC27AC"/>
    <w:rsid w:val="00EC3CAE"/>
    <w:rsid w:val="00F12A4F"/>
    <w:rsid w:val="00F4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4BA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4BAE"/>
  </w:style>
  <w:style w:styleId="Podnoje" w:type="paragraph">
    <w:name w:val="footer"/>
    <w:basedOn w:val="Normal"/>
    <w:link w:val="PodnojeChar"/>
    <w:uiPriority w:val="99"/>
    <w:unhideWhenUsed/>
    <w:rsid w:val="001D4BA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D4BAE"/>
  </w:style>
  <w:style w:styleId="Tekstrezerviranogmjesta" w:type="character">
    <w:name w:val="Placeholder Text"/>
    <w:basedOn w:val="Zadanifontodlomka"/>
    <w:uiPriority w:val="99"/>
    <w:semiHidden/>
    <w:rsid w:val="00F12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A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A4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A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A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C04E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C04E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0C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0C4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4BA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4BAE"/>
  </w:style>
  <w:style w:styleId="Podnoje" w:type="paragraph">
    <w:name w:val="footer"/>
    <w:basedOn w:val="Normal"/>
    <w:link w:val="PodnojeChar"/>
    <w:uiPriority w:val="99"/>
    <w:unhideWhenUsed/>
    <w:rsid w:val="001D4BA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D4BAE"/>
  </w:style>
  <w:style w:styleId="Tekstrezerviranogmjesta" w:type="character">
    <w:name w:val="Placeholder Text"/>
    <w:basedOn w:val="Zadanifontodlomka"/>
    <w:uiPriority w:val="99"/>
    <w:semiHidden/>
    <w:rsid w:val="00F12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A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A4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A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A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</izvorni_sadrzaj>
    <derivirana_varijabla naziv="DomainObject.Predmet.OstaliListFormated_1">
      <item>Županijsko državno odvjetištvo u Puli</item>
      <item>OTP BANKA d.d.</item>
      <item>Goran Veljović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</izvorni_sadrzaj>
    <derivirana_varijabla naziv="DomainObject.Predmet.OstaliListFormatedOIB_1">
      <item>Županijsko državno odvjetištvo u Puli, OIB 52634238587</item>
      <item>OTP BANKA d.d.</item>
      <item>Goran Veljović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</izvorni_sadrzaj>
    <derivirana_varijabla naziv="DomainObject.Predmet.OstaliListNazivFormated_1">
      <item>Županijsko državno odvjetištvo u Puli</item>
      <item>OTP BANKA d.d.</item>
      <item>Goran Veljović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</izvorni_sadrzaj>
    <derivirana_varijabla naziv="DomainObject.Predmet.OstaliListNazivFormatedOIB_1">
      <item>Županijsko državno odvjetištvo u Puli, OIB 52634238587</item>
      <item>OTP BANKA d.d.</item>
      <item>Goran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izvorni_sadrzaj>
    <derivirana_varijabla naziv="DomainObject.Predmet.SudioniciListAdressOIB_1">
      <item>FINA  Pula, OIB 85821130368, Giardini 5,52 100 Pula</item>
      <item>BIG HOPE d.o.o.  Podpićan, OIB 38858625977, Rudarska 8,52 333 Podpićan</item>
      <item>Županijsko državno odvjetištvo u Puli, OIB 52634238587, Rovinjska 2a,52100 Pula</item>
      <item>OTP BANKA d.d., Ulica domovinskog rata 3,23000 Zadar</item>
      <item>Goran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657</properties:Words>
  <properties:Characters>3765</properties:Characters>
  <properties:Lines>94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2017-10-30T11:38:00Z</dcterms:created>
  <dc:creator>wsadmin</dc:creator>
  <cp:lastModifiedBy>Renata Valić</cp:lastModifiedBy>
  <cp:lastPrinted>2017-03-23T13:10:00Z</cp:lastPrinted>
  <dcterms:modified xmlns:xsi="http://www.w3.org/2001/XMLSchema-instance" xsi:type="dcterms:W3CDTF">2017-10-31T12:59:00Z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