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d46f" w14:paraId="0bdd46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 xml:space="preserve">                5. St-195/2017-2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97F2A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NIL jednostavno društvo s ograničenom odgovornošću za ugostiteljstvo i trgovinu, Daruvarski Brestovac, Daruvarski Brestovac 16, MBS: 010095802, OIB: 38302028592, 15. ožujka</w:t>
      </w:r>
      <w:r w:rsidRPr="00197F2A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>r i j e š i o   j e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NIL jednostavno društvo s ograničenom odgovornošću za ugostiteljstvo i trgovinu, Daruvarski Brestovac, Daruvarski Brestovac 16, MBS: 010095802, OIB: 38302028592.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197F2A">
        <w:rPr>
          <w:rFonts w:cs="Times New Roman" w:eastAsia="Times New Roman"/>
          <w:b/>
          <w:szCs w:val="20"/>
          <w:lang w:eastAsia="hr-HR"/>
        </w:rPr>
        <w:t>5. travnja 2017. u 9,00 sati</w:t>
      </w:r>
      <w:r w:rsidRPr="00197F2A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97F2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97F2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97F2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97F2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- zakonski zastupnik dužnika Robert </w:t>
      </w:r>
      <w:proofErr w:type="spellStart"/>
      <w:r w:rsidRPr="00197F2A">
        <w:rPr>
          <w:rFonts w:cs="Times New Roman" w:eastAsia="Times New Roman"/>
          <w:szCs w:val="20"/>
          <w:lang w:eastAsia="hr-HR"/>
        </w:rPr>
        <w:t>Ulrih</w:t>
      </w:r>
      <w:proofErr w:type="spellEnd"/>
      <w:r w:rsidRPr="00197F2A">
        <w:rPr>
          <w:rFonts w:cs="Times New Roman" w:eastAsia="Times New Roman"/>
          <w:szCs w:val="20"/>
          <w:lang w:eastAsia="hr-HR"/>
        </w:rPr>
        <w:t>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III. Nalaže se zakonskom zastupniku dužnika Robertu </w:t>
      </w:r>
      <w:proofErr w:type="spellStart"/>
      <w:r w:rsidRPr="00197F2A">
        <w:rPr>
          <w:rFonts w:cs="Times New Roman" w:eastAsia="Times New Roman"/>
          <w:szCs w:val="20"/>
          <w:lang w:eastAsia="hr-HR"/>
        </w:rPr>
        <w:t>Ulrihu</w:t>
      </w:r>
      <w:proofErr w:type="spellEnd"/>
      <w:r w:rsidRPr="00197F2A">
        <w:rPr>
          <w:rFonts w:cs="Times New Roman" w:eastAsia="Times New Roman"/>
          <w:szCs w:val="20"/>
          <w:lang w:eastAsia="hr-HR"/>
        </w:rPr>
        <w:t xml:space="preserve"> da </w:t>
      </w:r>
      <w:r w:rsidRPr="00197F2A">
        <w:rPr>
          <w:rFonts w:cs="Times New Roman" w:eastAsia="Times New Roman"/>
          <w:b/>
          <w:szCs w:val="20"/>
          <w:lang w:eastAsia="hr-HR"/>
        </w:rPr>
        <w:t>u roku od 8 dana od objave ovog rješenja na e-oglasnoj ploči suda</w:t>
      </w:r>
      <w:r w:rsidRPr="00197F2A">
        <w:rPr>
          <w:rFonts w:cs="Times New Roman" w:eastAsia="Times New Roman"/>
          <w:szCs w:val="20"/>
          <w:lang w:eastAsia="hr-HR"/>
        </w:rPr>
        <w:t xml:space="preserve"> sastavi i podnese sudu </w:t>
      </w:r>
      <w:r w:rsidRPr="00197F2A">
        <w:rPr>
          <w:rFonts w:cs="Times New Roman" w:eastAsia="Times New Roman"/>
          <w:b/>
          <w:szCs w:val="20"/>
          <w:lang w:eastAsia="hr-HR"/>
        </w:rPr>
        <w:t>pisano izvješće o financijsko-gospodarskom stanju dužnika</w:t>
      </w:r>
      <w:r w:rsidRPr="00197F2A">
        <w:rPr>
          <w:rFonts w:cs="Times New Roman" w:eastAsia="Times New Roman"/>
          <w:szCs w:val="20"/>
          <w:lang w:eastAsia="hr-HR"/>
        </w:rPr>
        <w:t>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>Obrazloženje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16. veljače 2017. podnijela prijedlog za otvaranje stečajnog postupka nad dužnikom. </w:t>
      </w:r>
      <w:r w:rsidRPr="00197F2A">
        <w:rPr>
          <w:rFonts w:cs="Times New Roman" w:eastAsia="Times New Roman"/>
          <w:szCs w:val="20"/>
          <w:lang w:eastAsia="hr-HR"/>
        </w:rPr>
        <w:t xml:space="preserve">U prijedlogu navodi da na dan 6. veljače 2017. dužnik u Očevidniku redoslijeda osnova za plaćanje ima evidentirane neizvršene osnove za plaćanje u neprekinutom razdoblju od 120 dana, u ukupnom iznosu od 12.694,52 kn, u koji iznos je uračunata kamata i naknada Financijske agencije za provedbu ovrhe na novčanim sredstvima. Prema podacima koje je FINI dostavio Hrvatski zavod za mirovinsko osiguranje </w:t>
      </w:r>
      <w:r w:rsidRPr="00197F2A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6. veljače 2017. imao evidentirane neizvršene osnove za plaćanje u neprekinutom razdoblju od 120 dana i 4 zaposlena.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U Bjelovaru, 15. ožujka </w:t>
      </w:r>
      <w:r w:rsidRPr="00197F2A">
        <w:rPr>
          <w:rFonts w:cs="Times New Roman" w:eastAsia="Times New Roman"/>
          <w:noProof/>
          <w:szCs w:val="20"/>
          <w:lang w:eastAsia="hr-HR"/>
        </w:rPr>
        <w:t>2017.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>STEČAJNI SUDAC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97F2A" w:rsidP="00197F2A" w:rsidR="00197F2A" w:rsidRPr="00197F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97F2A" w:rsidP="00197F2A" w:rsidR="00197F2A" w:rsidRPr="00197F2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7F2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 xml:space="preserve">      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7F2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7F2A" w:rsidP="00197F2A" w:rsidR="00197F2A" w:rsidRPr="00197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F2A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0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St-195/2017-2</izvorni_sadrzaj>
    <derivirana_varijabla naziv="DomainObject.Oznaka_1">St-195/2017-2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jednostavno društvo s ograničenom odgovornošću za ugostiteljstvo i trgovinu</izvorni_sadrzaj>
    <derivirana_varijabla naziv="DomainObject.Predmet.ProtustrankaFormated_1">  NIL jednostavno društvo s ograničenom odgovornošću za ugostiteljstvo i trgovinu</derivirana_varijabla>
  </DomainObject.Predmet.ProtustrankaFormated>
  <DomainObject.Predmet.ProtustrankaFormatedOIB>
    <izvorni_sadrzaj>  NIL jednostavno društvo s ograničenom odgovornošću za ugostiteljstvo i trgovinu, OIB 38302028592</izvorni_sadrzaj>
    <derivirana_varijabla naziv="DomainObject.Predmet.ProtustrankaFormatedOIB_1">  NIL jednostavno društvo s ograničenom odgovornošću za ugostiteljstvo i trgovinu, OIB 38302028592</derivirana_varijabla>
  </DomainObject.Predmet.ProtustrankaFormatedOIB>
  <DomainObject.Predmet.ProtustrankaFormatedWithAdress>
    <izvorni_sadrzaj> NIL jednostavno društvo s ograničenom odgovornošću za ugostiteljstvo i trgovinu, Daruvarski Brestovac 16, 43500 Daruvarski Brestovac</izvorni_sadrzaj>
    <derivirana_varijabla naziv="DomainObject.Predmet.ProtustrankaFormatedWithAdress_1"> NIL jednostavno društvo s ograničenom odgovornošću za ugostiteljstvo i trgovinu, Daruvarski Brestovac 16, 43500 Daruvarski Brestovac</derivirana_varijabla>
  </DomainObject.Predmet.ProtustrankaFormatedWithAdress>
  <DomainObject.Predmet.ProtustrankaFormatedWithAdressOIB>
    <izvorni_sadrzaj> NIL jednostavno društvo s ograničenom odgovornošću za ugostiteljstvo i trgovinu, OIB 38302028592, Daruvarski Brestovac 16, 43500 Daruvarski Brestovac</izvorni_sadrzaj>
    <derivirana_varijabla naziv="DomainObject.Predmet.ProtustrankaFormatedWithAdressOIB_1"> NIL jednostavno društvo s ograničenom odgovornošću za ugostiteljstvo i trgovinu, OIB 38302028592, Daruvarski Brestovac 16, 43500 Daruvarski Brestovac</derivirana_varijabla>
  </DomainObject.Predmet.ProtustrankaFormatedWithAdressOIB>
  <DomainObject.Predmet.ProtustrankaWithAdress>
    <izvorni_sadrzaj>NIL jednostavno društvo s ograničenom odgovornošću za ugostiteljstvo i trgovinu Daruvarski Brestovac 16, 43500 Daruvarski Brestovac</izvorni_sadrzaj>
    <derivirana_varijabla naziv="DomainObject.Predmet.ProtustrankaWithAdress_1">NIL jednostavno društvo s ograničenom odgovornošću za ugostiteljstvo i trgovinu Daruvarski Brestovac 16, 43500 Daruvarski Brestovac</derivirana_varijabla>
  </DomainObject.Predmet.ProtustrankaWithAdress>
  <DomainObject.Predmet.ProtustrankaWithAdressOIB>
    <izvorni_sadrzaj>NIL jednostavno društvo s ograničenom odgovornošću za ugostiteljstvo i trgovinu, OIB 38302028592, Daruvarski Brestovac 16, 43500 Daruvarski Brestovac</izvorni_sadrzaj>
    <derivirana_varijabla naziv="DomainObject.Predmet.ProtustrankaWithAdressOIB_1">NIL jednostavno društvo s ograničenom odgovornošću za ugostiteljstvo i trgovinu, OIB 38302028592, Daruvarski Brestovac 16, 43500 Daruvarski Brestovac</derivirana_varijabla>
  </DomainObject.Predmet.ProtustrankaWithAdressOIB>
  <DomainObject.Predmet.ProtustrankaNazivFormated>
    <izvorni_sadrzaj>NIL jednostavno društvo s ograničenom odgovornošću za ugostiteljstvo i trgovinu</izvorni_sadrzaj>
    <derivirana_varijabla naziv="DomainObject.Predmet.ProtustrankaNazivFormated_1">NIL jednostavno društvo s ograničenom odgovornošću za ugostiteljstvo i trgovinu</derivirana_varijabla>
  </DomainObject.Predmet.ProtustrankaNazivFormated>
  <DomainObject.Predmet.ProtustrankaNazivFormatedOIB>
    <izvorni_sadrzaj>NIL jednostavno društvo s ograničenom odgovornošću za ugostiteljstvo i trgovinu, OIB 38302028592</izvorni_sadrzaj>
    <derivirana_varijabla naziv="DomainObject.Predmet.ProtustrankaNazivFormatedOIB_1">NIL jednostavno društvo s ograničenom odgovornošću za ugostiteljstvo i trgovinu, OIB 38302028592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NIL jednostavno društvo s ograničenom odgovornošću za ugostiteljstvo i trgovinu</item>
    </izvorni_sadrzaj>
    <derivirana_varijabla naziv="DomainObject.Predmet.ProtuStrankaListFormated_1">
      <item>NIL jednostavno društvo s ograničenom odgovornošću za ugostiteljstvo i trgovinu</item>
    </derivirana_varijabla>
  </DomainObject.Predmet.ProtuStrankaListFormated>
  <DomainObject.Predmet.ProtuStrankaListFormatedOIB>
    <izvorni_sadrzaj>
      <item>NIL jednostavno društvo s ograničenom odgovornošću za ugostiteljstvo i trgovinu, OIB 38302028592</item>
    </izvorni_sadrzaj>
    <derivirana_varijabla naziv="DomainObject.Predmet.ProtuStrankaListFormatedOIB_1">
      <item>NIL jednostavno društvo s ograničenom odgovornošću za ugostiteljstvo i trgovinu, OIB 38302028592</item>
    </derivirana_varijabla>
  </DomainObject.Predmet.ProtuStrankaListFormatedOIB>
  <DomainObject.Predmet.ProtuStrankaListFormatedWithAdress>
    <izvorni_sadrzaj>
      <item>NIL jednostavno društvo s ograničenom odgovornošću za ugostiteljstvo i trgovinu, Daruvarski Brestovac 16, 43500 Daruvarski Brestovac</item>
    </izvorni_sadrzaj>
    <derivirana_varijabla naziv="DomainObject.Predmet.ProtuStrankaListFormatedWithAdress_1">
      <item>NIL jednostavno društvo s ograničenom odgovornošću za ugostiteljstvo i trgovinu, Daruvarski Brestovac 16, 43500 Daruvarski Brestovac</item>
    </derivirana_varijabla>
  </DomainObject.Predmet.ProtuStrankaListFormatedWithAdress>
  <DomainObject.Predmet.ProtuStrankaListFormatedWithAdressOIB>
    <izvorni_sadrzaj>
      <item>NIL jednostavno društvo s ograničenom odgovornošću za ugostiteljstvo i trgovinu, OIB 38302028592, Daruvarski Brestovac 16, 43500 Daruvarski Brestovac</item>
    </izvorni_sadrzaj>
    <derivirana_varijabla naziv="DomainObject.Predmet.ProtuStrankaListFormatedWithAdressOIB_1">
      <item>NIL jednostavno društvo s ograničenom odgovornošću za ugostiteljstvo i trgovinu, OIB 38302028592, Daruvarski Brestovac 16, 43500 Daruvarski Brestovac</item>
    </derivirana_varijabla>
  </DomainObject.Predmet.ProtuStrankaListFormatedWithAdressOIB>
  <DomainObject.Predmet.ProtuStrankaListNazivFormated>
    <izvorni_sadrzaj>
      <item>NIL jednostavno društvo s ograničenom odgovornošću za ugostiteljstvo i trgovinu</item>
    </izvorni_sadrzaj>
    <derivirana_varijabla naziv="DomainObject.Predmet.ProtuStrankaListNazivFormated_1">
      <item>NIL jednostavno društvo s ograničenom odgovornošću za ugostiteljstvo i trgovinu</item>
    </derivirana_varijabla>
  </DomainObject.Predmet.ProtuStrankaListNazivFormated>
  <DomainObject.Predmet.ProtuStrankaListNazivFormatedOIB>
    <izvorni_sadrzaj>
      <item>NIL jednostavno društvo s ograničenom odgovornošću za ugostiteljstvo i trgovinu, OIB 38302028592</item>
    </izvorni_sadrzaj>
    <derivirana_varijabla naziv="DomainObject.Predmet.ProtuStrankaListNazivFormatedOIB_1">
      <item>NIL jednostavno društvo s ograničenom odgovornošću za ugostiteljstvo i trgovinu, OIB 38302028592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St-195/2017-2</izvorni_sadrzaj>
    <derivirana_varijabla naziv="DomainObject.PoslovniBrojDokumenta_1">St-195/2017-2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NIL jednostavno društvo s ograničenom odgovornošću za ugostiteljstvo i trgovinu</izvorni_sadrzaj>
    <derivirana_varijabla naziv="DomainObject.Predmet.ProtustrankaIDrugi_1">NIL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NIL jednostavno društvo s ograničenom odgovornošću za ugostiteljstvo i trgovinu, OIB 38302028592, Daruvarski Brestovac 16, 43500 Daruvarski Brestovac</izvorni_sadrzaj>
    <derivirana_varijabla naziv="DomainObject.Predmet.ProtustrankaIDrugiAdressOIB_1">NIL jednostavno društvo s ograničenom odgovornošću za ugostiteljstvo i trgovinu, OIB 38302028592, Daruvarski Brestovac 16, 43500 Daruvarski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NIL jednostavno društvo s ograničenom odgovornošću za ugostiteljstvo i trgovinu</item>
    </izvorni_sadrzaj>
    <derivirana_varijabla naziv="DomainObject.Predmet.SudioniciListNaziv_1">
      <item>FINA, RC ZAGREB, Podružnica BJELOVAR</item>
      <item>NIL jednostavno društvo s ograničenom odgovornošću za ugostiteljstvo i trgovinu</item>
    </derivirana_varijabla>
  </DomainObject.Predmet.SudioniciListNaziv>
  <DomainObject.Predmet.SudioniciListAdressOIB>
    <izvorni_sadrzaj>
      <item>FINA, RC ZAGREB, Podružnica BJELOVAR, OIB 85821130368, F. Supila 4,43000 Bjelovar</item>
      <item>NIL jednostavno društvo s ograničenom odgovornošću za ugostiteljstvo i trgovinu, OIB 38302028592, Daruvarski Brestovac 16,43500 Daruvarski Brestovac</item>
    </izvorni_sadrzaj>
    <derivirana_varijabla naziv="DomainObject.Predmet.SudioniciListAdressOIB_1">
      <item>FINA, RC ZAGREB, Podružnica BJELOVAR, OIB 85821130368, F. Supila 4,43000 Bjelovar</item>
      <item>NIL jednostavno društvo s ograničenom odgovornošću za ugostiteljstvo i trgovinu, OIB 38302028592, Daruvarski Brestovac 16,43500 Daruvarski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DA608-2D84-4FD7-9111-5731958B0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2988</properties:Characters>
  <properties:Lines>91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2017-03-16T08:14:00Z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