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eaed7" w14:paraId="0feaed7" w:rsidRDefault="009E7EC2" w:rsidR="009E7EC2" w:rsidRPr="00AA3C45">
      <w:pPr>
        <w15:collapsed w:val="false"/>
        <w:rPr>
          <w:rFonts w:hAnsi="Times New Roman" w:ascii="Times New Roman"/>
          <w:sz w:val="24"/>
          <w:szCs w:val="24"/>
        </w:rPr>
      </w:pPr>
      <w:bookmarkStart w:name="_GoBack" w:id="0"/>
      <w:bookmarkEnd w:id="0"/>
    </w:p>
    <w:p w:rsidRDefault="00466359" w:rsidP="00AA3C45" w:rsidR="009E7EC2" w:rsidRPr="00AA3C45">
      <w:pPr>
        <w:ind w:left="708"/>
        <w:rPr>
          <w:rFonts w:hAnsi="Times New Roman" w:ascii="Times New Roman"/>
          <w:b/>
          <w:sz w:val="24"/>
          <w:szCs w:val="24"/>
        </w:rPr>
      </w:pPr>
      <w:r>
        <w:rPr>
          <w:rFonts w:hAnsi="Times New Roman" w:ascii="Times New Roman"/>
          <w:noProof/>
          <w:sz w:val="24"/>
          <w:szCs w:val="24"/>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AA3C45" w:rsidRPr="00AA3C45">
        <w:rPr>
          <w:rFonts w:hAnsi="Times New Roman" w:ascii="Times New Roman"/>
          <w:noProof/>
          <w:sz w:val="24"/>
          <w:szCs w:val="24"/>
          <w:lang w:eastAsia="hr-HR"/>
        </w:rPr>
        <w:tab/>
      </w:r>
      <w:r w:rsidR="00AA3C45" w:rsidRPr="00AA3C45">
        <w:rPr>
          <w:rFonts w:hAnsi="Times New Roman" w:ascii="Times New Roman"/>
          <w:noProof/>
          <w:sz w:val="24"/>
          <w:szCs w:val="24"/>
          <w:lang w:eastAsia="hr-HR"/>
        </w:rPr>
        <w:tab/>
      </w:r>
      <w:r w:rsidR="00AA3C45" w:rsidRPr="00AA3C45">
        <w:rPr>
          <w:rFonts w:hAnsi="Times New Roman" w:ascii="Times New Roman"/>
          <w:noProof/>
          <w:sz w:val="24"/>
          <w:szCs w:val="24"/>
          <w:lang w:eastAsia="hr-HR"/>
        </w:rPr>
        <w:tab/>
      </w:r>
      <w:r w:rsidR="00AA3C45" w:rsidRPr="00AA3C45">
        <w:rPr>
          <w:rFonts w:hAnsi="Times New Roman" w:ascii="Times New Roman"/>
          <w:noProof/>
          <w:sz w:val="24"/>
          <w:szCs w:val="24"/>
          <w:lang w:eastAsia="hr-HR"/>
        </w:rPr>
        <w:tab/>
      </w:r>
      <w:r w:rsidR="00AA3C45" w:rsidRPr="00AA3C45">
        <w:rPr>
          <w:rFonts w:hAnsi="Times New Roman" w:ascii="Times New Roman"/>
          <w:noProof/>
          <w:sz w:val="24"/>
          <w:szCs w:val="24"/>
          <w:lang w:eastAsia="hr-HR"/>
        </w:rPr>
        <w:tab/>
      </w:r>
      <w:r w:rsidR="00AA3C45" w:rsidRPr="00AA3C45">
        <w:rPr>
          <w:rFonts w:hAnsi="Times New Roman" w:ascii="Times New Roman"/>
          <w:noProof/>
          <w:sz w:val="24"/>
          <w:szCs w:val="24"/>
          <w:lang w:eastAsia="hr-HR"/>
        </w:rPr>
        <w:tab/>
        <w:t xml:space="preserve">     </w:t>
      </w:r>
      <w:r w:rsidR="00F638FF">
        <w:rPr>
          <w:rFonts w:hAnsi="Times New Roman" w:ascii="Times New Roman"/>
          <w:noProof/>
          <w:sz w:val="24"/>
          <w:szCs w:val="24"/>
          <w:lang w:eastAsia="hr-HR"/>
        </w:rPr>
        <w:tab/>
      </w:r>
      <w:r w:rsidR="00323E42" w:rsidRPr="00AA3C45">
        <w:rPr>
          <w:rFonts w:hAnsi="Times New Roman" w:ascii="Times New Roman"/>
          <w:b/>
          <w:sz w:val="24"/>
          <w:szCs w:val="24"/>
        </w:rPr>
        <w:t>Posl. br</w:t>
      </w:r>
      <w:r w:rsidR="00925A8E" w:rsidRPr="00AA3C45">
        <w:rPr>
          <w:rFonts w:hAnsi="Times New Roman" w:ascii="Times New Roman"/>
          <w:b/>
          <w:sz w:val="24"/>
          <w:szCs w:val="24"/>
        </w:rPr>
        <w:t>.</w:t>
      </w:r>
      <w:r w:rsidR="00E224C8" w:rsidRPr="00AA3C45">
        <w:rPr>
          <w:rFonts w:hAnsi="Times New Roman" w:ascii="Times New Roman"/>
          <w:b/>
          <w:sz w:val="24"/>
          <w:szCs w:val="24"/>
        </w:rPr>
        <w:t xml:space="preserve"> 12. St-233</w:t>
      </w:r>
      <w:r w:rsidR="00323E42" w:rsidRPr="00AA3C45">
        <w:rPr>
          <w:rFonts w:hAnsi="Times New Roman" w:ascii="Times New Roman"/>
          <w:b/>
          <w:sz w:val="24"/>
          <w:szCs w:val="24"/>
        </w:rPr>
        <w:t>/2012</w:t>
      </w:r>
    </w:p>
    <w:p w:rsidRDefault="00AA3C45" w:rsidP="00225862" w:rsidR="00AA3C45" w:rsidRPr="00AA3C45">
      <w:pPr>
        <w:rPr>
          <w:rFonts w:hAnsi="Times New Roman" w:ascii="Times New Roman"/>
          <w:sz w:val="8"/>
          <w:szCs w:val="8"/>
          <w:lang w:eastAsia="hr-HR"/>
        </w:rPr>
      </w:pPr>
    </w:p>
    <w:p w:rsidRDefault="009E7EC2" w:rsidP="009E7EC2" w:rsidR="009E7EC2" w:rsidRPr="00AA3C45">
      <w:pPr>
        <w:pStyle w:val="Naslov1"/>
        <w:jc w:val="both"/>
      </w:pPr>
      <w:r w:rsidRPr="00AA3C45">
        <w:t>REPUBLIKA HRVATSKA</w:t>
      </w:r>
    </w:p>
    <w:p w:rsidRDefault="009E7EC2" w:rsidP="009E7EC2" w:rsidR="009E7EC2" w:rsidRPr="00AA3C45">
      <w:pPr>
        <w:jc w:val="both"/>
        <w:rPr>
          <w:rFonts w:hAnsi="Times New Roman" w:ascii="Times New Roman"/>
          <w:b/>
          <w:sz w:val="24"/>
          <w:szCs w:val="24"/>
        </w:rPr>
      </w:pPr>
      <w:r w:rsidRPr="00AA3C45">
        <w:rPr>
          <w:rFonts w:hAnsi="Times New Roman" w:ascii="Times New Roman"/>
          <w:b/>
          <w:sz w:val="24"/>
          <w:szCs w:val="24"/>
        </w:rPr>
        <w:t xml:space="preserve">TRGOVAČKI SUD U SPLITU </w:t>
      </w:r>
      <w:r w:rsidRPr="00AA3C45">
        <w:rPr>
          <w:rFonts w:hAnsi="Times New Roman" w:ascii="Times New Roman"/>
          <w:sz w:val="24"/>
          <w:szCs w:val="24"/>
        </w:rPr>
        <w:t xml:space="preserve">            </w:t>
      </w:r>
      <w:r w:rsidRPr="00AA3C45">
        <w:rPr>
          <w:rFonts w:hAnsi="Times New Roman" w:ascii="Times New Roman"/>
          <w:sz w:val="24"/>
          <w:szCs w:val="24"/>
        </w:rPr>
        <w:tab/>
      </w:r>
      <w:r w:rsidRPr="00AA3C45">
        <w:rPr>
          <w:rFonts w:hAnsi="Times New Roman" w:ascii="Times New Roman"/>
          <w:sz w:val="24"/>
          <w:szCs w:val="24"/>
        </w:rPr>
        <w:tab/>
      </w:r>
      <w:r w:rsidRPr="00AA3C45">
        <w:rPr>
          <w:rFonts w:hAnsi="Times New Roman" w:ascii="Times New Roman"/>
          <w:sz w:val="24"/>
          <w:szCs w:val="24"/>
        </w:rPr>
        <w:tab/>
        <w:t xml:space="preserve">      </w:t>
      </w:r>
    </w:p>
    <w:p w:rsidRDefault="009E7EC2" w:rsidP="009E7EC2" w:rsidR="009E7EC2" w:rsidRPr="00AA3C45">
      <w:pPr>
        <w:rPr>
          <w:rFonts w:hAnsi="Times New Roman" w:ascii="Times New Roman"/>
          <w:b/>
          <w:sz w:val="24"/>
          <w:szCs w:val="24"/>
        </w:rPr>
      </w:pPr>
      <w:r w:rsidRPr="00AA3C45">
        <w:rPr>
          <w:rFonts w:hAnsi="Times New Roman" w:ascii="Times New Roman"/>
          <w:b/>
          <w:sz w:val="24"/>
          <w:szCs w:val="24"/>
        </w:rPr>
        <w:t>Split, Sukoišanska br. 6.</w:t>
      </w:r>
    </w:p>
    <w:p w:rsidRDefault="009E7EC2" w:rsidP="009E7EC2" w:rsidR="009E7EC2" w:rsidRPr="00AA3C45">
      <w:pPr>
        <w:rPr>
          <w:rFonts w:hAnsi="Times New Roman" w:ascii="Times New Roman"/>
          <w:sz w:val="24"/>
          <w:szCs w:val="24"/>
        </w:rPr>
      </w:pPr>
    </w:p>
    <w:p w:rsidRDefault="001B5BA6" w:rsidP="001B5BA6" w:rsidR="001B5BA6" w:rsidRPr="00AA3C45">
      <w:pPr>
        <w:pStyle w:val="Naslov1"/>
      </w:pPr>
      <w:r w:rsidRPr="00AA3C45">
        <w:t>R E P U B L I K A   H R V A T S K A</w:t>
      </w:r>
    </w:p>
    <w:p w:rsidRDefault="001B5BA6" w:rsidP="001B5BA6" w:rsidR="001B5BA6" w:rsidRPr="00AA3C45">
      <w:pPr>
        <w:rPr>
          <w:rFonts w:hAnsi="Times New Roman" w:ascii="Times New Roman"/>
          <w:sz w:val="24"/>
          <w:szCs w:val="24"/>
          <w:lang w:eastAsia="hr-HR"/>
        </w:rPr>
      </w:pPr>
    </w:p>
    <w:p w:rsidRDefault="009E7EC2" w:rsidP="009E7EC2" w:rsidR="009E7EC2" w:rsidRPr="00AA3C45">
      <w:pPr>
        <w:pStyle w:val="Naslov2"/>
        <w:rPr>
          <w:b/>
          <w:bCs/>
          <w:szCs w:val="24"/>
        </w:rPr>
      </w:pPr>
      <w:r w:rsidRPr="00AA3C45">
        <w:rPr>
          <w:b/>
          <w:bCs/>
          <w:szCs w:val="24"/>
        </w:rPr>
        <w:t>R J E Š E NJ E</w:t>
      </w:r>
    </w:p>
    <w:p w:rsidRDefault="009E7EC2" w:rsidP="009E7EC2" w:rsidR="009E7EC2" w:rsidRPr="00AA3C45">
      <w:pPr>
        <w:rPr>
          <w:rFonts w:hAnsi="Times New Roman" w:ascii="Times New Roman"/>
          <w:sz w:val="24"/>
          <w:szCs w:val="24"/>
        </w:rPr>
      </w:pPr>
    </w:p>
    <w:p w:rsidRDefault="009E7EC2" w:rsidP="00F638FF" w:rsidR="00C81434" w:rsidRPr="00AA3C45">
      <w:pPr>
        <w:pStyle w:val="Tijeloteksta"/>
        <w:rPr>
          <w:szCs w:val="24"/>
          <w:lang w:val="hr-HR"/>
        </w:rPr>
      </w:pPr>
      <w:r w:rsidRPr="00AA3C45">
        <w:rPr>
          <w:szCs w:val="24"/>
          <w:lang w:val="hr-HR"/>
        </w:rPr>
        <w:tab/>
      </w:r>
      <w:r w:rsidR="00C81434" w:rsidRPr="00AA3C45">
        <w:rPr>
          <w:szCs w:val="24"/>
          <w:lang w:val="hr-HR"/>
        </w:rPr>
        <w:t>Tr</w:t>
      </w:r>
      <w:r w:rsidR="001D704A">
        <w:rPr>
          <w:szCs w:val="24"/>
          <w:lang w:val="hr-HR"/>
        </w:rPr>
        <w:t>govački sud u Splitu, po sucu t</w:t>
      </w:r>
      <w:r w:rsidR="00C81434" w:rsidRPr="00AA3C45">
        <w:rPr>
          <w:szCs w:val="24"/>
          <w:lang w:val="hr-HR"/>
        </w:rPr>
        <w:t xml:space="preserve">og suda Pašku Bačiću, kao stečajnom sucu, u stečajnom postupku nad stečajnim dužnikom </w:t>
      </w:r>
      <w:r w:rsidR="00E224C8" w:rsidRPr="00AA3C45">
        <w:rPr>
          <w:szCs w:val="24"/>
          <w:lang w:val="hr-HR"/>
        </w:rPr>
        <w:t>REMONT d.o.o. u stečaju, Kaštel Sućurac, Cesta dr. Franje Tuđmana bb, OIB: 68419353480</w:t>
      </w:r>
      <w:r w:rsidR="00C81434" w:rsidRPr="00AA3C45">
        <w:rPr>
          <w:szCs w:val="24"/>
          <w:lang w:val="hr-HR"/>
        </w:rPr>
        <w:t xml:space="preserve">, </w:t>
      </w:r>
      <w:r w:rsidR="00991CFD" w:rsidRPr="00AA3C45">
        <w:rPr>
          <w:szCs w:val="24"/>
          <w:lang w:val="hr-HR"/>
        </w:rPr>
        <w:t>kojeg zastupa stečajni</w:t>
      </w:r>
      <w:r w:rsidR="00C81434" w:rsidRPr="00AA3C45">
        <w:rPr>
          <w:szCs w:val="24"/>
          <w:lang w:val="hr-HR"/>
        </w:rPr>
        <w:t xml:space="preserve"> upravitelj</w:t>
      </w:r>
      <w:r w:rsidR="003124FF" w:rsidRPr="00AA3C45">
        <w:rPr>
          <w:szCs w:val="24"/>
          <w:lang w:val="hr-HR"/>
        </w:rPr>
        <w:t xml:space="preserve"> </w:t>
      </w:r>
      <w:r w:rsidR="00E224C8" w:rsidRPr="00AA3C45">
        <w:rPr>
          <w:szCs w:val="24"/>
          <w:lang w:val="hr-HR"/>
        </w:rPr>
        <w:t>Marko Bitanga iz Podstrane, Radićeva 49</w:t>
      </w:r>
      <w:r w:rsidR="00C81434" w:rsidRPr="00AA3C45">
        <w:rPr>
          <w:szCs w:val="24"/>
          <w:lang w:val="hr-HR"/>
        </w:rPr>
        <w:t xml:space="preserve">, dana </w:t>
      </w:r>
      <w:r w:rsidR="00F638FF">
        <w:rPr>
          <w:szCs w:val="24"/>
          <w:lang w:val="hr-HR"/>
        </w:rPr>
        <w:t>25</w:t>
      </w:r>
      <w:r w:rsidR="00F61356" w:rsidRPr="00AA3C45">
        <w:rPr>
          <w:szCs w:val="24"/>
          <w:lang w:val="hr-HR"/>
        </w:rPr>
        <w:t xml:space="preserve">. </w:t>
      </w:r>
      <w:r w:rsidR="00F638FF">
        <w:rPr>
          <w:szCs w:val="24"/>
          <w:lang w:val="hr-HR"/>
        </w:rPr>
        <w:t>studenog</w:t>
      </w:r>
      <w:r w:rsidR="001B5BA6" w:rsidRPr="00AA3C45">
        <w:rPr>
          <w:szCs w:val="24"/>
          <w:lang w:val="hr-HR"/>
        </w:rPr>
        <w:t xml:space="preserve"> 2015</w:t>
      </w:r>
      <w:r w:rsidR="00C81434" w:rsidRPr="00AA3C45">
        <w:rPr>
          <w:szCs w:val="24"/>
          <w:lang w:val="hr-HR"/>
        </w:rPr>
        <w:t>. god.</w:t>
      </w:r>
    </w:p>
    <w:p w:rsidRDefault="009E7EC2" w:rsidP="00F638FF" w:rsidR="009E7EC2" w:rsidRPr="00AA3C45">
      <w:pPr>
        <w:jc w:val="both"/>
        <w:rPr>
          <w:rFonts w:hAnsi="Times New Roman" w:ascii="Times New Roman"/>
          <w:sz w:val="24"/>
          <w:szCs w:val="24"/>
        </w:rPr>
      </w:pPr>
    </w:p>
    <w:p w:rsidRDefault="009E7EC2" w:rsidP="009E7EC2" w:rsidR="009E7EC2" w:rsidRPr="00AA3C45">
      <w:pPr>
        <w:rPr>
          <w:rFonts w:hAnsi="Times New Roman" w:ascii="Times New Roman"/>
          <w:sz w:val="24"/>
          <w:szCs w:val="24"/>
        </w:rPr>
      </w:pPr>
    </w:p>
    <w:p w:rsidRDefault="009E7EC2" w:rsidP="009E7EC2" w:rsidR="009E7EC2" w:rsidRPr="00AA3C45">
      <w:pPr>
        <w:jc w:val="center"/>
        <w:rPr>
          <w:rFonts w:hAnsi="Times New Roman" w:ascii="Times New Roman"/>
          <w:sz w:val="24"/>
          <w:szCs w:val="24"/>
        </w:rPr>
      </w:pPr>
      <w:r w:rsidRPr="00AA3C45">
        <w:rPr>
          <w:rFonts w:hAnsi="Times New Roman" w:ascii="Times New Roman"/>
          <w:sz w:val="24"/>
          <w:szCs w:val="24"/>
        </w:rPr>
        <w:t xml:space="preserve">r i j e š i o    j e                                               </w:t>
      </w:r>
    </w:p>
    <w:p w:rsidRDefault="009E7EC2" w:rsidP="009E7EC2" w:rsidR="009E7EC2" w:rsidRPr="00AA3C45">
      <w:pPr>
        <w:jc w:val="both"/>
        <w:rPr>
          <w:rFonts w:hAnsi="Times New Roman" w:ascii="Times New Roman"/>
          <w:sz w:val="24"/>
          <w:szCs w:val="24"/>
        </w:rPr>
      </w:pPr>
    </w:p>
    <w:p w:rsidRDefault="00AA3C45" w:rsidP="00AA3C45" w:rsidR="009E7EC2" w:rsidRPr="00AA3C45">
      <w:pPr>
        <w:jc w:val="both"/>
        <w:rPr>
          <w:rFonts w:hAnsi="Times New Roman" w:ascii="Times New Roman"/>
          <w:sz w:val="24"/>
          <w:szCs w:val="24"/>
        </w:rPr>
      </w:pPr>
      <w:r w:rsidRPr="00AA3C45">
        <w:rPr>
          <w:rFonts w:hAnsi="Times New Roman" w:ascii="Times New Roman"/>
          <w:sz w:val="24"/>
          <w:szCs w:val="24"/>
        </w:rPr>
        <w:t>I</w:t>
      </w:r>
      <w:r w:rsidR="00463007">
        <w:rPr>
          <w:rFonts w:hAnsi="Times New Roman" w:ascii="Times New Roman"/>
          <w:sz w:val="24"/>
          <w:szCs w:val="24"/>
        </w:rPr>
        <w:t>.</w:t>
      </w:r>
      <w:r w:rsidRPr="00AA3C45">
        <w:rPr>
          <w:rFonts w:hAnsi="Times New Roman" w:ascii="Times New Roman"/>
          <w:sz w:val="24"/>
          <w:szCs w:val="24"/>
        </w:rPr>
        <w:t xml:space="preserve"> Određuje se prodaja imovine stečajnog dužnika</w:t>
      </w:r>
      <w:r w:rsidR="00F638FF" w:rsidRPr="00F638FF">
        <w:rPr>
          <w:szCs w:val="24"/>
        </w:rPr>
        <w:t xml:space="preserve"> </w:t>
      </w:r>
      <w:r w:rsidR="00F638FF" w:rsidRPr="00F638FF">
        <w:rPr>
          <w:rFonts w:hAnsi="Times New Roman" w:ascii="Times New Roman"/>
          <w:sz w:val="24"/>
          <w:szCs w:val="24"/>
        </w:rPr>
        <w:t>REMONT d.o.o. u stečaju, Kaštel Sućurac</w:t>
      </w:r>
      <w:r w:rsidR="0040405E">
        <w:rPr>
          <w:rFonts w:hAnsi="Times New Roman" w:ascii="Times New Roman"/>
          <w:sz w:val="24"/>
          <w:szCs w:val="24"/>
        </w:rPr>
        <w:t xml:space="preserve"> u stečajnom postupku</w:t>
      </w:r>
      <w:r w:rsidR="000E544B">
        <w:rPr>
          <w:rFonts w:hAnsi="Times New Roman" w:ascii="Times New Roman"/>
          <w:sz w:val="24"/>
          <w:szCs w:val="24"/>
        </w:rPr>
        <w:t xml:space="preserve"> i to</w:t>
      </w:r>
      <w:r w:rsidRPr="00AA3C45">
        <w:rPr>
          <w:rFonts w:hAnsi="Times New Roman" w:ascii="Times New Roman"/>
          <w:sz w:val="24"/>
          <w:szCs w:val="24"/>
        </w:rPr>
        <w:t>:</w:t>
      </w:r>
    </w:p>
    <w:p w:rsidRDefault="00AA3C45" w:rsidP="00AA3C45" w:rsidR="00AA3C45" w:rsidRPr="004C068C">
      <w:pPr>
        <w:jc w:val="both"/>
        <w:rPr>
          <w:rFonts w:hAnsi="Times New Roman" w:ascii="Times New Roman"/>
        </w:rPr>
      </w:pPr>
    </w:p>
    <w:p w:rsidRDefault="0040405E" w:rsidP="00AA3C45" w:rsidR="00AA3C45" w:rsidRPr="00463007">
      <w:pPr>
        <w:jc w:val="both"/>
        <w:rPr>
          <w:rFonts w:hAnsi="Times New Roman" w:ascii="Times New Roman"/>
          <w:sz w:val="24"/>
          <w:szCs w:val="24"/>
        </w:rPr>
      </w:pPr>
      <w:r>
        <w:rPr>
          <w:rFonts w:hAnsi="Times New Roman" w:ascii="Times New Roman"/>
          <w:sz w:val="24"/>
          <w:szCs w:val="24"/>
        </w:rPr>
        <w:t>A</w:t>
      </w:r>
      <w:r w:rsidR="00AA3C45" w:rsidRPr="00463007">
        <w:rPr>
          <w:rFonts w:hAnsi="Times New Roman" w:ascii="Times New Roman"/>
          <w:sz w:val="24"/>
          <w:szCs w:val="24"/>
        </w:rPr>
        <w:t>) Osnovna sredstva</w:t>
      </w:r>
      <w:r w:rsidR="000E544B">
        <w:rPr>
          <w:rFonts w:hAnsi="Times New Roman" w:ascii="Times New Roman"/>
          <w:sz w:val="24"/>
          <w:szCs w:val="24"/>
        </w:rPr>
        <w:t xml:space="preserve"> s utvrđenom vrijednosti</w:t>
      </w:r>
      <w:r w:rsidR="00AA3C45" w:rsidRPr="00463007">
        <w:rPr>
          <w:rFonts w:hAnsi="Times New Roman" w:ascii="Times New Roman"/>
          <w:sz w:val="24"/>
          <w:szCs w:val="24"/>
        </w:rPr>
        <w:t>:</w:t>
      </w:r>
    </w:p>
    <w:p w:rsidRDefault="00AA3C45" w:rsidP="00AA3C45" w:rsidR="00AA3C45" w:rsidRPr="00AA3C45">
      <w:pPr>
        <w:jc w:val="both"/>
        <w:rPr>
          <w:rFonts w:hAnsi="Times New Roman" w:ascii="Times New Roman"/>
          <w:sz w:val="24"/>
          <w:szCs w:val="24"/>
        </w:rPr>
      </w:pPr>
      <w:r w:rsidRPr="00AA3C45">
        <w:rPr>
          <w:rFonts w:hAnsi="Times New Roman" w:ascii="Times New Roman"/>
          <w:sz w:val="24"/>
          <w:szCs w:val="24"/>
        </w:rPr>
        <w:t>1. Abraz. cirkular PROGR</w:t>
      </w:r>
      <w:r w:rsidR="00312B82">
        <w:rPr>
          <w:rFonts w:hAnsi="Times New Roman" w:ascii="Times New Roman"/>
          <w:sz w:val="24"/>
          <w:szCs w:val="24"/>
        </w:rPr>
        <w:t xml:space="preserve"> – </w:t>
      </w:r>
      <w:r w:rsidR="001D704A">
        <w:rPr>
          <w:rFonts w:hAnsi="Times New Roman" w:ascii="Times New Roman"/>
          <w:sz w:val="24"/>
          <w:szCs w:val="24"/>
        </w:rPr>
        <w:t>355,00 kn;</w:t>
      </w:r>
      <w:r w:rsidRPr="00AA3C45">
        <w:rPr>
          <w:rFonts w:hAnsi="Times New Roman" w:ascii="Times New Roman"/>
          <w:sz w:val="24"/>
          <w:szCs w:val="24"/>
        </w:rPr>
        <w:t xml:space="preserve"> </w:t>
      </w:r>
    </w:p>
    <w:p w:rsidRDefault="001D704A" w:rsidP="00AA3C45" w:rsidR="00AA3C45" w:rsidRPr="00AA3C45">
      <w:pPr>
        <w:jc w:val="both"/>
        <w:rPr>
          <w:rFonts w:hAnsi="Times New Roman" w:ascii="Times New Roman"/>
          <w:sz w:val="24"/>
          <w:szCs w:val="24"/>
        </w:rPr>
      </w:pPr>
      <w:r>
        <w:rPr>
          <w:rFonts w:hAnsi="Times New Roman" w:ascii="Times New Roman"/>
          <w:sz w:val="24"/>
          <w:szCs w:val="24"/>
        </w:rPr>
        <w:t xml:space="preserve">2. Abraz. cirkular POB </w:t>
      </w:r>
      <w:r w:rsidR="00312B82">
        <w:rPr>
          <w:rFonts w:hAnsi="Times New Roman" w:ascii="Times New Roman"/>
          <w:sz w:val="24"/>
          <w:szCs w:val="24"/>
        </w:rPr>
        <w:t>–</w:t>
      </w:r>
      <w:r>
        <w:rPr>
          <w:rFonts w:hAnsi="Times New Roman" w:ascii="Times New Roman"/>
          <w:sz w:val="24"/>
          <w:szCs w:val="24"/>
        </w:rPr>
        <w:t xml:space="preserve"> 100,00 kn;</w:t>
      </w:r>
      <w:r w:rsidR="00AA3C45" w:rsidRPr="00AA3C45">
        <w:rPr>
          <w:rFonts w:hAnsi="Times New Roman" w:ascii="Times New Roman"/>
          <w:sz w:val="24"/>
          <w:szCs w:val="24"/>
        </w:rPr>
        <w:t xml:space="preserve"> </w:t>
      </w:r>
    </w:p>
    <w:p w:rsidRDefault="00AA3C45" w:rsidP="00AA3C45" w:rsidR="00AA3C45" w:rsidRPr="00AA3C45">
      <w:pPr>
        <w:jc w:val="both"/>
        <w:rPr>
          <w:rFonts w:hAnsi="Times New Roman" w:ascii="Times New Roman"/>
          <w:sz w:val="24"/>
          <w:szCs w:val="24"/>
        </w:rPr>
      </w:pPr>
      <w:r w:rsidRPr="00AA3C45">
        <w:rPr>
          <w:rFonts w:hAnsi="Times New Roman" w:ascii="Times New Roman"/>
          <w:sz w:val="24"/>
          <w:szCs w:val="24"/>
        </w:rPr>
        <w:t>3. Aparat z</w:t>
      </w:r>
      <w:r w:rsidR="001D704A">
        <w:rPr>
          <w:rFonts w:hAnsi="Times New Roman" w:ascii="Times New Roman"/>
          <w:sz w:val="24"/>
          <w:szCs w:val="24"/>
        </w:rPr>
        <w:t>a varenje</w:t>
      </w:r>
      <w:r w:rsidRPr="00AA3C45">
        <w:rPr>
          <w:rFonts w:hAnsi="Times New Roman" w:ascii="Times New Roman"/>
          <w:sz w:val="24"/>
          <w:szCs w:val="24"/>
        </w:rPr>
        <w:t xml:space="preserve"> Co2 LDA</w:t>
      </w:r>
      <w:r w:rsidR="001D704A">
        <w:rPr>
          <w:rFonts w:hAnsi="Times New Roman" w:ascii="Times New Roman"/>
          <w:sz w:val="24"/>
          <w:szCs w:val="24"/>
        </w:rPr>
        <w:t xml:space="preserve"> </w:t>
      </w:r>
      <w:r w:rsidR="00312B82">
        <w:rPr>
          <w:rFonts w:hAnsi="Times New Roman" w:ascii="Times New Roman"/>
          <w:sz w:val="24"/>
          <w:szCs w:val="24"/>
        </w:rPr>
        <w:t xml:space="preserve">– </w:t>
      </w:r>
      <w:r w:rsidR="001D704A">
        <w:rPr>
          <w:rFonts w:hAnsi="Times New Roman" w:ascii="Times New Roman"/>
          <w:sz w:val="24"/>
          <w:szCs w:val="24"/>
        </w:rPr>
        <w:t>550,00 kn;</w:t>
      </w:r>
    </w:p>
    <w:p w:rsidRDefault="00AA3C45" w:rsidP="00AA3C45" w:rsidR="00AA3C45" w:rsidRPr="00AA3C45">
      <w:pPr>
        <w:jc w:val="both"/>
        <w:rPr>
          <w:rFonts w:hAnsi="Times New Roman" w:ascii="Times New Roman"/>
          <w:sz w:val="24"/>
          <w:szCs w:val="24"/>
        </w:rPr>
      </w:pPr>
      <w:r w:rsidRPr="00AA3C45">
        <w:rPr>
          <w:rFonts w:hAnsi="Times New Roman" w:ascii="Times New Roman"/>
          <w:sz w:val="24"/>
          <w:szCs w:val="24"/>
        </w:rPr>
        <w:t xml:space="preserve">4. Aparat za </w:t>
      </w:r>
      <w:r w:rsidR="001D704A">
        <w:rPr>
          <w:rFonts w:hAnsi="Times New Roman" w:ascii="Times New Roman"/>
          <w:sz w:val="24"/>
          <w:szCs w:val="24"/>
        </w:rPr>
        <w:t>varenje</w:t>
      </w:r>
      <w:r w:rsidRPr="00AA3C45">
        <w:rPr>
          <w:rFonts w:hAnsi="Times New Roman" w:ascii="Times New Roman"/>
          <w:sz w:val="24"/>
          <w:szCs w:val="24"/>
        </w:rPr>
        <w:t xml:space="preserve"> „G“</w:t>
      </w:r>
      <w:r w:rsidR="001D704A">
        <w:rPr>
          <w:rFonts w:hAnsi="Times New Roman" w:ascii="Times New Roman"/>
          <w:sz w:val="24"/>
          <w:szCs w:val="24"/>
        </w:rPr>
        <w:t xml:space="preserve"> </w:t>
      </w:r>
      <w:r w:rsidR="00312B82">
        <w:rPr>
          <w:rFonts w:hAnsi="Times New Roman" w:ascii="Times New Roman"/>
          <w:sz w:val="24"/>
          <w:szCs w:val="24"/>
        </w:rPr>
        <w:t xml:space="preserve">– </w:t>
      </w:r>
      <w:r w:rsidRPr="00AA3C45">
        <w:rPr>
          <w:rFonts w:hAnsi="Times New Roman" w:ascii="Times New Roman"/>
          <w:sz w:val="24"/>
          <w:szCs w:val="24"/>
        </w:rPr>
        <w:t>2</w:t>
      </w:r>
      <w:r w:rsidR="001D704A">
        <w:rPr>
          <w:rFonts w:hAnsi="Times New Roman" w:ascii="Times New Roman"/>
          <w:sz w:val="24"/>
          <w:szCs w:val="24"/>
        </w:rPr>
        <w:t>60,00 kn;</w:t>
      </w:r>
    </w:p>
    <w:p w:rsidRDefault="00AA3C45" w:rsidP="00AA3C45" w:rsidR="00AA3C45" w:rsidRPr="00AA3C45">
      <w:pPr>
        <w:jc w:val="both"/>
        <w:rPr>
          <w:rFonts w:hAnsi="Times New Roman" w:ascii="Times New Roman"/>
          <w:sz w:val="24"/>
          <w:szCs w:val="24"/>
        </w:rPr>
      </w:pPr>
      <w:r w:rsidRPr="00AA3C45">
        <w:rPr>
          <w:rFonts w:hAnsi="Times New Roman" w:ascii="Times New Roman"/>
          <w:sz w:val="24"/>
          <w:szCs w:val="24"/>
        </w:rPr>
        <w:t xml:space="preserve">5. Aparat za </w:t>
      </w:r>
      <w:r w:rsidR="001D704A">
        <w:rPr>
          <w:rFonts w:hAnsi="Times New Roman" w:ascii="Times New Roman"/>
          <w:sz w:val="24"/>
          <w:szCs w:val="24"/>
        </w:rPr>
        <w:t>varenje</w:t>
      </w:r>
      <w:r w:rsidRPr="00AA3C45">
        <w:rPr>
          <w:rFonts w:hAnsi="Times New Roman" w:ascii="Times New Roman"/>
          <w:sz w:val="24"/>
          <w:szCs w:val="24"/>
        </w:rPr>
        <w:t xml:space="preserve"> „K“</w:t>
      </w:r>
      <w:r w:rsidR="001D704A">
        <w:rPr>
          <w:rFonts w:hAnsi="Times New Roman" w:ascii="Times New Roman"/>
          <w:sz w:val="24"/>
          <w:szCs w:val="24"/>
        </w:rPr>
        <w:t xml:space="preserve"> </w:t>
      </w:r>
      <w:r w:rsidR="00312B82">
        <w:rPr>
          <w:rFonts w:hAnsi="Times New Roman" w:ascii="Times New Roman"/>
          <w:sz w:val="24"/>
          <w:szCs w:val="24"/>
        </w:rPr>
        <w:t xml:space="preserve">– </w:t>
      </w:r>
      <w:r w:rsidR="001D704A">
        <w:rPr>
          <w:rFonts w:hAnsi="Times New Roman" w:ascii="Times New Roman"/>
          <w:sz w:val="24"/>
          <w:szCs w:val="24"/>
        </w:rPr>
        <w:t>300,00 kn;</w:t>
      </w:r>
      <w:r w:rsidRPr="00AA3C45">
        <w:rPr>
          <w:rFonts w:hAnsi="Times New Roman" w:ascii="Times New Roman"/>
          <w:sz w:val="24"/>
          <w:szCs w:val="24"/>
        </w:rPr>
        <w:t xml:space="preserve"> </w:t>
      </w:r>
    </w:p>
    <w:p w:rsidRDefault="00AA3C45" w:rsidP="00AA3C45" w:rsidR="00AA3C45" w:rsidRPr="00AA3C45">
      <w:pPr>
        <w:jc w:val="both"/>
        <w:rPr>
          <w:rFonts w:hAnsi="Times New Roman" w:ascii="Times New Roman"/>
          <w:sz w:val="24"/>
          <w:szCs w:val="24"/>
        </w:rPr>
      </w:pPr>
      <w:r w:rsidRPr="00AA3C45">
        <w:rPr>
          <w:rFonts w:hAnsi="Times New Roman" w:ascii="Times New Roman"/>
          <w:sz w:val="24"/>
          <w:szCs w:val="24"/>
        </w:rPr>
        <w:t xml:space="preserve">6. Aparat za </w:t>
      </w:r>
      <w:r w:rsidR="001D704A">
        <w:rPr>
          <w:rFonts w:hAnsi="Times New Roman" w:ascii="Times New Roman"/>
          <w:sz w:val="24"/>
          <w:szCs w:val="24"/>
        </w:rPr>
        <w:t>varenje</w:t>
      </w:r>
      <w:r w:rsidRPr="00AA3C45">
        <w:rPr>
          <w:rFonts w:hAnsi="Times New Roman" w:ascii="Times New Roman"/>
          <w:sz w:val="24"/>
          <w:szCs w:val="24"/>
        </w:rPr>
        <w:t xml:space="preserve"> „K“</w:t>
      </w:r>
      <w:r w:rsidR="001D704A">
        <w:rPr>
          <w:rFonts w:hAnsi="Times New Roman" w:ascii="Times New Roman"/>
          <w:sz w:val="24"/>
          <w:szCs w:val="24"/>
        </w:rPr>
        <w:t xml:space="preserve"> </w:t>
      </w:r>
      <w:r w:rsidR="00312B82">
        <w:rPr>
          <w:rFonts w:hAnsi="Times New Roman" w:ascii="Times New Roman"/>
          <w:sz w:val="24"/>
          <w:szCs w:val="24"/>
        </w:rPr>
        <w:t xml:space="preserve">– </w:t>
      </w:r>
      <w:r w:rsidR="001D704A">
        <w:rPr>
          <w:rFonts w:hAnsi="Times New Roman" w:ascii="Times New Roman"/>
          <w:sz w:val="24"/>
          <w:szCs w:val="24"/>
        </w:rPr>
        <w:t>300,00 kn;</w:t>
      </w:r>
    </w:p>
    <w:p w:rsidRDefault="00AA3C45" w:rsidP="00AA3C45" w:rsidR="00AA3C45" w:rsidRPr="00AA3C45">
      <w:pPr>
        <w:jc w:val="both"/>
        <w:rPr>
          <w:rFonts w:hAnsi="Times New Roman" w:ascii="Times New Roman"/>
          <w:sz w:val="24"/>
          <w:szCs w:val="24"/>
        </w:rPr>
      </w:pPr>
      <w:r w:rsidRPr="00AA3C45">
        <w:rPr>
          <w:rFonts w:hAnsi="Times New Roman" w:ascii="Times New Roman"/>
          <w:sz w:val="24"/>
          <w:szCs w:val="24"/>
        </w:rPr>
        <w:t xml:space="preserve">7. Aparat za </w:t>
      </w:r>
      <w:r w:rsidR="001D704A">
        <w:rPr>
          <w:rFonts w:hAnsi="Times New Roman" w:ascii="Times New Roman"/>
          <w:sz w:val="24"/>
          <w:szCs w:val="24"/>
        </w:rPr>
        <w:t>varenje</w:t>
      </w:r>
      <w:r w:rsidRPr="00AA3C45">
        <w:rPr>
          <w:rFonts w:hAnsi="Times New Roman" w:ascii="Times New Roman"/>
          <w:sz w:val="24"/>
          <w:szCs w:val="24"/>
        </w:rPr>
        <w:t xml:space="preserve"> IN</w:t>
      </w:r>
      <w:r w:rsidR="001D704A">
        <w:rPr>
          <w:rFonts w:hAnsi="Times New Roman" w:ascii="Times New Roman"/>
          <w:sz w:val="24"/>
          <w:szCs w:val="24"/>
        </w:rPr>
        <w:t xml:space="preserve"> </w:t>
      </w:r>
      <w:r w:rsidR="00312B82">
        <w:rPr>
          <w:rFonts w:hAnsi="Times New Roman" w:ascii="Times New Roman"/>
          <w:sz w:val="24"/>
          <w:szCs w:val="24"/>
        </w:rPr>
        <w:t>– 2.060</w:t>
      </w:r>
      <w:r w:rsidR="00124B93">
        <w:rPr>
          <w:rFonts w:hAnsi="Times New Roman" w:ascii="Times New Roman"/>
          <w:sz w:val="24"/>
          <w:szCs w:val="24"/>
        </w:rPr>
        <w:t>,00</w:t>
      </w:r>
      <w:r w:rsidR="00312B82">
        <w:rPr>
          <w:rFonts w:hAnsi="Times New Roman" w:ascii="Times New Roman"/>
          <w:sz w:val="24"/>
          <w:szCs w:val="24"/>
        </w:rPr>
        <w:t xml:space="preserve"> kn;</w:t>
      </w:r>
    </w:p>
    <w:p w:rsidRDefault="00AA3C45" w:rsidP="00AA3C45" w:rsidR="00AA3C45" w:rsidRPr="00AA3C45">
      <w:pPr>
        <w:jc w:val="both"/>
        <w:rPr>
          <w:rFonts w:hAnsi="Times New Roman" w:ascii="Times New Roman"/>
          <w:sz w:val="24"/>
          <w:szCs w:val="24"/>
        </w:rPr>
      </w:pPr>
      <w:r w:rsidRPr="00AA3C45">
        <w:rPr>
          <w:rFonts w:hAnsi="Times New Roman" w:ascii="Times New Roman"/>
          <w:sz w:val="24"/>
          <w:szCs w:val="24"/>
        </w:rPr>
        <w:t xml:space="preserve">8. Aparat za </w:t>
      </w:r>
      <w:r w:rsidR="001D704A">
        <w:rPr>
          <w:rFonts w:hAnsi="Times New Roman" w:ascii="Times New Roman"/>
          <w:sz w:val="24"/>
          <w:szCs w:val="24"/>
        </w:rPr>
        <w:t>varenje</w:t>
      </w:r>
      <w:r w:rsidRPr="00AA3C45">
        <w:rPr>
          <w:rFonts w:hAnsi="Times New Roman" w:ascii="Times New Roman"/>
          <w:sz w:val="24"/>
          <w:szCs w:val="24"/>
        </w:rPr>
        <w:t xml:space="preserve"> MI </w:t>
      </w:r>
      <w:r w:rsidR="00312B82">
        <w:rPr>
          <w:rFonts w:hAnsi="Times New Roman" w:ascii="Times New Roman"/>
          <w:sz w:val="24"/>
          <w:szCs w:val="24"/>
        </w:rPr>
        <w:t>– 2.000,00 kn;</w:t>
      </w:r>
      <w:r w:rsidRPr="00AA3C45">
        <w:rPr>
          <w:rFonts w:hAnsi="Times New Roman" w:ascii="Times New Roman"/>
          <w:sz w:val="24"/>
          <w:szCs w:val="24"/>
        </w:rPr>
        <w:t xml:space="preserve"> </w:t>
      </w:r>
    </w:p>
    <w:p w:rsidRDefault="00AA3C45" w:rsidP="00AA3C45" w:rsidR="00AA3C45" w:rsidRPr="00AA3C45">
      <w:pPr>
        <w:jc w:val="both"/>
        <w:rPr>
          <w:rFonts w:hAnsi="Times New Roman" w:ascii="Times New Roman"/>
          <w:sz w:val="24"/>
          <w:szCs w:val="24"/>
        </w:rPr>
      </w:pPr>
      <w:r w:rsidRPr="00AA3C45">
        <w:rPr>
          <w:rFonts w:hAnsi="Times New Roman" w:ascii="Times New Roman"/>
          <w:sz w:val="24"/>
          <w:szCs w:val="24"/>
        </w:rPr>
        <w:t xml:space="preserve">9. Aparat za </w:t>
      </w:r>
      <w:r w:rsidR="001D704A">
        <w:rPr>
          <w:rFonts w:hAnsi="Times New Roman" w:ascii="Times New Roman"/>
          <w:sz w:val="24"/>
          <w:szCs w:val="24"/>
        </w:rPr>
        <w:t>varenje</w:t>
      </w:r>
      <w:r w:rsidR="001D704A" w:rsidRPr="00AA3C45">
        <w:rPr>
          <w:rFonts w:hAnsi="Times New Roman" w:ascii="Times New Roman"/>
          <w:sz w:val="24"/>
          <w:szCs w:val="24"/>
        </w:rPr>
        <w:t xml:space="preserve"> </w:t>
      </w:r>
      <w:r w:rsidRPr="00AA3C45">
        <w:rPr>
          <w:rFonts w:hAnsi="Times New Roman" w:ascii="Times New Roman"/>
          <w:sz w:val="24"/>
          <w:szCs w:val="24"/>
        </w:rPr>
        <w:t>PO</w:t>
      </w:r>
      <w:r w:rsidR="00C92B0C">
        <w:rPr>
          <w:rFonts w:hAnsi="Times New Roman" w:ascii="Times New Roman"/>
          <w:sz w:val="24"/>
          <w:szCs w:val="24"/>
        </w:rPr>
        <w:t xml:space="preserve"> </w:t>
      </w:r>
      <w:r w:rsidR="00312B82">
        <w:rPr>
          <w:rFonts w:hAnsi="Times New Roman" w:ascii="Times New Roman"/>
          <w:sz w:val="24"/>
          <w:szCs w:val="24"/>
        </w:rPr>
        <w:t>–</w:t>
      </w:r>
      <w:r w:rsidR="00C92B0C">
        <w:rPr>
          <w:rFonts w:hAnsi="Times New Roman" w:ascii="Times New Roman"/>
          <w:sz w:val="24"/>
          <w:szCs w:val="24"/>
        </w:rPr>
        <w:t xml:space="preserve"> 570,00 kn;</w:t>
      </w:r>
      <w:r w:rsidRPr="00AA3C45">
        <w:rPr>
          <w:rFonts w:hAnsi="Times New Roman" w:ascii="Times New Roman"/>
          <w:sz w:val="24"/>
          <w:szCs w:val="24"/>
        </w:rPr>
        <w:t xml:space="preserve"> </w:t>
      </w:r>
    </w:p>
    <w:p w:rsidRDefault="00AA3C45" w:rsidP="00AA3C45" w:rsidR="00AA3C45" w:rsidRPr="00AA3C45">
      <w:pPr>
        <w:jc w:val="both"/>
        <w:rPr>
          <w:rFonts w:hAnsi="Times New Roman" w:ascii="Times New Roman"/>
          <w:sz w:val="24"/>
          <w:szCs w:val="24"/>
        </w:rPr>
      </w:pPr>
      <w:r w:rsidRPr="00AA3C45">
        <w:rPr>
          <w:rFonts w:hAnsi="Times New Roman" w:ascii="Times New Roman"/>
          <w:sz w:val="24"/>
          <w:szCs w:val="24"/>
        </w:rPr>
        <w:t xml:space="preserve">10. Aparat za </w:t>
      </w:r>
      <w:r w:rsidR="001D704A">
        <w:rPr>
          <w:rFonts w:hAnsi="Times New Roman" w:ascii="Times New Roman"/>
          <w:sz w:val="24"/>
          <w:szCs w:val="24"/>
        </w:rPr>
        <w:t>varenje</w:t>
      </w:r>
      <w:r w:rsidRPr="00AA3C45">
        <w:rPr>
          <w:rFonts w:hAnsi="Times New Roman" w:ascii="Times New Roman"/>
          <w:sz w:val="24"/>
          <w:szCs w:val="24"/>
        </w:rPr>
        <w:t xml:space="preserve"> VA</w:t>
      </w:r>
      <w:r w:rsidR="00C92B0C">
        <w:rPr>
          <w:rFonts w:hAnsi="Times New Roman" w:ascii="Times New Roman"/>
          <w:sz w:val="24"/>
          <w:szCs w:val="24"/>
        </w:rPr>
        <w:t xml:space="preserve"> </w:t>
      </w:r>
      <w:r w:rsidR="00312B82">
        <w:rPr>
          <w:rFonts w:hAnsi="Times New Roman" w:ascii="Times New Roman"/>
          <w:sz w:val="24"/>
          <w:szCs w:val="24"/>
        </w:rPr>
        <w:t xml:space="preserve">– </w:t>
      </w:r>
      <w:r w:rsidRPr="00AA3C45">
        <w:rPr>
          <w:rFonts w:hAnsi="Times New Roman" w:ascii="Times New Roman"/>
          <w:sz w:val="24"/>
          <w:szCs w:val="24"/>
        </w:rPr>
        <w:t>3</w:t>
      </w:r>
      <w:r w:rsidR="00C92B0C">
        <w:rPr>
          <w:rFonts w:hAnsi="Times New Roman" w:ascii="Times New Roman"/>
          <w:sz w:val="24"/>
          <w:szCs w:val="24"/>
        </w:rPr>
        <w:t>.200,00 kn;</w:t>
      </w:r>
    </w:p>
    <w:p w:rsidRDefault="00AA3C45" w:rsidP="00AA3C45" w:rsidR="00AA3C45" w:rsidRPr="00AA3C45">
      <w:pPr>
        <w:jc w:val="both"/>
        <w:rPr>
          <w:rFonts w:hAnsi="Times New Roman" w:ascii="Times New Roman"/>
          <w:sz w:val="24"/>
          <w:szCs w:val="24"/>
        </w:rPr>
      </w:pPr>
      <w:r w:rsidRPr="00AA3C45">
        <w:rPr>
          <w:rFonts w:hAnsi="Times New Roman" w:ascii="Times New Roman"/>
          <w:sz w:val="24"/>
          <w:szCs w:val="24"/>
        </w:rPr>
        <w:t xml:space="preserve">11. Aparat za </w:t>
      </w:r>
      <w:r w:rsidR="001D704A">
        <w:rPr>
          <w:rFonts w:hAnsi="Times New Roman" w:ascii="Times New Roman"/>
          <w:sz w:val="24"/>
          <w:szCs w:val="24"/>
        </w:rPr>
        <w:t>varenje</w:t>
      </w:r>
      <w:r w:rsidR="00312B82">
        <w:rPr>
          <w:rFonts w:hAnsi="Times New Roman" w:ascii="Times New Roman"/>
          <w:sz w:val="24"/>
          <w:szCs w:val="24"/>
        </w:rPr>
        <w:t xml:space="preserve"> GO – 3.300,00 kn;</w:t>
      </w:r>
    </w:p>
    <w:p w:rsidRDefault="00312B82" w:rsidP="00AA3C45" w:rsidR="00AA3C45" w:rsidRPr="00AA3C45">
      <w:pPr>
        <w:jc w:val="both"/>
        <w:rPr>
          <w:rFonts w:hAnsi="Times New Roman" w:ascii="Times New Roman"/>
          <w:sz w:val="24"/>
          <w:szCs w:val="24"/>
        </w:rPr>
      </w:pPr>
      <w:r>
        <w:rPr>
          <w:rFonts w:hAnsi="Times New Roman" w:ascii="Times New Roman"/>
          <w:sz w:val="24"/>
          <w:szCs w:val="24"/>
        </w:rPr>
        <w:t>12. Aparat za vezivanje – 2.550,00 kn;</w:t>
      </w:r>
    </w:p>
    <w:p w:rsidRDefault="00AA3C45" w:rsidP="00AA3C45" w:rsidR="00AA3C45" w:rsidRPr="00AA3C45">
      <w:pPr>
        <w:jc w:val="both"/>
        <w:rPr>
          <w:rFonts w:hAnsi="Times New Roman" w:ascii="Times New Roman"/>
          <w:sz w:val="24"/>
          <w:szCs w:val="24"/>
        </w:rPr>
      </w:pPr>
      <w:r w:rsidRPr="00AA3C45">
        <w:rPr>
          <w:rFonts w:hAnsi="Times New Roman" w:ascii="Times New Roman"/>
          <w:sz w:val="24"/>
          <w:szCs w:val="24"/>
        </w:rPr>
        <w:t xml:space="preserve">13. Aparat za </w:t>
      </w:r>
      <w:r w:rsidR="001D704A">
        <w:rPr>
          <w:rFonts w:hAnsi="Times New Roman" w:ascii="Times New Roman"/>
          <w:sz w:val="24"/>
          <w:szCs w:val="24"/>
        </w:rPr>
        <w:t>varenje</w:t>
      </w:r>
      <w:r w:rsidR="00312B82">
        <w:rPr>
          <w:rFonts w:hAnsi="Times New Roman" w:ascii="Times New Roman"/>
          <w:sz w:val="24"/>
          <w:szCs w:val="24"/>
        </w:rPr>
        <w:t xml:space="preserve"> „K“ – 680,00 kn;</w:t>
      </w:r>
    </w:p>
    <w:p w:rsidRDefault="00312B82" w:rsidP="00AA3C45" w:rsidR="00AA3C45" w:rsidRPr="00AA3C45">
      <w:pPr>
        <w:jc w:val="both"/>
        <w:rPr>
          <w:rFonts w:hAnsi="Times New Roman" w:ascii="Times New Roman"/>
          <w:sz w:val="24"/>
          <w:szCs w:val="24"/>
        </w:rPr>
      </w:pPr>
      <w:r>
        <w:rPr>
          <w:rFonts w:hAnsi="Times New Roman" w:ascii="Times New Roman"/>
          <w:sz w:val="24"/>
          <w:szCs w:val="24"/>
        </w:rPr>
        <w:t>14. Brusilica spiral.svr. – 1.700,00 kn;</w:t>
      </w:r>
    </w:p>
    <w:p w:rsidRDefault="00AA3C45" w:rsidP="00AA3C45" w:rsidR="00AA3C45" w:rsidRPr="00AA3C45">
      <w:pPr>
        <w:jc w:val="both"/>
        <w:rPr>
          <w:rFonts w:hAnsi="Times New Roman" w:ascii="Times New Roman"/>
          <w:sz w:val="24"/>
          <w:szCs w:val="24"/>
        </w:rPr>
      </w:pPr>
      <w:r w:rsidRPr="00AA3C45">
        <w:rPr>
          <w:rFonts w:hAnsi="Times New Roman" w:ascii="Times New Roman"/>
          <w:sz w:val="24"/>
          <w:szCs w:val="24"/>
        </w:rPr>
        <w:t>15. Bru</w:t>
      </w:r>
      <w:r w:rsidR="00312B82">
        <w:rPr>
          <w:rFonts w:hAnsi="Times New Roman" w:ascii="Times New Roman"/>
          <w:sz w:val="24"/>
          <w:szCs w:val="24"/>
        </w:rPr>
        <w:t>silica za okrug. BR. – 6.400,00 kn;</w:t>
      </w:r>
    </w:p>
    <w:p w:rsidRDefault="00312B82" w:rsidP="00AA3C45" w:rsidR="00AA3C45" w:rsidRPr="00AA3C45">
      <w:pPr>
        <w:jc w:val="both"/>
        <w:rPr>
          <w:rFonts w:hAnsi="Times New Roman" w:ascii="Times New Roman"/>
          <w:sz w:val="24"/>
          <w:szCs w:val="24"/>
        </w:rPr>
      </w:pPr>
      <w:r>
        <w:rPr>
          <w:rFonts w:hAnsi="Times New Roman" w:ascii="Times New Roman"/>
          <w:sz w:val="24"/>
          <w:szCs w:val="24"/>
        </w:rPr>
        <w:t xml:space="preserve">16. Brusilica za ravno br. </w:t>
      </w:r>
      <w:r>
        <w:rPr>
          <w:rFonts w:hAnsi="Times New Roman" w:ascii="Times New Roman"/>
          <w:sz w:val="24"/>
          <w:szCs w:val="24"/>
        </w:rPr>
        <w:softHyphen/>
      </w:r>
      <w:r>
        <w:rPr>
          <w:rFonts w:hAnsi="Times New Roman" w:ascii="Times New Roman"/>
          <w:sz w:val="24"/>
          <w:szCs w:val="24"/>
        </w:rPr>
        <w:softHyphen/>
        <w:t>– 4.450,00 kn;</w:t>
      </w:r>
    </w:p>
    <w:p w:rsidRDefault="00312B82" w:rsidP="00AA3C45" w:rsidR="00AA3C45" w:rsidRPr="00AA3C45">
      <w:pPr>
        <w:jc w:val="both"/>
        <w:rPr>
          <w:rFonts w:hAnsi="Times New Roman" w:ascii="Times New Roman"/>
          <w:sz w:val="24"/>
          <w:szCs w:val="24"/>
        </w:rPr>
      </w:pPr>
      <w:r>
        <w:rPr>
          <w:rFonts w:hAnsi="Times New Roman" w:ascii="Times New Roman"/>
          <w:sz w:val="24"/>
          <w:szCs w:val="24"/>
        </w:rPr>
        <w:t>17. Brusilica za tok. NO. – 2.100,00 kn;</w:t>
      </w:r>
    </w:p>
    <w:p w:rsidRDefault="00312B82" w:rsidP="00AA3C45" w:rsidR="00AA3C45" w:rsidRPr="00AA3C45">
      <w:pPr>
        <w:jc w:val="both"/>
        <w:rPr>
          <w:rFonts w:hAnsi="Times New Roman" w:ascii="Times New Roman"/>
          <w:sz w:val="24"/>
          <w:szCs w:val="24"/>
        </w:rPr>
      </w:pPr>
      <w:r>
        <w:rPr>
          <w:rFonts w:hAnsi="Times New Roman" w:ascii="Times New Roman"/>
          <w:sz w:val="24"/>
          <w:szCs w:val="24"/>
        </w:rPr>
        <w:t>18. Brusilica za ventile – 270,00 kn;</w:t>
      </w:r>
    </w:p>
    <w:p w:rsidRDefault="00312B82" w:rsidP="00AA3C45" w:rsidR="00AA3C45" w:rsidRPr="00AA3C45">
      <w:pPr>
        <w:jc w:val="both"/>
        <w:rPr>
          <w:rFonts w:hAnsi="Times New Roman" w:ascii="Times New Roman"/>
          <w:sz w:val="24"/>
          <w:szCs w:val="24"/>
        </w:rPr>
      </w:pPr>
      <w:r>
        <w:rPr>
          <w:rFonts w:hAnsi="Times New Roman" w:ascii="Times New Roman"/>
          <w:sz w:val="24"/>
          <w:szCs w:val="24"/>
        </w:rPr>
        <w:t>19. Brza radij. bušilica – 11.100,00 kn;</w:t>
      </w:r>
    </w:p>
    <w:p w:rsidRDefault="00AA3C45" w:rsidP="00AA3C45" w:rsidR="00AA3C45" w:rsidRPr="00AA3C45">
      <w:pPr>
        <w:jc w:val="both"/>
        <w:rPr>
          <w:rFonts w:hAnsi="Times New Roman" w:ascii="Times New Roman"/>
          <w:sz w:val="24"/>
          <w:szCs w:val="24"/>
        </w:rPr>
      </w:pPr>
      <w:r w:rsidRPr="00AA3C45">
        <w:rPr>
          <w:rFonts w:hAnsi="Times New Roman" w:ascii="Times New Roman"/>
          <w:sz w:val="24"/>
          <w:szCs w:val="24"/>
        </w:rPr>
        <w:t>20. Bušilica indust. S MA.</w:t>
      </w:r>
      <w:r w:rsidR="00312B82">
        <w:rPr>
          <w:rFonts w:hAnsi="Times New Roman" w:ascii="Times New Roman"/>
          <w:sz w:val="24"/>
          <w:szCs w:val="24"/>
        </w:rPr>
        <w:t xml:space="preserve"> – 840,00 kn;</w:t>
      </w:r>
    </w:p>
    <w:p w:rsidRDefault="00AA3C45" w:rsidP="00AA3C45" w:rsidR="00AA3C45" w:rsidRPr="00AA3C45">
      <w:pPr>
        <w:jc w:val="both"/>
        <w:rPr>
          <w:rFonts w:hAnsi="Times New Roman" w:ascii="Times New Roman"/>
          <w:sz w:val="24"/>
          <w:szCs w:val="24"/>
        </w:rPr>
      </w:pPr>
      <w:r w:rsidRPr="00AA3C45">
        <w:rPr>
          <w:rFonts w:hAnsi="Times New Roman" w:ascii="Times New Roman"/>
          <w:sz w:val="24"/>
          <w:szCs w:val="24"/>
        </w:rPr>
        <w:t>21. Bušilica indust. S</w:t>
      </w:r>
      <w:r w:rsidR="00312B82">
        <w:rPr>
          <w:rFonts w:hAnsi="Times New Roman" w:ascii="Times New Roman"/>
          <w:sz w:val="24"/>
          <w:szCs w:val="24"/>
        </w:rPr>
        <w:t xml:space="preserve"> M. –</w:t>
      </w:r>
      <w:r w:rsidR="0040405E">
        <w:rPr>
          <w:rFonts w:hAnsi="Times New Roman" w:ascii="Times New Roman"/>
          <w:sz w:val="24"/>
          <w:szCs w:val="24"/>
        </w:rPr>
        <w:t xml:space="preserve"> </w:t>
      </w:r>
      <w:r w:rsidR="00312B82">
        <w:rPr>
          <w:rFonts w:hAnsi="Times New Roman" w:ascii="Times New Roman"/>
          <w:sz w:val="24"/>
          <w:szCs w:val="24"/>
        </w:rPr>
        <w:t>4.100,00 kn;</w:t>
      </w:r>
    </w:p>
    <w:p w:rsidRDefault="00AA3C45" w:rsidP="00AA3C45" w:rsidR="00AA3C45" w:rsidRPr="00AA3C45">
      <w:pPr>
        <w:jc w:val="both"/>
        <w:rPr>
          <w:rFonts w:hAnsi="Times New Roman" w:ascii="Times New Roman"/>
          <w:sz w:val="24"/>
          <w:szCs w:val="24"/>
        </w:rPr>
      </w:pPr>
      <w:r w:rsidRPr="00AA3C45">
        <w:rPr>
          <w:rFonts w:hAnsi="Times New Roman" w:ascii="Times New Roman"/>
          <w:sz w:val="24"/>
          <w:szCs w:val="24"/>
        </w:rPr>
        <w:t>22. Dvostrana brusilica 2 kom.</w:t>
      </w:r>
      <w:r w:rsidR="00312B82">
        <w:rPr>
          <w:rFonts w:hAnsi="Times New Roman" w:ascii="Times New Roman"/>
          <w:sz w:val="24"/>
          <w:szCs w:val="24"/>
        </w:rPr>
        <w:t xml:space="preserve"> –290,00 kn;</w:t>
      </w:r>
    </w:p>
    <w:p w:rsidRDefault="00312B82" w:rsidP="00AA3C45" w:rsidR="00AA3C45" w:rsidRPr="00AA3C45">
      <w:pPr>
        <w:jc w:val="both"/>
        <w:rPr>
          <w:rFonts w:hAnsi="Times New Roman" w:ascii="Times New Roman"/>
          <w:sz w:val="24"/>
          <w:szCs w:val="24"/>
        </w:rPr>
      </w:pPr>
      <w:r>
        <w:rPr>
          <w:rFonts w:hAnsi="Times New Roman" w:ascii="Times New Roman"/>
          <w:sz w:val="24"/>
          <w:szCs w:val="24"/>
        </w:rPr>
        <w:lastRenderedPageBreak/>
        <w:t>23. Dvostrana brusilica 2 kom. – 340,00 kn;</w:t>
      </w:r>
    </w:p>
    <w:p w:rsidRDefault="00312B82" w:rsidP="00AA3C45" w:rsidR="00AA3C45" w:rsidRPr="00AA3C45">
      <w:pPr>
        <w:jc w:val="both"/>
        <w:rPr>
          <w:rFonts w:hAnsi="Times New Roman" w:ascii="Times New Roman"/>
          <w:sz w:val="24"/>
          <w:szCs w:val="24"/>
        </w:rPr>
      </w:pPr>
      <w:r>
        <w:rPr>
          <w:rFonts w:hAnsi="Times New Roman" w:ascii="Times New Roman"/>
          <w:sz w:val="24"/>
          <w:szCs w:val="24"/>
        </w:rPr>
        <w:t>24. Elek. škare za lim –12.900,00 kn;</w:t>
      </w:r>
    </w:p>
    <w:p w:rsidRDefault="00AA3C45" w:rsidP="00AA3C45" w:rsidR="00AA3C45" w:rsidRPr="00AA3C45">
      <w:pPr>
        <w:jc w:val="both"/>
        <w:rPr>
          <w:rFonts w:hAnsi="Times New Roman" w:ascii="Times New Roman"/>
          <w:sz w:val="24"/>
          <w:szCs w:val="24"/>
        </w:rPr>
      </w:pPr>
      <w:r w:rsidRPr="00AA3C45">
        <w:rPr>
          <w:rFonts w:hAnsi="Times New Roman" w:ascii="Times New Roman"/>
          <w:sz w:val="24"/>
          <w:szCs w:val="24"/>
        </w:rPr>
        <w:t>2</w:t>
      </w:r>
      <w:r w:rsidR="00312B82">
        <w:rPr>
          <w:rFonts w:hAnsi="Times New Roman" w:ascii="Times New Roman"/>
          <w:sz w:val="24"/>
          <w:szCs w:val="24"/>
        </w:rPr>
        <w:t>5. Garderobni ormar drv. 5 kom. – 80,00 kn;</w:t>
      </w:r>
    </w:p>
    <w:p w:rsidRDefault="00312B82" w:rsidP="00AA3C45" w:rsidR="00AA3C45" w:rsidRPr="00AA3C45">
      <w:pPr>
        <w:jc w:val="both"/>
        <w:rPr>
          <w:rFonts w:hAnsi="Times New Roman" w:ascii="Times New Roman"/>
          <w:sz w:val="24"/>
          <w:szCs w:val="24"/>
        </w:rPr>
      </w:pPr>
      <w:r>
        <w:rPr>
          <w:rFonts w:hAnsi="Times New Roman" w:ascii="Times New Roman"/>
          <w:sz w:val="24"/>
          <w:szCs w:val="24"/>
        </w:rPr>
        <w:t>26. Garn. namjštaja ured. – 1.260,00 kn;</w:t>
      </w:r>
    </w:p>
    <w:p w:rsidRDefault="00312B82" w:rsidP="00AA3C45" w:rsidR="00AA3C45" w:rsidRPr="00AA3C45">
      <w:pPr>
        <w:jc w:val="both"/>
        <w:rPr>
          <w:rFonts w:hAnsi="Times New Roman" w:ascii="Times New Roman"/>
          <w:sz w:val="24"/>
          <w:szCs w:val="24"/>
        </w:rPr>
      </w:pPr>
      <w:r>
        <w:rPr>
          <w:rFonts w:hAnsi="Times New Roman" w:ascii="Times New Roman"/>
          <w:sz w:val="24"/>
          <w:szCs w:val="24"/>
        </w:rPr>
        <w:t xml:space="preserve">27. Gar. ured. namještaja – </w:t>
      </w:r>
      <w:r w:rsidR="00AA3C45" w:rsidRPr="00AA3C45">
        <w:rPr>
          <w:rFonts w:hAnsi="Times New Roman" w:ascii="Times New Roman"/>
          <w:sz w:val="24"/>
          <w:szCs w:val="24"/>
        </w:rPr>
        <w:t>600,0</w:t>
      </w:r>
      <w:r>
        <w:rPr>
          <w:rFonts w:hAnsi="Times New Roman" w:ascii="Times New Roman"/>
          <w:sz w:val="24"/>
          <w:szCs w:val="24"/>
        </w:rPr>
        <w:t xml:space="preserve">0 kn; </w:t>
      </w:r>
    </w:p>
    <w:p w:rsidRDefault="00312B82" w:rsidP="00AA3C45" w:rsidR="00AA3C45" w:rsidRPr="00AA3C45">
      <w:pPr>
        <w:jc w:val="both"/>
        <w:rPr>
          <w:rFonts w:hAnsi="Times New Roman" w:ascii="Times New Roman"/>
          <w:sz w:val="24"/>
          <w:szCs w:val="24"/>
        </w:rPr>
      </w:pPr>
      <w:r>
        <w:rPr>
          <w:rFonts w:hAnsi="Times New Roman" w:ascii="Times New Roman"/>
          <w:sz w:val="24"/>
          <w:szCs w:val="24"/>
        </w:rPr>
        <w:t>28. generator struje ra. – 2.740,00 kn;</w:t>
      </w:r>
    </w:p>
    <w:p w:rsidRDefault="00312B82" w:rsidP="00AA3C45" w:rsidR="00AA3C45" w:rsidRPr="00AA3C45">
      <w:pPr>
        <w:jc w:val="both"/>
        <w:rPr>
          <w:rFonts w:hAnsi="Times New Roman" w:ascii="Times New Roman"/>
          <w:sz w:val="24"/>
          <w:szCs w:val="24"/>
        </w:rPr>
      </w:pPr>
      <w:r>
        <w:rPr>
          <w:rFonts w:hAnsi="Times New Roman" w:ascii="Times New Roman"/>
          <w:sz w:val="24"/>
          <w:szCs w:val="24"/>
        </w:rPr>
        <w:t>29. Glodalica „UGH290“ – 780,00 kn;</w:t>
      </w:r>
    </w:p>
    <w:p w:rsidRDefault="00312B82" w:rsidP="00AA3C45" w:rsidR="00AA3C45" w:rsidRPr="00AA3C45">
      <w:pPr>
        <w:jc w:val="both"/>
        <w:rPr>
          <w:rFonts w:hAnsi="Times New Roman" w:ascii="Times New Roman"/>
          <w:sz w:val="24"/>
          <w:szCs w:val="24"/>
        </w:rPr>
      </w:pPr>
      <w:r>
        <w:rPr>
          <w:rFonts w:hAnsi="Times New Roman" w:ascii="Times New Roman"/>
          <w:sz w:val="24"/>
          <w:szCs w:val="24"/>
        </w:rPr>
        <w:t>30. Glodalica „A G 400NC“ – 18.900,00 kn;</w:t>
      </w:r>
    </w:p>
    <w:p w:rsidRDefault="00312B82" w:rsidP="00AA3C45" w:rsidR="00AA3C45" w:rsidRPr="00AA3C45">
      <w:pPr>
        <w:jc w:val="both"/>
        <w:rPr>
          <w:rFonts w:hAnsi="Times New Roman" w:ascii="Times New Roman"/>
          <w:sz w:val="24"/>
          <w:szCs w:val="24"/>
        </w:rPr>
      </w:pPr>
      <w:r>
        <w:rPr>
          <w:rFonts w:hAnsi="Times New Roman" w:ascii="Times New Roman"/>
          <w:sz w:val="24"/>
          <w:szCs w:val="24"/>
        </w:rPr>
        <w:t>31. Glodalica „A LG 100D – 3.900,00 kn;</w:t>
      </w:r>
    </w:p>
    <w:p w:rsidRDefault="00AA3C45" w:rsidP="00AA3C45" w:rsidR="00AA3C45" w:rsidRPr="00AA3C45">
      <w:pPr>
        <w:jc w:val="both"/>
        <w:rPr>
          <w:rFonts w:hAnsi="Times New Roman" w:ascii="Times New Roman"/>
          <w:sz w:val="24"/>
          <w:szCs w:val="24"/>
        </w:rPr>
      </w:pPr>
      <w:r w:rsidRPr="00AA3C45">
        <w:rPr>
          <w:rFonts w:hAnsi="Times New Roman" w:ascii="Times New Roman"/>
          <w:sz w:val="24"/>
          <w:szCs w:val="24"/>
        </w:rPr>
        <w:t xml:space="preserve">32. Glodalica „A LG100D“ </w:t>
      </w:r>
      <w:r w:rsidR="00312B82">
        <w:rPr>
          <w:rFonts w:hAnsi="Times New Roman" w:ascii="Times New Roman"/>
          <w:sz w:val="24"/>
          <w:szCs w:val="24"/>
        </w:rPr>
        <w:t>– 3.400,00 kn;</w:t>
      </w:r>
    </w:p>
    <w:p w:rsidRDefault="00312B82" w:rsidP="00AA3C45" w:rsidR="00AA3C45" w:rsidRPr="00AA3C45">
      <w:pPr>
        <w:jc w:val="both"/>
        <w:rPr>
          <w:rFonts w:hAnsi="Times New Roman" w:ascii="Times New Roman"/>
          <w:sz w:val="24"/>
          <w:szCs w:val="24"/>
        </w:rPr>
      </w:pPr>
      <w:r>
        <w:rPr>
          <w:rFonts w:hAnsi="Times New Roman" w:ascii="Times New Roman"/>
          <w:sz w:val="24"/>
          <w:szCs w:val="24"/>
        </w:rPr>
        <w:t>33. Glodalica „G UK 3N“ T – 4.500,00 kn;</w:t>
      </w:r>
    </w:p>
    <w:p w:rsidRDefault="00AA3C45" w:rsidP="00AA3C45" w:rsidR="00AA3C45" w:rsidRPr="00AA3C45">
      <w:pPr>
        <w:jc w:val="both"/>
        <w:rPr>
          <w:rFonts w:hAnsi="Times New Roman" w:ascii="Times New Roman"/>
          <w:sz w:val="24"/>
          <w:szCs w:val="24"/>
        </w:rPr>
      </w:pPr>
      <w:r w:rsidRPr="00AA3C45">
        <w:rPr>
          <w:rFonts w:hAnsi="Times New Roman" w:ascii="Times New Roman"/>
          <w:sz w:val="24"/>
          <w:szCs w:val="24"/>
        </w:rPr>
        <w:t>34. Hidraul. a</w:t>
      </w:r>
      <w:r w:rsidR="00312B82">
        <w:rPr>
          <w:rFonts w:hAnsi="Times New Roman" w:ascii="Times New Roman"/>
          <w:sz w:val="24"/>
          <w:szCs w:val="24"/>
        </w:rPr>
        <w:t>pkant presa HA – 10.700,00 kn;</w:t>
      </w:r>
    </w:p>
    <w:p w:rsidRDefault="00312B82" w:rsidP="00AA3C45" w:rsidR="00AA3C45" w:rsidRPr="00AA3C45">
      <w:pPr>
        <w:jc w:val="both"/>
        <w:rPr>
          <w:rFonts w:hAnsi="Times New Roman" w:ascii="Times New Roman"/>
          <w:sz w:val="24"/>
          <w:szCs w:val="24"/>
        </w:rPr>
      </w:pPr>
      <w:r>
        <w:rPr>
          <w:rFonts w:hAnsi="Times New Roman" w:ascii="Times New Roman"/>
          <w:sz w:val="24"/>
          <w:szCs w:val="24"/>
        </w:rPr>
        <w:t>35. Hidraul. presa Litos –3.200,00 kn;</w:t>
      </w:r>
    </w:p>
    <w:p w:rsidRDefault="00312B82" w:rsidP="00AA3C45" w:rsidR="00AA3C45" w:rsidRPr="00AA3C45">
      <w:pPr>
        <w:jc w:val="both"/>
        <w:rPr>
          <w:rFonts w:hAnsi="Times New Roman" w:ascii="Times New Roman"/>
          <w:sz w:val="24"/>
          <w:szCs w:val="24"/>
        </w:rPr>
      </w:pPr>
      <w:r>
        <w:rPr>
          <w:rFonts w:hAnsi="Times New Roman" w:ascii="Times New Roman"/>
          <w:sz w:val="24"/>
          <w:szCs w:val="24"/>
        </w:rPr>
        <w:t>36. Hidr. presa univerzal – 1.050,00 kn;</w:t>
      </w:r>
    </w:p>
    <w:p w:rsidRDefault="00312B82" w:rsidP="00AA3C45" w:rsidR="00AA3C45" w:rsidRPr="00AA3C45">
      <w:pPr>
        <w:jc w:val="both"/>
        <w:rPr>
          <w:rFonts w:hAnsi="Times New Roman" w:ascii="Times New Roman"/>
          <w:sz w:val="24"/>
          <w:szCs w:val="24"/>
        </w:rPr>
      </w:pPr>
      <w:r>
        <w:rPr>
          <w:rFonts w:hAnsi="Times New Roman" w:ascii="Times New Roman"/>
          <w:sz w:val="24"/>
          <w:szCs w:val="24"/>
        </w:rPr>
        <w:t xml:space="preserve">37. Horizon. glodalica BORW </w:t>
      </w:r>
      <w:r>
        <w:rPr>
          <w:rFonts w:hAnsi="Times New Roman" w:ascii="Times New Roman"/>
          <w:sz w:val="24"/>
          <w:szCs w:val="24"/>
        </w:rPr>
        <w:softHyphen/>
        <w:t>– 16.400,00 kn;</w:t>
      </w:r>
    </w:p>
    <w:p w:rsidRDefault="00312B82" w:rsidP="00AA3C45" w:rsidR="00AA3C45" w:rsidRPr="00AA3C45">
      <w:pPr>
        <w:jc w:val="both"/>
        <w:rPr>
          <w:rFonts w:hAnsi="Times New Roman" w:ascii="Times New Roman"/>
          <w:sz w:val="24"/>
          <w:szCs w:val="24"/>
        </w:rPr>
      </w:pPr>
      <w:r>
        <w:rPr>
          <w:rFonts w:hAnsi="Times New Roman" w:ascii="Times New Roman"/>
          <w:sz w:val="24"/>
          <w:szCs w:val="24"/>
        </w:rPr>
        <w:t>38. Instrument za mjer. deblj. – 1.080,00 kn;</w:t>
      </w:r>
    </w:p>
    <w:p w:rsidRDefault="00AA3C45" w:rsidP="00AA3C45" w:rsidR="00AA3C45" w:rsidRPr="00AA3C45">
      <w:pPr>
        <w:jc w:val="both"/>
        <w:rPr>
          <w:rFonts w:hAnsi="Times New Roman" w:ascii="Times New Roman"/>
          <w:sz w:val="24"/>
          <w:szCs w:val="24"/>
        </w:rPr>
      </w:pPr>
      <w:r w:rsidRPr="00AA3C45">
        <w:rPr>
          <w:rFonts w:hAnsi="Times New Roman" w:ascii="Times New Roman"/>
          <w:sz w:val="24"/>
          <w:szCs w:val="24"/>
        </w:rPr>
        <w:t xml:space="preserve">39. </w:t>
      </w:r>
      <w:r w:rsidR="00312B82">
        <w:rPr>
          <w:rFonts w:hAnsi="Times New Roman" w:ascii="Times New Roman"/>
          <w:sz w:val="24"/>
          <w:szCs w:val="24"/>
        </w:rPr>
        <w:t>Ispravljač za punjenje – 1.080,00 kn;</w:t>
      </w:r>
    </w:p>
    <w:p w:rsidRDefault="00AA3C45" w:rsidP="00AA3C45" w:rsidR="00AA3C45" w:rsidRPr="00AA3C45">
      <w:pPr>
        <w:jc w:val="both"/>
        <w:rPr>
          <w:rFonts w:hAnsi="Times New Roman" w:ascii="Times New Roman"/>
          <w:sz w:val="24"/>
          <w:szCs w:val="24"/>
        </w:rPr>
      </w:pPr>
      <w:r w:rsidRPr="00AA3C45">
        <w:rPr>
          <w:rFonts w:hAnsi="Times New Roman" w:ascii="Times New Roman"/>
          <w:sz w:val="24"/>
          <w:szCs w:val="24"/>
        </w:rPr>
        <w:t xml:space="preserve">40. Ispr. za punjenje </w:t>
      </w:r>
      <w:r w:rsidR="00312B82">
        <w:rPr>
          <w:rFonts w:hAnsi="Times New Roman" w:ascii="Times New Roman"/>
          <w:sz w:val="24"/>
          <w:szCs w:val="24"/>
        </w:rPr>
        <w:t>– 1.080,00 kn;</w:t>
      </w:r>
    </w:p>
    <w:p w:rsidRDefault="00AA3C45" w:rsidP="00AA3C45" w:rsidR="00AA3C45" w:rsidRPr="00AA3C45">
      <w:pPr>
        <w:jc w:val="both"/>
        <w:rPr>
          <w:rFonts w:hAnsi="Times New Roman" w:ascii="Times New Roman"/>
          <w:sz w:val="24"/>
          <w:szCs w:val="24"/>
        </w:rPr>
      </w:pPr>
      <w:r w:rsidRPr="00AA3C45">
        <w:rPr>
          <w:rFonts w:hAnsi="Times New Roman" w:ascii="Times New Roman"/>
          <w:sz w:val="24"/>
          <w:szCs w:val="24"/>
        </w:rPr>
        <w:t>41. Kanc. gar. namj.(2stola)</w:t>
      </w:r>
      <w:r w:rsidR="00312B82">
        <w:rPr>
          <w:rFonts w:hAnsi="Times New Roman" w:ascii="Times New Roman"/>
          <w:sz w:val="24"/>
          <w:szCs w:val="24"/>
        </w:rPr>
        <w:t xml:space="preserve"> – 1.140,00 kn;</w:t>
      </w:r>
    </w:p>
    <w:p w:rsidRDefault="00312B82" w:rsidP="00AA3C45" w:rsidR="00AA3C45" w:rsidRPr="00AA3C45">
      <w:pPr>
        <w:jc w:val="both"/>
        <w:rPr>
          <w:rFonts w:hAnsi="Times New Roman" w:ascii="Times New Roman"/>
          <w:sz w:val="24"/>
          <w:szCs w:val="24"/>
        </w:rPr>
      </w:pPr>
      <w:r>
        <w:rPr>
          <w:rFonts w:hAnsi="Times New Roman" w:ascii="Times New Roman"/>
          <w:sz w:val="24"/>
          <w:szCs w:val="24"/>
        </w:rPr>
        <w:t>42. Klima uređaj 2,5 – kW 230,00 kn;</w:t>
      </w:r>
    </w:p>
    <w:p w:rsidRDefault="00312B82" w:rsidP="00AA3C45" w:rsidR="00AA3C45" w:rsidRPr="00AA3C45">
      <w:pPr>
        <w:jc w:val="both"/>
        <w:rPr>
          <w:rFonts w:hAnsi="Times New Roman" w:ascii="Times New Roman"/>
          <w:sz w:val="24"/>
          <w:szCs w:val="24"/>
        </w:rPr>
      </w:pPr>
      <w:r>
        <w:rPr>
          <w:rFonts w:hAnsi="Times New Roman" w:ascii="Times New Roman"/>
          <w:sz w:val="24"/>
          <w:szCs w:val="24"/>
        </w:rPr>
        <w:t>43. Klima uređaj 2,5 kW – 230,00 kn;</w:t>
      </w:r>
    </w:p>
    <w:p w:rsidRDefault="00312B82" w:rsidP="00AA3C45" w:rsidR="00AA3C45" w:rsidRPr="00AA3C45">
      <w:pPr>
        <w:jc w:val="both"/>
        <w:rPr>
          <w:rFonts w:hAnsi="Times New Roman" w:ascii="Times New Roman"/>
          <w:sz w:val="24"/>
          <w:szCs w:val="24"/>
        </w:rPr>
      </w:pPr>
      <w:r>
        <w:rPr>
          <w:rFonts w:hAnsi="Times New Roman" w:ascii="Times New Roman"/>
          <w:sz w:val="24"/>
          <w:szCs w:val="24"/>
        </w:rPr>
        <w:t xml:space="preserve">44. Klima uređaj AC 35B – 270,00 kn; </w:t>
      </w:r>
    </w:p>
    <w:p w:rsidRDefault="00312B82" w:rsidP="00AA3C45" w:rsidR="00AA3C45" w:rsidRPr="00AA3C45">
      <w:pPr>
        <w:jc w:val="both"/>
        <w:rPr>
          <w:rFonts w:hAnsi="Times New Roman" w:ascii="Times New Roman"/>
          <w:sz w:val="24"/>
          <w:szCs w:val="24"/>
        </w:rPr>
      </w:pPr>
      <w:r>
        <w:rPr>
          <w:rFonts w:hAnsi="Times New Roman" w:ascii="Times New Roman"/>
          <w:sz w:val="24"/>
          <w:szCs w:val="24"/>
        </w:rPr>
        <w:t xml:space="preserve">45. Klima uređaj CS 12DK </w:t>
      </w:r>
      <w:r>
        <w:rPr>
          <w:rFonts w:hAnsi="Times New Roman" w:ascii="Times New Roman"/>
          <w:sz w:val="24"/>
          <w:szCs w:val="24"/>
        </w:rPr>
        <w:softHyphen/>
        <w:t xml:space="preserve">– </w:t>
      </w:r>
      <w:r w:rsidR="00AA3C45" w:rsidRPr="00AA3C45">
        <w:rPr>
          <w:rFonts w:hAnsi="Times New Roman" w:ascii="Times New Roman"/>
          <w:sz w:val="24"/>
          <w:szCs w:val="24"/>
        </w:rPr>
        <w:t>500,00</w:t>
      </w:r>
      <w:r>
        <w:rPr>
          <w:rFonts w:hAnsi="Times New Roman" w:ascii="Times New Roman"/>
          <w:sz w:val="24"/>
          <w:szCs w:val="24"/>
        </w:rPr>
        <w:t xml:space="preserve"> kn;</w:t>
      </w:r>
    </w:p>
    <w:p w:rsidRDefault="00312B82" w:rsidP="00AA3C45" w:rsidR="00AA3C45" w:rsidRPr="00AA3C45">
      <w:pPr>
        <w:jc w:val="both"/>
        <w:rPr>
          <w:rFonts w:hAnsi="Times New Roman" w:ascii="Times New Roman"/>
          <w:sz w:val="24"/>
          <w:szCs w:val="24"/>
        </w:rPr>
      </w:pPr>
      <w:r>
        <w:rPr>
          <w:rFonts w:hAnsi="Times New Roman" w:ascii="Times New Roman"/>
          <w:sz w:val="24"/>
          <w:szCs w:val="24"/>
        </w:rPr>
        <w:t>46. Klima uređaj GOLDSTA – 760,00 kn;</w:t>
      </w:r>
    </w:p>
    <w:p w:rsidRDefault="00AA3C45" w:rsidP="00AA3C45" w:rsidR="00AA3C45" w:rsidRPr="00AA3C45">
      <w:pPr>
        <w:jc w:val="both"/>
        <w:rPr>
          <w:rFonts w:hAnsi="Times New Roman" w:ascii="Times New Roman"/>
          <w:sz w:val="24"/>
          <w:szCs w:val="24"/>
        </w:rPr>
      </w:pPr>
      <w:r w:rsidRPr="00AA3C45">
        <w:rPr>
          <w:rFonts w:hAnsi="Times New Roman" w:ascii="Times New Roman"/>
          <w:sz w:val="24"/>
          <w:szCs w:val="24"/>
        </w:rPr>
        <w:t>47. Klima uređaj GREEN L</w:t>
      </w:r>
      <w:r w:rsidR="00312B82">
        <w:rPr>
          <w:rFonts w:hAnsi="Times New Roman" w:ascii="Times New Roman"/>
          <w:sz w:val="24"/>
          <w:szCs w:val="24"/>
        </w:rPr>
        <w:t xml:space="preserve"> – 220,00 kn;</w:t>
      </w:r>
    </w:p>
    <w:p w:rsidRDefault="00312B82" w:rsidP="00AA3C45" w:rsidR="00AA3C45" w:rsidRPr="00AA3C45">
      <w:pPr>
        <w:jc w:val="both"/>
        <w:rPr>
          <w:rFonts w:hAnsi="Times New Roman" w:ascii="Times New Roman"/>
          <w:sz w:val="24"/>
          <w:szCs w:val="24"/>
        </w:rPr>
      </w:pPr>
      <w:r>
        <w:rPr>
          <w:rFonts w:hAnsi="Times New Roman" w:ascii="Times New Roman"/>
          <w:sz w:val="24"/>
          <w:szCs w:val="24"/>
        </w:rPr>
        <w:t>48. Klima uređaj GREEN L – 220,00 kn;</w:t>
      </w:r>
    </w:p>
    <w:p w:rsidRDefault="00312B82" w:rsidP="00AA3C45" w:rsidR="00AA3C45" w:rsidRPr="00AA3C45">
      <w:pPr>
        <w:jc w:val="both"/>
        <w:rPr>
          <w:rFonts w:hAnsi="Times New Roman" w:ascii="Times New Roman"/>
          <w:sz w:val="24"/>
          <w:szCs w:val="24"/>
        </w:rPr>
      </w:pPr>
      <w:r>
        <w:rPr>
          <w:rFonts w:hAnsi="Times New Roman" w:ascii="Times New Roman"/>
          <w:sz w:val="24"/>
          <w:szCs w:val="24"/>
        </w:rPr>
        <w:t>49. Klupski stolić – 180,00 kn;</w:t>
      </w:r>
    </w:p>
    <w:p w:rsidRDefault="00312B82" w:rsidP="00AA3C45" w:rsidR="00AA3C45" w:rsidRPr="00AA3C45">
      <w:pPr>
        <w:jc w:val="both"/>
        <w:rPr>
          <w:rFonts w:hAnsi="Times New Roman" w:ascii="Times New Roman"/>
          <w:sz w:val="24"/>
          <w:szCs w:val="24"/>
        </w:rPr>
      </w:pPr>
      <w:r>
        <w:rPr>
          <w:rFonts w:hAnsi="Times New Roman" w:ascii="Times New Roman"/>
          <w:sz w:val="24"/>
          <w:szCs w:val="24"/>
        </w:rPr>
        <w:t>50. Kompen. jal. ener./ST – 6.200,00 kn;</w:t>
      </w:r>
    </w:p>
    <w:p w:rsidRDefault="00AA3C45" w:rsidP="00AA3C45" w:rsidR="00AA3C45" w:rsidRPr="00AA3C45">
      <w:pPr>
        <w:jc w:val="both"/>
        <w:rPr>
          <w:rFonts w:hAnsi="Times New Roman" w:ascii="Times New Roman"/>
          <w:sz w:val="24"/>
          <w:szCs w:val="24"/>
        </w:rPr>
      </w:pPr>
      <w:r w:rsidRPr="00AA3C45">
        <w:rPr>
          <w:rFonts w:hAnsi="Times New Roman" w:ascii="Times New Roman"/>
          <w:sz w:val="24"/>
          <w:szCs w:val="24"/>
        </w:rPr>
        <w:t>51. Kompjut. mreža (II) SWI</w:t>
      </w:r>
      <w:r w:rsidR="00312B82">
        <w:rPr>
          <w:rFonts w:hAnsi="Times New Roman" w:ascii="Times New Roman"/>
          <w:sz w:val="24"/>
          <w:szCs w:val="24"/>
        </w:rPr>
        <w:t xml:space="preserve"> – 650,00 kn;</w:t>
      </w:r>
    </w:p>
    <w:p w:rsidRDefault="00312B82" w:rsidP="00AA3C45" w:rsidR="00AA3C45" w:rsidRPr="00AA3C45">
      <w:pPr>
        <w:jc w:val="both"/>
        <w:rPr>
          <w:rFonts w:hAnsi="Times New Roman" w:ascii="Times New Roman"/>
          <w:sz w:val="24"/>
          <w:szCs w:val="24"/>
        </w:rPr>
      </w:pPr>
      <w:r>
        <w:rPr>
          <w:rFonts w:hAnsi="Times New Roman" w:ascii="Times New Roman"/>
          <w:sz w:val="24"/>
          <w:szCs w:val="24"/>
        </w:rPr>
        <w:t xml:space="preserve">52. Kompresor A BAC00 STA – </w:t>
      </w:r>
      <w:r w:rsidR="00AA3C45" w:rsidRPr="00AA3C45">
        <w:rPr>
          <w:rFonts w:hAnsi="Times New Roman" w:ascii="Times New Roman"/>
          <w:sz w:val="24"/>
          <w:szCs w:val="24"/>
        </w:rPr>
        <w:t>8.9</w:t>
      </w:r>
      <w:r>
        <w:rPr>
          <w:rFonts w:hAnsi="Times New Roman" w:ascii="Times New Roman"/>
          <w:sz w:val="24"/>
          <w:szCs w:val="24"/>
        </w:rPr>
        <w:t>00,00 kn;</w:t>
      </w:r>
    </w:p>
    <w:p w:rsidRDefault="00312B82" w:rsidP="00AA3C45" w:rsidR="00AA3C45" w:rsidRPr="00AA3C45">
      <w:pPr>
        <w:jc w:val="both"/>
        <w:rPr>
          <w:rFonts w:hAnsi="Times New Roman" w:ascii="Times New Roman"/>
          <w:sz w:val="24"/>
          <w:szCs w:val="24"/>
        </w:rPr>
      </w:pPr>
      <w:r>
        <w:rPr>
          <w:rFonts w:hAnsi="Times New Roman" w:ascii="Times New Roman"/>
          <w:sz w:val="24"/>
          <w:szCs w:val="24"/>
        </w:rPr>
        <w:t>53. Konferencijski stol – 200,00 kn;</w:t>
      </w:r>
    </w:p>
    <w:p w:rsidRDefault="00312B82" w:rsidP="00AA3C45" w:rsidR="00AA3C45" w:rsidRPr="00AA3C45">
      <w:pPr>
        <w:jc w:val="both"/>
        <w:rPr>
          <w:rFonts w:hAnsi="Times New Roman" w:ascii="Times New Roman"/>
          <w:sz w:val="24"/>
          <w:szCs w:val="24"/>
        </w:rPr>
      </w:pPr>
      <w:r>
        <w:rPr>
          <w:rFonts w:hAnsi="Times New Roman" w:ascii="Times New Roman"/>
          <w:sz w:val="24"/>
          <w:szCs w:val="24"/>
        </w:rPr>
        <w:t>54. Kopirni aparat CANON – 440,00 kn;</w:t>
      </w:r>
    </w:p>
    <w:p w:rsidRDefault="00312B82" w:rsidP="00AA3C45" w:rsidR="00AA3C45" w:rsidRPr="00AA3C45">
      <w:pPr>
        <w:jc w:val="both"/>
        <w:rPr>
          <w:rFonts w:hAnsi="Times New Roman" w:ascii="Times New Roman"/>
          <w:sz w:val="24"/>
          <w:szCs w:val="24"/>
        </w:rPr>
      </w:pPr>
      <w:r>
        <w:rPr>
          <w:rFonts w:hAnsi="Times New Roman" w:ascii="Times New Roman"/>
          <w:sz w:val="24"/>
          <w:szCs w:val="24"/>
        </w:rPr>
        <w:t>55. Kratkohodna blanja K – 320,00 kn;</w:t>
      </w:r>
    </w:p>
    <w:p w:rsidRDefault="00312B82" w:rsidP="00AA3C45" w:rsidR="00AA3C45" w:rsidRPr="00AA3C45">
      <w:pPr>
        <w:jc w:val="both"/>
        <w:rPr>
          <w:rFonts w:hAnsi="Times New Roman" w:ascii="Times New Roman"/>
          <w:sz w:val="24"/>
          <w:szCs w:val="24"/>
        </w:rPr>
      </w:pPr>
      <w:r>
        <w:rPr>
          <w:rFonts w:hAnsi="Times New Roman" w:ascii="Times New Roman"/>
          <w:sz w:val="24"/>
          <w:szCs w:val="24"/>
        </w:rPr>
        <w:t>56. Lift-platforma S TAH – 5.700,00 kn;</w:t>
      </w:r>
    </w:p>
    <w:p w:rsidRDefault="00312B82" w:rsidP="00AA3C45" w:rsidR="00AA3C45" w:rsidRPr="00AA3C45">
      <w:pPr>
        <w:jc w:val="both"/>
        <w:rPr>
          <w:rFonts w:hAnsi="Times New Roman" w:ascii="Times New Roman"/>
          <w:sz w:val="24"/>
          <w:szCs w:val="24"/>
        </w:rPr>
      </w:pPr>
      <w:r>
        <w:rPr>
          <w:rFonts w:hAnsi="Times New Roman" w:ascii="Times New Roman"/>
          <w:sz w:val="24"/>
          <w:szCs w:val="24"/>
        </w:rPr>
        <w:t>57. Mosna dizalica 2t MOSTOV – 14.900,00 kn;</w:t>
      </w:r>
    </w:p>
    <w:p w:rsidRDefault="00312B82" w:rsidP="00AA3C45" w:rsidR="00AA3C45" w:rsidRPr="00AA3C45">
      <w:pPr>
        <w:jc w:val="both"/>
        <w:rPr>
          <w:rFonts w:hAnsi="Times New Roman" w:ascii="Times New Roman"/>
          <w:sz w:val="24"/>
          <w:szCs w:val="24"/>
        </w:rPr>
      </w:pPr>
      <w:r>
        <w:rPr>
          <w:rFonts w:hAnsi="Times New Roman" w:ascii="Times New Roman"/>
          <w:sz w:val="24"/>
          <w:szCs w:val="24"/>
        </w:rPr>
        <w:t>58. Mosna dizalica 3,2t MOSTOV – 30.000,00 kn;</w:t>
      </w:r>
    </w:p>
    <w:p w:rsidRDefault="00AA3C45" w:rsidP="00AA3C45" w:rsidR="00AA3C45" w:rsidRPr="00AA3C45">
      <w:pPr>
        <w:jc w:val="both"/>
        <w:rPr>
          <w:rFonts w:hAnsi="Times New Roman" w:ascii="Times New Roman"/>
          <w:sz w:val="24"/>
          <w:szCs w:val="24"/>
        </w:rPr>
      </w:pPr>
      <w:r w:rsidRPr="00AA3C45">
        <w:rPr>
          <w:rFonts w:hAnsi="Times New Roman" w:ascii="Times New Roman"/>
          <w:sz w:val="24"/>
          <w:szCs w:val="24"/>
        </w:rPr>
        <w:t>59. Mo</w:t>
      </w:r>
      <w:r w:rsidR="00312B82">
        <w:rPr>
          <w:rFonts w:hAnsi="Times New Roman" w:ascii="Times New Roman"/>
          <w:sz w:val="24"/>
          <w:szCs w:val="24"/>
        </w:rPr>
        <w:t>sna dizalica 5t VULKA – 23.300,00 kn;</w:t>
      </w:r>
    </w:p>
    <w:p w:rsidRDefault="00312B82" w:rsidP="00AA3C45" w:rsidR="00AA3C45" w:rsidRPr="00AA3C45">
      <w:pPr>
        <w:jc w:val="both"/>
        <w:rPr>
          <w:rFonts w:hAnsi="Times New Roman" w:ascii="Times New Roman"/>
          <w:sz w:val="24"/>
          <w:szCs w:val="24"/>
        </w:rPr>
      </w:pPr>
      <w:r>
        <w:rPr>
          <w:rFonts w:hAnsi="Times New Roman" w:ascii="Times New Roman"/>
          <w:sz w:val="24"/>
          <w:szCs w:val="24"/>
        </w:rPr>
        <w:t>60. Mosna dizalica 2t VULKA – 14.000,00 kn;</w:t>
      </w:r>
    </w:p>
    <w:p w:rsidRDefault="00312B82" w:rsidP="00AA3C45" w:rsidR="00AA3C45" w:rsidRPr="00AA3C45">
      <w:pPr>
        <w:jc w:val="both"/>
        <w:rPr>
          <w:rFonts w:hAnsi="Times New Roman" w:ascii="Times New Roman"/>
          <w:sz w:val="24"/>
          <w:szCs w:val="24"/>
        </w:rPr>
      </w:pPr>
      <w:r>
        <w:rPr>
          <w:rFonts w:hAnsi="Times New Roman" w:ascii="Times New Roman"/>
          <w:sz w:val="24"/>
          <w:szCs w:val="24"/>
        </w:rPr>
        <w:t>61. Mosn Dizalica 3t VULKA – 16.700,00 kn;</w:t>
      </w:r>
    </w:p>
    <w:p w:rsidRDefault="00312B82" w:rsidP="00AA3C45" w:rsidR="00AA3C45" w:rsidRPr="00AA3C45">
      <w:pPr>
        <w:jc w:val="both"/>
        <w:rPr>
          <w:rFonts w:hAnsi="Times New Roman" w:ascii="Times New Roman"/>
          <w:sz w:val="24"/>
          <w:szCs w:val="24"/>
        </w:rPr>
      </w:pPr>
      <w:r>
        <w:rPr>
          <w:rFonts w:hAnsi="Times New Roman" w:ascii="Times New Roman"/>
          <w:sz w:val="24"/>
          <w:szCs w:val="24"/>
        </w:rPr>
        <w:t>62. Motorni viljuškar TAM – 10.000,00 kn;</w:t>
      </w:r>
    </w:p>
    <w:p w:rsidRDefault="00312B82" w:rsidP="00AA3C45" w:rsidR="00AA3C45" w:rsidRPr="00AA3C45">
      <w:pPr>
        <w:jc w:val="both"/>
        <w:rPr>
          <w:rFonts w:hAnsi="Times New Roman" w:ascii="Times New Roman"/>
          <w:sz w:val="24"/>
          <w:szCs w:val="24"/>
        </w:rPr>
      </w:pPr>
      <w:r>
        <w:rPr>
          <w:rFonts w:hAnsi="Times New Roman" w:ascii="Times New Roman"/>
          <w:sz w:val="24"/>
          <w:szCs w:val="24"/>
        </w:rPr>
        <w:t>63. Odalna glodalica P – 1.000,00 kn;</w:t>
      </w:r>
    </w:p>
    <w:p w:rsidRDefault="00312B82" w:rsidP="00AA3C45" w:rsidR="00AA3C45" w:rsidRPr="00AA3C45">
      <w:pPr>
        <w:jc w:val="both"/>
        <w:rPr>
          <w:rFonts w:hAnsi="Times New Roman" w:ascii="Times New Roman"/>
          <w:sz w:val="24"/>
          <w:szCs w:val="24"/>
        </w:rPr>
      </w:pPr>
      <w:r>
        <w:rPr>
          <w:rFonts w:hAnsi="Times New Roman" w:ascii="Times New Roman"/>
          <w:sz w:val="24"/>
          <w:szCs w:val="24"/>
        </w:rPr>
        <w:t xml:space="preserve">64. Okretni stol za varenje – </w:t>
      </w:r>
      <w:r w:rsidR="005947F0">
        <w:rPr>
          <w:rFonts w:hAnsi="Times New Roman" w:ascii="Times New Roman"/>
          <w:sz w:val="24"/>
          <w:szCs w:val="24"/>
        </w:rPr>
        <w:t>750</w:t>
      </w:r>
      <w:r w:rsidR="00124B93">
        <w:rPr>
          <w:rFonts w:hAnsi="Times New Roman" w:ascii="Times New Roman"/>
          <w:sz w:val="24"/>
          <w:szCs w:val="24"/>
        </w:rPr>
        <w:t>,00</w:t>
      </w:r>
      <w:r w:rsidR="005947F0">
        <w:rPr>
          <w:rFonts w:hAnsi="Times New Roman" w:ascii="Times New Roman"/>
          <w:sz w:val="24"/>
          <w:szCs w:val="24"/>
        </w:rPr>
        <w:t xml:space="preserve"> kn;</w:t>
      </w:r>
    </w:p>
    <w:p w:rsidRDefault="005947F0" w:rsidP="00AA3C45" w:rsidR="00AA3C45" w:rsidRPr="00AA3C45">
      <w:pPr>
        <w:jc w:val="both"/>
        <w:rPr>
          <w:rFonts w:hAnsi="Times New Roman" w:ascii="Times New Roman"/>
          <w:sz w:val="24"/>
          <w:szCs w:val="24"/>
        </w:rPr>
      </w:pPr>
      <w:r>
        <w:rPr>
          <w:rFonts w:hAnsi="Times New Roman" w:ascii="Times New Roman"/>
          <w:sz w:val="24"/>
          <w:szCs w:val="24"/>
        </w:rPr>
        <w:t>65. Ormar vratnice – 680,00 kn;</w:t>
      </w:r>
    </w:p>
    <w:p w:rsidRDefault="005947F0" w:rsidP="00AA3C45" w:rsidR="00AA3C45" w:rsidRPr="00AA3C45">
      <w:pPr>
        <w:jc w:val="both"/>
        <w:rPr>
          <w:rFonts w:hAnsi="Times New Roman" w:ascii="Times New Roman"/>
          <w:sz w:val="24"/>
          <w:szCs w:val="24"/>
        </w:rPr>
      </w:pPr>
      <w:r>
        <w:rPr>
          <w:rFonts w:hAnsi="Times New Roman" w:ascii="Times New Roman"/>
          <w:sz w:val="24"/>
          <w:szCs w:val="24"/>
        </w:rPr>
        <w:t>66. Pantograf Gorenje V – 7.500,00 kn;</w:t>
      </w:r>
    </w:p>
    <w:p w:rsidRDefault="00AA3C45" w:rsidP="00AA3C45" w:rsidR="00AA3C45" w:rsidRPr="00AA3C45">
      <w:pPr>
        <w:jc w:val="both"/>
        <w:rPr>
          <w:rFonts w:hAnsi="Times New Roman" w:ascii="Times New Roman"/>
          <w:sz w:val="24"/>
          <w:szCs w:val="24"/>
        </w:rPr>
      </w:pPr>
      <w:r w:rsidRPr="00AA3C45">
        <w:rPr>
          <w:rFonts w:hAnsi="Times New Roman" w:ascii="Times New Roman"/>
          <w:sz w:val="24"/>
          <w:szCs w:val="24"/>
        </w:rPr>
        <w:t>67. PC Intel Pentium S-W</w:t>
      </w:r>
      <w:r w:rsidR="005947F0">
        <w:rPr>
          <w:rFonts w:hAnsi="Times New Roman" w:ascii="Times New Roman"/>
          <w:sz w:val="24"/>
          <w:szCs w:val="24"/>
        </w:rPr>
        <w:t xml:space="preserve"> – 400,00 kn;</w:t>
      </w:r>
    </w:p>
    <w:p w:rsidRDefault="005947F0" w:rsidP="00AA3C45" w:rsidR="00AA3C45" w:rsidRPr="00AA3C45">
      <w:pPr>
        <w:jc w:val="both"/>
        <w:rPr>
          <w:rFonts w:hAnsi="Times New Roman" w:ascii="Times New Roman"/>
          <w:sz w:val="24"/>
          <w:szCs w:val="24"/>
        </w:rPr>
      </w:pPr>
      <w:r>
        <w:rPr>
          <w:rFonts w:hAnsi="Times New Roman" w:ascii="Times New Roman"/>
          <w:sz w:val="24"/>
          <w:szCs w:val="24"/>
        </w:rPr>
        <w:t>68. PC Lenovo A58AMR7M – 340</w:t>
      </w:r>
      <w:r w:rsidR="00124B93">
        <w:rPr>
          <w:rFonts w:hAnsi="Times New Roman" w:ascii="Times New Roman"/>
          <w:sz w:val="24"/>
          <w:szCs w:val="24"/>
        </w:rPr>
        <w:t>,00</w:t>
      </w:r>
      <w:r>
        <w:rPr>
          <w:rFonts w:hAnsi="Times New Roman" w:ascii="Times New Roman"/>
          <w:sz w:val="24"/>
          <w:szCs w:val="24"/>
        </w:rPr>
        <w:t xml:space="preserve"> kn;</w:t>
      </w:r>
    </w:p>
    <w:p w:rsidRDefault="005947F0" w:rsidP="00AA3C45" w:rsidR="00AA3C45" w:rsidRPr="00AA3C45">
      <w:pPr>
        <w:jc w:val="both"/>
        <w:rPr>
          <w:rFonts w:hAnsi="Times New Roman" w:ascii="Times New Roman"/>
          <w:sz w:val="24"/>
          <w:szCs w:val="24"/>
        </w:rPr>
      </w:pPr>
      <w:r>
        <w:rPr>
          <w:rFonts w:hAnsi="Times New Roman" w:ascii="Times New Roman"/>
          <w:sz w:val="24"/>
          <w:szCs w:val="24"/>
        </w:rPr>
        <w:t>69. PC Think centre A57 2kom – 940,00 kn;</w:t>
      </w:r>
    </w:p>
    <w:p w:rsidRDefault="005947F0" w:rsidP="00AA3C45" w:rsidR="00AA3C45" w:rsidRPr="00AA3C45">
      <w:pPr>
        <w:jc w:val="both"/>
        <w:rPr>
          <w:rFonts w:hAnsi="Times New Roman" w:ascii="Times New Roman"/>
          <w:sz w:val="24"/>
          <w:szCs w:val="24"/>
        </w:rPr>
      </w:pPr>
      <w:r>
        <w:rPr>
          <w:rFonts w:hAnsi="Times New Roman" w:ascii="Times New Roman"/>
          <w:sz w:val="24"/>
          <w:szCs w:val="24"/>
        </w:rPr>
        <w:t>70. Pjeskarilica vlast.I – 370,00 kn;</w:t>
      </w:r>
    </w:p>
    <w:p w:rsidRDefault="005947F0" w:rsidP="00AA3C45" w:rsidR="00AA3C45" w:rsidRPr="00AA3C45">
      <w:pPr>
        <w:jc w:val="both"/>
        <w:rPr>
          <w:rFonts w:hAnsi="Times New Roman" w:ascii="Times New Roman"/>
          <w:sz w:val="24"/>
          <w:szCs w:val="24"/>
        </w:rPr>
      </w:pPr>
      <w:r>
        <w:rPr>
          <w:rFonts w:hAnsi="Times New Roman" w:ascii="Times New Roman"/>
          <w:sz w:val="24"/>
          <w:szCs w:val="24"/>
        </w:rPr>
        <w:t>71. Ploter HP desgnjet – 220.00 kn;</w:t>
      </w:r>
    </w:p>
    <w:p w:rsidRDefault="00AA3C45" w:rsidP="00AA3C45" w:rsidR="00AA3C45" w:rsidRPr="00AA3C45">
      <w:pPr>
        <w:jc w:val="both"/>
        <w:rPr>
          <w:rFonts w:hAnsi="Times New Roman" w:ascii="Times New Roman"/>
          <w:sz w:val="24"/>
          <w:szCs w:val="24"/>
        </w:rPr>
      </w:pPr>
      <w:r w:rsidRPr="00AA3C45">
        <w:rPr>
          <w:rFonts w:hAnsi="Times New Roman" w:ascii="Times New Roman"/>
          <w:sz w:val="24"/>
          <w:szCs w:val="24"/>
        </w:rPr>
        <w:t>72. Portland dizalica V</w:t>
      </w:r>
      <w:r w:rsidR="005947F0">
        <w:rPr>
          <w:rFonts w:hAnsi="Times New Roman" w:ascii="Times New Roman"/>
          <w:sz w:val="24"/>
          <w:szCs w:val="24"/>
        </w:rPr>
        <w:t>ED A – 6.700,00 kn;</w:t>
      </w:r>
    </w:p>
    <w:p w:rsidRDefault="005947F0" w:rsidP="00AA3C45" w:rsidR="00AA3C45" w:rsidRPr="00AA3C45">
      <w:pPr>
        <w:jc w:val="both"/>
        <w:rPr>
          <w:rFonts w:hAnsi="Times New Roman" w:ascii="Times New Roman"/>
          <w:sz w:val="24"/>
          <w:szCs w:val="24"/>
        </w:rPr>
      </w:pPr>
      <w:r>
        <w:rPr>
          <w:rFonts w:hAnsi="Times New Roman" w:ascii="Times New Roman"/>
          <w:sz w:val="24"/>
          <w:szCs w:val="24"/>
        </w:rPr>
        <w:t>73. Potez. pila D300X600 – 800,00 kn;</w:t>
      </w:r>
    </w:p>
    <w:p w:rsidRDefault="00AA3C45" w:rsidP="00AA3C45" w:rsidR="00AA3C45" w:rsidRPr="00AA3C45">
      <w:pPr>
        <w:jc w:val="both"/>
        <w:rPr>
          <w:rFonts w:hAnsi="Times New Roman" w:ascii="Times New Roman"/>
          <w:sz w:val="24"/>
          <w:szCs w:val="24"/>
        </w:rPr>
      </w:pPr>
      <w:r w:rsidRPr="00AA3C45">
        <w:rPr>
          <w:rFonts w:hAnsi="Times New Roman" w:ascii="Times New Roman"/>
          <w:sz w:val="24"/>
          <w:szCs w:val="24"/>
        </w:rPr>
        <w:t>74. Printer CAN-01270 PI</w:t>
      </w:r>
      <w:r w:rsidR="005947F0">
        <w:rPr>
          <w:rFonts w:hAnsi="Times New Roman" w:ascii="Times New Roman"/>
          <w:sz w:val="24"/>
          <w:szCs w:val="24"/>
        </w:rPr>
        <w:t xml:space="preserve"> – 160,00 kn;</w:t>
      </w:r>
    </w:p>
    <w:p w:rsidRDefault="005947F0" w:rsidP="00AA3C45" w:rsidR="00AA3C45" w:rsidRPr="00AA3C45">
      <w:pPr>
        <w:jc w:val="both"/>
        <w:rPr>
          <w:rFonts w:hAnsi="Times New Roman" w:ascii="Times New Roman"/>
          <w:sz w:val="24"/>
          <w:szCs w:val="24"/>
        </w:rPr>
      </w:pPr>
      <w:r>
        <w:rPr>
          <w:rFonts w:hAnsi="Times New Roman" w:ascii="Times New Roman"/>
          <w:sz w:val="24"/>
          <w:szCs w:val="24"/>
        </w:rPr>
        <w:t>75. Printer CANON laser – 100,00 kn;</w:t>
      </w:r>
    </w:p>
    <w:p w:rsidRDefault="005947F0" w:rsidP="00AA3C45" w:rsidR="00AA3C45" w:rsidRPr="00AA3C45">
      <w:pPr>
        <w:jc w:val="both"/>
        <w:rPr>
          <w:rFonts w:hAnsi="Times New Roman" w:ascii="Times New Roman"/>
          <w:sz w:val="24"/>
          <w:szCs w:val="24"/>
        </w:rPr>
      </w:pPr>
      <w:r>
        <w:rPr>
          <w:rFonts w:hAnsi="Times New Roman" w:ascii="Times New Roman"/>
          <w:sz w:val="24"/>
          <w:szCs w:val="24"/>
        </w:rPr>
        <w:t>76. Printer CANON LPB 30 – 60,00 kn;</w:t>
      </w:r>
    </w:p>
    <w:p w:rsidRDefault="005947F0" w:rsidP="00AA3C45" w:rsidR="00AA3C45" w:rsidRPr="00AA3C45">
      <w:pPr>
        <w:jc w:val="both"/>
        <w:rPr>
          <w:rFonts w:hAnsi="Times New Roman" w:ascii="Times New Roman"/>
          <w:sz w:val="24"/>
          <w:szCs w:val="24"/>
        </w:rPr>
      </w:pPr>
      <w:r>
        <w:rPr>
          <w:rFonts w:hAnsi="Times New Roman" w:ascii="Times New Roman"/>
          <w:sz w:val="24"/>
          <w:szCs w:val="24"/>
        </w:rPr>
        <w:t>77. Printer EPSON LX300+ – 120,00 kn;</w:t>
      </w:r>
    </w:p>
    <w:p w:rsidRDefault="005947F0" w:rsidP="00AA3C45" w:rsidR="00AA3C45" w:rsidRPr="00AA3C45">
      <w:pPr>
        <w:jc w:val="both"/>
        <w:rPr>
          <w:rFonts w:hAnsi="Times New Roman" w:ascii="Times New Roman"/>
          <w:sz w:val="24"/>
          <w:szCs w:val="24"/>
        </w:rPr>
      </w:pPr>
      <w:r>
        <w:rPr>
          <w:rFonts w:hAnsi="Times New Roman" w:ascii="Times New Roman"/>
          <w:sz w:val="24"/>
          <w:szCs w:val="24"/>
        </w:rPr>
        <w:t xml:space="preserve">78. Printer HP DESK JET – </w:t>
      </w:r>
      <w:r w:rsidR="00AA3C45" w:rsidRPr="00AA3C45">
        <w:rPr>
          <w:rFonts w:hAnsi="Times New Roman" w:ascii="Times New Roman"/>
          <w:sz w:val="24"/>
          <w:szCs w:val="24"/>
        </w:rPr>
        <w:t>2</w:t>
      </w:r>
      <w:r>
        <w:rPr>
          <w:rFonts w:hAnsi="Times New Roman" w:ascii="Times New Roman"/>
          <w:sz w:val="24"/>
          <w:szCs w:val="24"/>
        </w:rPr>
        <w:t>00,00 kn;</w:t>
      </w:r>
    </w:p>
    <w:p w:rsidRDefault="00AA3C45" w:rsidP="00AA3C45" w:rsidR="00AA3C45" w:rsidRPr="00AA3C45">
      <w:pPr>
        <w:jc w:val="both"/>
        <w:rPr>
          <w:rFonts w:hAnsi="Times New Roman" w:ascii="Times New Roman"/>
          <w:sz w:val="24"/>
          <w:szCs w:val="24"/>
        </w:rPr>
      </w:pPr>
      <w:r w:rsidRPr="00AA3C45">
        <w:rPr>
          <w:rFonts w:hAnsi="Times New Roman" w:ascii="Times New Roman"/>
          <w:sz w:val="24"/>
          <w:szCs w:val="24"/>
        </w:rPr>
        <w:t>79. Printer laserH</w:t>
      </w:r>
      <w:r w:rsidR="005947F0">
        <w:rPr>
          <w:rFonts w:hAnsi="Times New Roman" w:ascii="Times New Roman"/>
          <w:sz w:val="24"/>
          <w:szCs w:val="24"/>
        </w:rPr>
        <w:t>P110 – 400,00 kn;</w:t>
      </w:r>
    </w:p>
    <w:p w:rsidRDefault="005947F0" w:rsidP="00AA3C45" w:rsidR="00AA3C45" w:rsidRPr="00AA3C45">
      <w:pPr>
        <w:jc w:val="both"/>
        <w:rPr>
          <w:rFonts w:hAnsi="Times New Roman" w:ascii="Times New Roman"/>
          <w:sz w:val="24"/>
          <w:szCs w:val="24"/>
        </w:rPr>
      </w:pPr>
      <w:r>
        <w:rPr>
          <w:rFonts w:hAnsi="Times New Roman" w:ascii="Times New Roman"/>
          <w:sz w:val="24"/>
          <w:szCs w:val="24"/>
        </w:rPr>
        <w:t>80. Program KORP.4 – 2.700,00 kn;</w:t>
      </w:r>
    </w:p>
    <w:p w:rsidRDefault="005947F0" w:rsidP="00AA3C45" w:rsidR="00AA3C45" w:rsidRPr="00AA3C45">
      <w:pPr>
        <w:jc w:val="both"/>
        <w:rPr>
          <w:rFonts w:hAnsi="Times New Roman" w:ascii="Times New Roman"/>
          <w:sz w:val="24"/>
          <w:szCs w:val="24"/>
        </w:rPr>
      </w:pPr>
      <w:r>
        <w:rPr>
          <w:rFonts w:hAnsi="Times New Roman" w:ascii="Times New Roman"/>
          <w:sz w:val="24"/>
          <w:szCs w:val="24"/>
        </w:rPr>
        <w:t>81. Pulsirajući rezač DO – 2.300,00 kn;</w:t>
      </w:r>
    </w:p>
    <w:p w:rsidRDefault="005947F0" w:rsidP="00AA3C45" w:rsidR="00AA3C45" w:rsidRPr="00AA3C45">
      <w:pPr>
        <w:jc w:val="both"/>
        <w:rPr>
          <w:rFonts w:hAnsi="Times New Roman" w:ascii="Times New Roman"/>
          <w:sz w:val="24"/>
          <w:szCs w:val="24"/>
        </w:rPr>
      </w:pPr>
      <w:r>
        <w:rPr>
          <w:rFonts w:hAnsi="Times New Roman" w:ascii="Times New Roman"/>
          <w:sz w:val="24"/>
          <w:szCs w:val="24"/>
        </w:rPr>
        <w:t>82. Radijalna bušilica R – 540,00 kn;</w:t>
      </w:r>
    </w:p>
    <w:p w:rsidRDefault="005947F0" w:rsidP="00AA3C45" w:rsidR="00AA3C45" w:rsidRPr="00AA3C45">
      <w:pPr>
        <w:jc w:val="both"/>
        <w:rPr>
          <w:rFonts w:hAnsi="Times New Roman" w:ascii="Times New Roman"/>
          <w:sz w:val="24"/>
          <w:szCs w:val="24"/>
        </w:rPr>
      </w:pPr>
      <w:r>
        <w:rPr>
          <w:rFonts w:hAnsi="Times New Roman" w:ascii="Times New Roman"/>
          <w:sz w:val="24"/>
          <w:szCs w:val="24"/>
        </w:rPr>
        <w:t>83. Radionička konz. diz.JEL – 630,00 kn;</w:t>
      </w:r>
    </w:p>
    <w:p w:rsidRDefault="005947F0" w:rsidP="00AA3C45" w:rsidR="00AA3C45" w:rsidRPr="00AA3C45">
      <w:pPr>
        <w:jc w:val="both"/>
        <w:rPr>
          <w:rFonts w:hAnsi="Times New Roman" w:ascii="Times New Roman"/>
          <w:sz w:val="24"/>
          <w:szCs w:val="24"/>
        </w:rPr>
      </w:pPr>
      <w:r>
        <w:rPr>
          <w:rFonts w:hAnsi="Times New Roman" w:ascii="Times New Roman"/>
          <w:sz w:val="24"/>
          <w:szCs w:val="24"/>
        </w:rPr>
        <w:t>84. Računalo DEEL OPTIPL – 2.900,00 kn;</w:t>
      </w:r>
    </w:p>
    <w:p w:rsidRDefault="00AA3C45" w:rsidP="00AA3C45" w:rsidR="00AA3C45" w:rsidRPr="00AA3C45">
      <w:pPr>
        <w:jc w:val="both"/>
        <w:rPr>
          <w:rFonts w:hAnsi="Times New Roman" w:ascii="Times New Roman"/>
          <w:sz w:val="24"/>
          <w:szCs w:val="24"/>
        </w:rPr>
      </w:pPr>
      <w:r w:rsidRPr="00AA3C45">
        <w:rPr>
          <w:rFonts w:hAnsi="Times New Roman" w:ascii="Times New Roman"/>
          <w:sz w:val="24"/>
          <w:szCs w:val="24"/>
        </w:rPr>
        <w:t>85. Ručne univerzalne škare</w:t>
      </w:r>
      <w:r w:rsidR="005947F0">
        <w:rPr>
          <w:rFonts w:hAnsi="Times New Roman" w:ascii="Times New Roman"/>
          <w:sz w:val="24"/>
          <w:szCs w:val="24"/>
        </w:rPr>
        <w:t xml:space="preserve"> </w:t>
      </w:r>
      <w:r w:rsidR="005947F0">
        <w:rPr>
          <w:rFonts w:hAnsi="Times New Roman" w:ascii="Times New Roman"/>
          <w:sz w:val="24"/>
          <w:szCs w:val="24"/>
        </w:rPr>
        <w:softHyphen/>
        <w:t xml:space="preserve">– 85,00 kn; </w:t>
      </w:r>
    </w:p>
    <w:p w:rsidRDefault="00AA3C45" w:rsidP="00AA3C45" w:rsidR="00AA3C45" w:rsidRPr="00AA3C45">
      <w:pPr>
        <w:jc w:val="both"/>
        <w:rPr>
          <w:rFonts w:hAnsi="Times New Roman" w:ascii="Times New Roman"/>
          <w:sz w:val="24"/>
          <w:szCs w:val="24"/>
        </w:rPr>
      </w:pPr>
      <w:r w:rsidRPr="00AA3C45">
        <w:rPr>
          <w:rFonts w:hAnsi="Times New Roman" w:ascii="Times New Roman"/>
          <w:sz w:val="24"/>
          <w:szCs w:val="24"/>
        </w:rPr>
        <w:t>86. Ručne u</w:t>
      </w:r>
      <w:r w:rsidR="005947F0">
        <w:rPr>
          <w:rFonts w:hAnsi="Times New Roman" w:ascii="Times New Roman"/>
          <w:sz w:val="24"/>
          <w:szCs w:val="24"/>
        </w:rPr>
        <w:t>niverzalne škare – 250,00 kn;</w:t>
      </w:r>
    </w:p>
    <w:p w:rsidRDefault="005947F0" w:rsidP="00AA3C45" w:rsidR="00AA3C45" w:rsidRPr="00AA3C45">
      <w:pPr>
        <w:jc w:val="both"/>
        <w:rPr>
          <w:rFonts w:hAnsi="Times New Roman" w:ascii="Times New Roman"/>
          <w:sz w:val="24"/>
          <w:szCs w:val="24"/>
        </w:rPr>
      </w:pPr>
      <w:r>
        <w:rPr>
          <w:rFonts w:hAnsi="Times New Roman" w:ascii="Times New Roman"/>
          <w:sz w:val="24"/>
          <w:szCs w:val="24"/>
        </w:rPr>
        <w:t>87. Ručni stroj za savij. – 740,00 kn;</w:t>
      </w:r>
    </w:p>
    <w:p w:rsidRDefault="005947F0" w:rsidP="00AA3C45" w:rsidR="00AA3C45" w:rsidRPr="00AA3C45">
      <w:pPr>
        <w:jc w:val="both"/>
        <w:rPr>
          <w:rFonts w:hAnsi="Times New Roman" w:ascii="Times New Roman"/>
          <w:sz w:val="24"/>
          <w:szCs w:val="24"/>
        </w:rPr>
      </w:pPr>
      <w:r>
        <w:rPr>
          <w:rFonts w:hAnsi="Times New Roman" w:ascii="Times New Roman"/>
          <w:sz w:val="24"/>
          <w:szCs w:val="24"/>
        </w:rPr>
        <w:t>88. Ručni valjak za savij. – 750,00 kn;</w:t>
      </w:r>
    </w:p>
    <w:p w:rsidRDefault="005947F0" w:rsidP="00AA3C45" w:rsidR="00AA3C45" w:rsidRPr="00AA3C45">
      <w:pPr>
        <w:jc w:val="both"/>
        <w:rPr>
          <w:rFonts w:hAnsi="Times New Roman" w:ascii="Times New Roman"/>
          <w:sz w:val="24"/>
          <w:szCs w:val="24"/>
        </w:rPr>
      </w:pPr>
      <w:r>
        <w:rPr>
          <w:rFonts w:hAnsi="Times New Roman" w:ascii="Times New Roman"/>
          <w:sz w:val="24"/>
          <w:szCs w:val="24"/>
        </w:rPr>
        <w:t>89. Sjed. garni./6 konf. stol – 520,00 kn;</w:t>
      </w:r>
    </w:p>
    <w:p w:rsidRDefault="005947F0" w:rsidP="00AA3C45" w:rsidR="00AA3C45" w:rsidRPr="00AA3C45">
      <w:pPr>
        <w:jc w:val="both"/>
        <w:rPr>
          <w:rFonts w:hAnsi="Times New Roman" w:ascii="Times New Roman"/>
          <w:sz w:val="24"/>
          <w:szCs w:val="24"/>
        </w:rPr>
      </w:pPr>
      <w:r>
        <w:rPr>
          <w:rFonts w:hAnsi="Times New Roman" w:ascii="Times New Roman"/>
          <w:sz w:val="24"/>
          <w:szCs w:val="24"/>
        </w:rPr>
        <w:t>90. Stolice tapecirane 3 kom. – 460,00 kn;</w:t>
      </w:r>
    </w:p>
    <w:p w:rsidRDefault="00AA3C45" w:rsidP="00AA3C45" w:rsidR="00AA3C45" w:rsidRPr="00AA3C45">
      <w:pPr>
        <w:jc w:val="both"/>
        <w:rPr>
          <w:rFonts w:hAnsi="Times New Roman" w:ascii="Times New Roman"/>
          <w:sz w:val="24"/>
          <w:szCs w:val="24"/>
        </w:rPr>
      </w:pPr>
      <w:r w:rsidRPr="00AA3C45">
        <w:rPr>
          <w:rFonts w:hAnsi="Times New Roman" w:ascii="Times New Roman"/>
          <w:sz w:val="24"/>
          <w:szCs w:val="24"/>
        </w:rPr>
        <w:t>91</w:t>
      </w:r>
      <w:r w:rsidR="005947F0">
        <w:rPr>
          <w:rFonts w:hAnsi="Times New Roman" w:ascii="Times New Roman"/>
          <w:sz w:val="24"/>
          <w:szCs w:val="24"/>
        </w:rPr>
        <w:t>. Stolna bušilica MC-S – 70</w:t>
      </w:r>
      <w:r w:rsidR="00124B93">
        <w:rPr>
          <w:rFonts w:hAnsi="Times New Roman" w:ascii="Times New Roman"/>
          <w:sz w:val="24"/>
          <w:szCs w:val="24"/>
        </w:rPr>
        <w:t>,00</w:t>
      </w:r>
      <w:r w:rsidR="005947F0">
        <w:rPr>
          <w:rFonts w:hAnsi="Times New Roman" w:ascii="Times New Roman"/>
          <w:sz w:val="24"/>
          <w:szCs w:val="24"/>
        </w:rPr>
        <w:t xml:space="preserve"> kn;</w:t>
      </w:r>
    </w:p>
    <w:p w:rsidRDefault="005947F0" w:rsidP="00AA3C45" w:rsidR="00AA3C45" w:rsidRPr="00AA3C45">
      <w:pPr>
        <w:jc w:val="both"/>
        <w:rPr>
          <w:rFonts w:hAnsi="Times New Roman" w:ascii="Times New Roman"/>
          <w:sz w:val="24"/>
          <w:szCs w:val="24"/>
        </w:rPr>
      </w:pPr>
      <w:r>
        <w:rPr>
          <w:rFonts w:hAnsi="Times New Roman" w:ascii="Times New Roman"/>
          <w:sz w:val="24"/>
          <w:szCs w:val="24"/>
        </w:rPr>
        <w:t xml:space="preserve">92. Stroj pila tračna BA – </w:t>
      </w:r>
      <w:r w:rsidR="00AA3C45" w:rsidRPr="00AA3C45">
        <w:rPr>
          <w:rFonts w:hAnsi="Times New Roman" w:ascii="Times New Roman"/>
          <w:sz w:val="24"/>
          <w:szCs w:val="24"/>
        </w:rPr>
        <w:t>1.900,</w:t>
      </w:r>
      <w:r>
        <w:rPr>
          <w:rFonts w:hAnsi="Times New Roman" w:ascii="Times New Roman"/>
          <w:sz w:val="24"/>
          <w:szCs w:val="24"/>
        </w:rPr>
        <w:t>00 kn;</w:t>
      </w:r>
    </w:p>
    <w:p w:rsidRDefault="005947F0" w:rsidP="00AA3C45" w:rsidR="00AA3C45" w:rsidRPr="00AA3C45">
      <w:pPr>
        <w:jc w:val="both"/>
        <w:rPr>
          <w:rFonts w:hAnsi="Times New Roman" w:ascii="Times New Roman"/>
          <w:sz w:val="24"/>
          <w:szCs w:val="24"/>
        </w:rPr>
      </w:pPr>
      <w:r>
        <w:rPr>
          <w:rFonts w:hAnsi="Times New Roman" w:ascii="Times New Roman"/>
          <w:sz w:val="24"/>
          <w:szCs w:val="24"/>
        </w:rPr>
        <w:t>93. Stroj za narezivanje CR – 490,00 kn;</w:t>
      </w:r>
    </w:p>
    <w:p w:rsidRDefault="005947F0" w:rsidP="00AA3C45" w:rsidR="00AA3C45" w:rsidRPr="00AA3C45">
      <w:pPr>
        <w:jc w:val="both"/>
        <w:rPr>
          <w:rFonts w:hAnsi="Times New Roman" w:ascii="Times New Roman"/>
          <w:sz w:val="24"/>
          <w:szCs w:val="24"/>
        </w:rPr>
      </w:pPr>
      <w:r>
        <w:rPr>
          <w:rFonts w:hAnsi="Times New Roman" w:ascii="Times New Roman"/>
          <w:sz w:val="24"/>
          <w:szCs w:val="24"/>
        </w:rPr>
        <w:t>94. Strojna pila SELECT – 1.170,00 kn;</w:t>
      </w:r>
    </w:p>
    <w:p w:rsidRDefault="005947F0" w:rsidP="00AA3C45" w:rsidR="00AA3C45" w:rsidRPr="00AA3C45">
      <w:pPr>
        <w:jc w:val="both"/>
        <w:rPr>
          <w:rFonts w:hAnsi="Times New Roman" w:ascii="Times New Roman"/>
          <w:sz w:val="24"/>
          <w:szCs w:val="24"/>
        </w:rPr>
      </w:pPr>
      <w:r>
        <w:rPr>
          <w:rFonts w:hAnsi="Times New Roman" w:ascii="Times New Roman"/>
          <w:sz w:val="24"/>
          <w:szCs w:val="24"/>
        </w:rPr>
        <w:t>95. Strojna pila POBEDA – 125,00 kn;</w:t>
      </w:r>
    </w:p>
    <w:p w:rsidRDefault="005947F0" w:rsidP="00AA3C45" w:rsidR="00AA3C45" w:rsidRPr="00AA3C45">
      <w:pPr>
        <w:jc w:val="both"/>
        <w:rPr>
          <w:rFonts w:hAnsi="Times New Roman" w:ascii="Times New Roman"/>
          <w:sz w:val="24"/>
          <w:szCs w:val="24"/>
        </w:rPr>
      </w:pPr>
      <w:r>
        <w:rPr>
          <w:rFonts w:hAnsi="Times New Roman" w:ascii="Times New Roman"/>
          <w:sz w:val="24"/>
          <w:szCs w:val="24"/>
        </w:rPr>
        <w:t>96. Strojna pila POBEDA – 920,00 kn;</w:t>
      </w:r>
    </w:p>
    <w:p w:rsidRDefault="005947F0" w:rsidP="00AA3C45" w:rsidR="00AA3C45" w:rsidRPr="00AA3C45">
      <w:pPr>
        <w:jc w:val="both"/>
        <w:rPr>
          <w:rFonts w:hAnsi="Times New Roman" w:ascii="Times New Roman"/>
          <w:sz w:val="24"/>
          <w:szCs w:val="24"/>
        </w:rPr>
      </w:pPr>
      <w:r>
        <w:rPr>
          <w:rFonts w:hAnsi="Times New Roman" w:ascii="Times New Roman"/>
          <w:sz w:val="24"/>
          <w:szCs w:val="24"/>
        </w:rPr>
        <w:t>97. Stubna bušilica B2T – 500,00 kn;</w:t>
      </w:r>
    </w:p>
    <w:p w:rsidRDefault="005947F0" w:rsidP="00AA3C45" w:rsidR="00AA3C45" w:rsidRPr="00AA3C45">
      <w:pPr>
        <w:jc w:val="both"/>
        <w:rPr>
          <w:rFonts w:hAnsi="Times New Roman" w:ascii="Times New Roman"/>
          <w:sz w:val="24"/>
          <w:szCs w:val="24"/>
        </w:rPr>
      </w:pPr>
      <w:r>
        <w:rPr>
          <w:rFonts w:hAnsi="Times New Roman" w:ascii="Times New Roman"/>
          <w:sz w:val="24"/>
          <w:szCs w:val="24"/>
        </w:rPr>
        <w:t>98. Telefax CANON L-100 – 180,00 kn;</w:t>
      </w:r>
    </w:p>
    <w:p w:rsidRDefault="005947F0" w:rsidP="00AA3C45" w:rsidR="00AA3C45" w:rsidRPr="00AA3C45">
      <w:pPr>
        <w:jc w:val="both"/>
        <w:rPr>
          <w:rFonts w:hAnsi="Times New Roman" w:ascii="Times New Roman"/>
          <w:sz w:val="24"/>
          <w:szCs w:val="24"/>
        </w:rPr>
      </w:pPr>
      <w:r>
        <w:rPr>
          <w:rFonts w:hAnsi="Times New Roman" w:ascii="Times New Roman"/>
          <w:sz w:val="24"/>
          <w:szCs w:val="24"/>
        </w:rPr>
        <w:t xml:space="preserve">99. Telefonska centrala – </w:t>
      </w:r>
      <w:r w:rsidR="00AA3C45" w:rsidRPr="00AA3C45">
        <w:rPr>
          <w:rFonts w:hAnsi="Times New Roman" w:ascii="Times New Roman"/>
          <w:sz w:val="24"/>
          <w:szCs w:val="24"/>
        </w:rPr>
        <w:t>99</w:t>
      </w:r>
      <w:r>
        <w:rPr>
          <w:rFonts w:hAnsi="Times New Roman" w:ascii="Times New Roman"/>
          <w:sz w:val="24"/>
          <w:szCs w:val="24"/>
        </w:rPr>
        <w:t>0,00 kn;</w:t>
      </w:r>
    </w:p>
    <w:p w:rsidRDefault="005947F0" w:rsidP="00AA3C45" w:rsidR="00AA3C45" w:rsidRPr="00AA3C45">
      <w:pPr>
        <w:jc w:val="both"/>
        <w:rPr>
          <w:rFonts w:hAnsi="Times New Roman" w:ascii="Times New Roman"/>
          <w:sz w:val="24"/>
          <w:szCs w:val="24"/>
        </w:rPr>
      </w:pPr>
      <w:r>
        <w:rPr>
          <w:rFonts w:hAnsi="Times New Roman" w:ascii="Times New Roman"/>
          <w:sz w:val="24"/>
          <w:szCs w:val="24"/>
        </w:rPr>
        <w:t>100. Tokarska klupa S ŠKRIP P – 10.000,00 kn;</w:t>
      </w:r>
    </w:p>
    <w:p w:rsidRDefault="005947F0" w:rsidP="00AA3C45" w:rsidR="00AA3C45" w:rsidRPr="00AA3C45">
      <w:pPr>
        <w:jc w:val="both"/>
        <w:rPr>
          <w:rFonts w:hAnsi="Times New Roman" w:ascii="Times New Roman"/>
          <w:sz w:val="24"/>
          <w:szCs w:val="24"/>
        </w:rPr>
      </w:pPr>
      <w:r>
        <w:rPr>
          <w:rFonts w:hAnsi="Times New Roman" w:ascii="Times New Roman"/>
          <w:sz w:val="24"/>
          <w:szCs w:val="24"/>
        </w:rPr>
        <w:t xml:space="preserve">101. Tokarski stroj D48 – </w:t>
      </w:r>
      <w:r w:rsidR="00AA3C45" w:rsidRPr="00AA3C45">
        <w:rPr>
          <w:rFonts w:hAnsi="Times New Roman" w:ascii="Times New Roman"/>
          <w:sz w:val="24"/>
          <w:szCs w:val="24"/>
        </w:rPr>
        <w:t>1</w:t>
      </w:r>
      <w:r>
        <w:rPr>
          <w:rFonts w:hAnsi="Times New Roman" w:ascii="Times New Roman"/>
          <w:sz w:val="24"/>
          <w:szCs w:val="24"/>
        </w:rPr>
        <w:t xml:space="preserve">1.600,00 kn; </w:t>
      </w:r>
    </w:p>
    <w:p w:rsidRDefault="005947F0" w:rsidP="00AA3C45" w:rsidR="00AA3C45" w:rsidRPr="00AA3C45">
      <w:pPr>
        <w:jc w:val="both"/>
        <w:rPr>
          <w:rFonts w:hAnsi="Times New Roman" w:ascii="Times New Roman"/>
          <w:sz w:val="24"/>
          <w:szCs w:val="24"/>
        </w:rPr>
      </w:pPr>
      <w:r>
        <w:rPr>
          <w:rFonts w:hAnsi="Times New Roman" w:ascii="Times New Roman"/>
          <w:sz w:val="24"/>
          <w:szCs w:val="24"/>
        </w:rPr>
        <w:t>102. Tokarski stroj NCR – 17.100,00 kn;</w:t>
      </w:r>
    </w:p>
    <w:p w:rsidRDefault="005947F0" w:rsidP="00AA3C45" w:rsidR="00AA3C45" w:rsidRPr="00AA3C45">
      <w:pPr>
        <w:jc w:val="both"/>
        <w:rPr>
          <w:rFonts w:hAnsi="Times New Roman" w:ascii="Times New Roman"/>
          <w:sz w:val="24"/>
          <w:szCs w:val="24"/>
        </w:rPr>
      </w:pPr>
      <w:r>
        <w:rPr>
          <w:rFonts w:hAnsi="Times New Roman" w:ascii="Times New Roman"/>
          <w:sz w:val="24"/>
          <w:szCs w:val="24"/>
        </w:rPr>
        <w:t>103. Tokarski stroj PA9 – 20.000,00 kn;</w:t>
      </w:r>
    </w:p>
    <w:p w:rsidRDefault="005947F0" w:rsidP="00AA3C45" w:rsidR="00AA3C45" w:rsidRPr="00AA3C45">
      <w:pPr>
        <w:jc w:val="both"/>
        <w:rPr>
          <w:rFonts w:hAnsi="Times New Roman" w:ascii="Times New Roman"/>
          <w:sz w:val="24"/>
          <w:szCs w:val="24"/>
        </w:rPr>
      </w:pPr>
      <w:r>
        <w:rPr>
          <w:rFonts w:hAnsi="Times New Roman" w:ascii="Times New Roman"/>
          <w:sz w:val="24"/>
          <w:szCs w:val="24"/>
        </w:rPr>
        <w:t>104. Tokarski stroj PAB – 3.100,00 kn;</w:t>
      </w:r>
    </w:p>
    <w:p w:rsidRDefault="005947F0" w:rsidP="00AA3C45" w:rsidR="00AA3C45" w:rsidRPr="00AA3C45">
      <w:pPr>
        <w:jc w:val="both"/>
        <w:rPr>
          <w:rFonts w:hAnsi="Times New Roman" w:ascii="Times New Roman"/>
          <w:sz w:val="24"/>
          <w:szCs w:val="24"/>
        </w:rPr>
      </w:pPr>
      <w:r>
        <w:rPr>
          <w:rFonts w:hAnsi="Times New Roman" w:ascii="Times New Roman"/>
          <w:sz w:val="24"/>
          <w:szCs w:val="24"/>
        </w:rPr>
        <w:t>105. Tokarski stroj PAC – 2.700,00 kn;</w:t>
      </w:r>
    </w:p>
    <w:p w:rsidRDefault="00AA3C45" w:rsidP="00AA3C45" w:rsidR="00AA3C45" w:rsidRPr="00AA3C45">
      <w:pPr>
        <w:jc w:val="both"/>
        <w:rPr>
          <w:rFonts w:hAnsi="Times New Roman" w:ascii="Times New Roman"/>
          <w:sz w:val="24"/>
          <w:szCs w:val="24"/>
        </w:rPr>
      </w:pPr>
      <w:r w:rsidRPr="00AA3C45">
        <w:rPr>
          <w:rFonts w:hAnsi="Times New Roman" w:ascii="Times New Roman"/>
          <w:sz w:val="24"/>
          <w:szCs w:val="24"/>
        </w:rPr>
        <w:t>106. Tok</w:t>
      </w:r>
      <w:r w:rsidR="005947F0">
        <w:rPr>
          <w:rFonts w:hAnsi="Times New Roman" w:ascii="Times New Roman"/>
          <w:sz w:val="24"/>
          <w:szCs w:val="24"/>
        </w:rPr>
        <w:t>arsi stroj PAC – 2.700,00 kn;</w:t>
      </w:r>
    </w:p>
    <w:p w:rsidRDefault="005947F0" w:rsidP="00AA3C45" w:rsidR="00AA3C45" w:rsidRPr="00AA3C45">
      <w:pPr>
        <w:jc w:val="both"/>
        <w:rPr>
          <w:rFonts w:hAnsi="Times New Roman" w:ascii="Times New Roman"/>
          <w:sz w:val="24"/>
          <w:szCs w:val="24"/>
        </w:rPr>
      </w:pPr>
      <w:r>
        <w:rPr>
          <w:rFonts w:hAnsi="Times New Roman" w:ascii="Times New Roman"/>
          <w:sz w:val="24"/>
          <w:szCs w:val="24"/>
        </w:rPr>
        <w:t>107. Tokarski stroj TNP – 3.500,00 kn;</w:t>
      </w:r>
    </w:p>
    <w:p w:rsidRDefault="005947F0" w:rsidP="00AA3C45" w:rsidR="00AA3C45" w:rsidRPr="00AA3C45">
      <w:pPr>
        <w:jc w:val="both"/>
        <w:rPr>
          <w:rFonts w:hAnsi="Times New Roman" w:ascii="Times New Roman"/>
          <w:sz w:val="24"/>
          <w:szCs w:val="24"/>
        </w:rPr>
      </w:pPr>
      <w:r>
        <w:rPr>
          <w:rFonts w:hAnsi="Times New Roman" w:ascii="Times New Roman"/>
          <w:sz w:val="24"/>
          <w:szCs w:val="24"/>
        </w:rPr>
        <w:t>108. Trafost.Energoivest – 2.600,00 kn;</w:t>
      </w:r>
    </w:p>
    <w:p w:rsidRDefault="005947F0" w:rsidP="00AA3C45" w:rsidR="00AA3C45" w:rsidRPr="00AA3C45">
      <w:pPr>
        <w:jc w:val="both"/>
        <w:rPr>
          <w:rFonts w:hAnsi="Times New Roman" w:ascii="Times New Roman"/>
          <w:sz w:val="24"/>
          <w:szCs w:val="24"/>
        </w:rPr>
      </w:pPr>
      <w:r>
        <w:rPr>
          <w:rFonts w:hAnsi="Times New Roman" w:ascii="Times New Roman"/>
          <w:sz w:val="24"/>
          <w:szCs w:val="24"/>
        </w:rPr>
        <w:t>109. Umjet. slike 2 kom – 1.575,00 kn;</w:t>
      </w:r>
    </w:p>
    <w:p w:rsidRDefault="005947F0" w:rsidP="00AA3C45" w:rsidR="00AA3C45" w:rsidRPr="00AA3C45">
      <w:pPr>
        <w:jc w:val="both"/>
        <w:rPr>
          <w:rFonts w:hAnsi="Times New Roman" w:ascii="Times New Roman"/>
          <w:sz w:val="24"/>
          <w:szCs w:val="24"/>
        </w:rPr>
      </w:pPr>
      <w:r>
        <w:rPr>
          <w:rFonts w:hAnsi="Times New Roman" w:ascii="Times New Roman"/>
          <w:sz w:val="24"/>
          <w:szCs w:val="24"/>
        </w:rPr>
        <w:t>110. Univerzalna bušilica U – 4.800,00 kn;</w:t>
      </w:r>
    </w:p>
    <w:p w:rsidRDefault="00AA3C45" w:rsidP="00AA3C45" w:rsidR="00AA3C45" w:rsidRPr="00AA3C45">
      <w:pPr>
        <w:jc w:val="both"/>
        <w:rPr>
          <w:rFonts w:hAnsi="Times New Roman" w:ascii="Times New Roman"/>
          <w:sz w:val="24"/>
          <w:szCs w:val="24"/>
        </w:rPr>
      </w:pPr>
      <w:r w:rsidRPr="00AA3C45">
        <w:rPr>
          <w:rFonts w:hAnsi="Times New Roman" w:ascii="Times New Roman"/>
          <w:sz w:val="24"/>
          <w:szCs w:val="24"/>
        </w:rPr>
        <w:t>111. Univerzalna bušilica UO</w:t>
      </w:r>
      <w:r w:rsidR="005947F0">
        <w:rPr>
          <w:rFonts w:hAnsi="Times New Roman" w:ascii="Times New Roman"/>
          <w:sz w:val="24"/>
          <w:szCs w:val="24"/>
        </w:rPr>
        <w:t xml:space="preserve"> – 2.600,00 kn;</w:t>
      </w:r>
    </w:p>
    <w:p w:rsidRDefault="00AA3C45" w:rsidP="00AA3C45" w:rsidR="00AA3C45" w:rsidRPr="00AA3C45">
      <w:pPr>
        <w:jc w:val="both"/>
        <w:rPr>
          <w:rFonts w:hAnsi="Times New Roman" w:ascii="Times New Roman"/>
          <w:sz w:val="24"/>
          <w:szCs w:val="24"/>
        </w:rPr>
      </w:pPr>
      <w:r w:rsidRPr="00AA3C45">
        <w:rPr>
          <w:rFonts w:hAnsi="Times New Roman" w:ascii="Times New Roman"/>
          <w:sz w:val="24"/>
          <w:szCs w:val="24"/>
        </w:rPr>
        <w:t>112. Ured.namještaj garnitu</w:t>
      </w:r>
      <w:r w:rsidR="005947F0">
        <w:rPr>
          <w:rFonts w:hAnsi="Times New Roman" w:ascii="Times New Roman"/>
          <w:sz w:val="24"/>
          <w:szCs w:val="24"/>
        </w:rPr>
        <w:t>ra 6 kom. – 180,00 kn;</w:t>
      </w:r>
    </w:p>
    <w:p w:rsidRDefault="005947F0" w:rsidP="00AA3C45" w:rsidR="00AA3C45" w:rsidRPr="00AA3C45">
      <w:pPr>
        <w:jc w:val="both"/>
        <w:rPr>
          <w:rFonts w:hAnsi="Times New Roman" w:ascii="Times New Roman"/>
          <w:sz w:val="24"/>
          <w:szCs w:val="24"/>
        </w:rPr>
      </w:pPr>
      <w:r>
        <w:rPr>
          <w:rFonts w:hAnsi="Times New Roman" w:ascii="Times New Roman"/>
          <w:sz w:val="24"/>
          <w:szCs w:val="24"/>
        </w:rPr>
        <w:t>113. Uredski ormar 5 kom. – 250,00 kn;</w:t>
      </w:r>
    </w:p>
    <w:p w:rsidRDefault="00AA3C45" w:rsidP="00AA3C45" w:rsidR="00AA3C45" w:rsidRPr="00AA3C45">
      <w:pPr>
        <w:jc w:val="both"/>
        <w:rPr>
          <w:rFonts w:hAnsi="Times New Roman" w:ascii="Times New Roman"/>
          <w:sz w:val="24"/>
          <w:szCs w:val="24"/>
        </w:rPr>
      </w:pPr>
      <w:r w:rsidRPr="00AA3C45">
        <w:rPr>
          <w:rFonts w:hAnsi="Times New Roman" w:ascii="Times New Roman"/>
          <w:sz w:val="24"/>
          <w:szCs w:val="24"/>
        </w:rPr>
        <w:t>1</w:t>
      </w:r>
      <w:r w:rsidR="005947F0">
        <w:rPr>
          <w:rFonts w:hAnsi="Times New Roman" w:ascii="Times New Roman"/>
          <w:sz w:val="24"/>
          <w:szCs w:val="24"/>
        </w:rPr>
        <w:t>14. Uredski stoldrvveni 15 kom. – 790,00 kn;</w:t>
      </w:r>
    </w:p>
    <w:p w:rsidRDefault="00AA3C45" w:rsidP="00AA3C45" w:rsidR="00AA3C45" w:rsidRPr="00AA3C45">
      <w:pPr>
        <w:jc w:val="both"/>
        <w:rPr>
          <w:rFonts w:hAnsi="Times New Roman" w:ascii="Times New Roman"/>
          <w:sz w:val="24"/>
          <w:szCs w:val="24"/>
        </w:rPr>
      </w:pPr>
      <w:r w:rsidRPr="00AA3C45">
        <w:rPr>
          <w:rFonts w:hAnsi="Times New Roman" w:ascii="Times New Roman"/>
          <w:sz w:val="24"/>
          <w:szCs w:val="24"/>
        </w:rPr>
        <w:t xml:space="preserve">115. </w:t>
      </w:r>
      <w:r w:rsidR="005947F0">
        <w:rPr>
          <w:rFonts w:hAnsi="Times New Roman" w:ascii="Times New Roman"/>
          <w:sz w:val="24"/>
          <w:szCs w:val="24"/>
        </w:rPr>
        <w:t>Uređšaj za nanošenje – 6.800,00 kn;</w:t>
      </w:r>
    </w:p>
    <w:p w:rsidRDefault="005947F0" w:rsidP="00AA3C45" w:rsidR="00AA3C45" w:rsidRPr="00AA3C45">
      <w:pPr>
        <w:jc w:val="both"/>
        <w:rPr>
          <w:rFonts w:hAnsi="Times New Roman" w:ascii="Times New Roman"/>
          <w:sz w:val="24"/>
          <w:szCs w:val="24"/>
        </w:rPr>
      </w:pPr>
      <w:r>
        <w:rPr>
          <w:rFonts w:hAnsi="Times New Roman" w:ascii="Times New Roman"/>
          <w:sz w:val="24"/>
          <w:szCs w:val="24"/>
        </w:rPr>
        <w:t>116. Usisivač za prašinu – 120,00 kn;</w:t>
      </w:r>
    </w:p>
    <w:p w:rsidRDefault="005947F0" w:rsidP="00AA3C45" w:rsidR="00AA3C45" w:rsidRPr="00AA3C45">
      <w:pPr>
        <w:jc w:val="both"/>
        <w:rPr>
          <w:rFonts w:hAnsi="Times New Roman" w:ascii="Times New Roman"/>
          <w:sz w:val="24"/>
          <w:szCs w:val="24"/>
        </w:rPr>
      </w:pPr>
      <w:r>
        <w:rPr>
          <w:rFonts w:hAnsi="Times New Roman" w:ascii="Times New Roman"/>
          <w:sz w:val="24"/>
          <w:szCs w:val="24"/>
        </w:rPr>
        <w:t>117. Valjak za savijanje – 11.000,00 kn;</w:t>
      </w:r>
    </w:p>
    <w:p w:rsidRDefault="005947F0" w:rsidP="00AA3C45" w:rsidR="00AA3C45" w:rsidRPr="00AA3C45">
      <w:pPr>
        <w:jc w:val="both"/>
        <w:rPr>
          <w:rFonts w:hAnsi="Times New Roman" w:ascii="Times New Roman"/>
          <w:sz w:val="24"/>
          <w:szCs w:val="24"/>
        </w:rPr>
      </w:pPr>
      <w:r>
        <w:rPr>
          <w:rFonts w:hAnsi="Times New Roman" w:ascii="Times New Roman"/>
          <w:sz w:val="24"/>
          <w:szCs w:val="24"/>
        </w:rPr>
        <w:t>118. Valjak za savijanje – 4.500,00 kn;</w:t>
      </w:r>
    </w:p>
    <w:p w:rsidRDefault="00AA3C45" w:rsidP="00AA3C45" w:rsidR="00AA3C45" w:rsidRPr="00AA3C45">
      <w:pPr>
        <w:jc w:val="both"/>
        <w:rPr>
          <w:rFonts w:hAnsi="Times New Roman" w:ascii="Times New Roman"/>
          <w:sz w:val="24"/>
          <w:szCs w:val="24"/>
        </w:rPr>
      </w:pPr>
      <w:r w:rsidRPr="00AA3C45">
        <w:rPr>
          <w:rFonts w:hAnsi="Times New Roman" w:ascii="Times New Roman"/>
          <w:sz w:val="24"/>
          <w:szCs w:val="24"/>
        </w:rPr>
        <w:t>119</w:t>
      </w:r>
      <w:r w:rsidR="005947F0">
        <w:rPr>
          <w:rFonts w:hAnsi="Times New Roman" w:ascii="Times New Roman"/>
          <w:sz w:val="24"/>
          <w:szCs w:val="24"/>
        </w:rPr>
        <w:t>. Vitrina uredska drvena 3 kom. – 140,00 kn;</w:t>
      </w:r>
    </w:p>
    <w:p w:rsidRDefault="005947F0" w:rsidP="00AA3C45" w:rsidR="00AA3C45" w:rsidRPr="00AA3C45">
      <w:pPr>
        <w:jc w:val="both"/>
        <w:rPr>
          <w:rFonts w:hAnsi="Times New Roman" w:ascii="Times New Roman"/>
          <w:sz w:val="24"/>
          <w:szCs w:val="24"/>
        </w:rPr>
      </w:pPr>
      <w:r>
        <w:rPr>
          <w:rFonts w:hAnsi="Times New Roman" w:ascii="Times New Roman"/>
          <w:sz w:val="24"/>
          <w:szCs w:val="24"/>
        </w:rPr>
        <w:t>120. Vretenasta prsa ručna – 640,00 kn;</w:t>
      </w:r>
    </w:p>
    <w:p w:rsidRDefault="00AA3C45" w:rsidP="00AA3C45" w:rsidR="00AA3C45" w:rsidRPr="00AA3C45">
      <w:pPr>
        <w:jc w:val="both"/>
        <w:rPr>
          <w:rFonts w:hAnsi="Times New Roman" w:ascii="Times New Roman"/>
          <w:sz w:val="24"/>
          <w:szCs w:val="24"/>
        </w:rPr>
      </w:pPr>
      <w:r w:rsidRPr="00AA3C45">
        <w:rPr>
          <w:rFonts w:hAnsi="Times New Roman" w:ascii="Times New Roman"/>
          <w:sz w:val="24"/>
          <w:szCs w:val="24"/>
        </w:rPr>
        <w:t>121. Četverokrilni garderobni ormar 15 kom.</w:t>
      </w:r>
      <w:r w:rsidR="005947F0">
        <w:rPr>
          <w:rFonts w:hAnsi="Times New Roman" w:ascii="Times New Roman"/>
          <w:sz w:val="24"/>
          <w:szCs w:val="24"/>
        </w:rPr>
        <w:t xml:space="preserve"> – 550,00 kn;</w:t>
      </w:r>
    </w:p>
    <w:p w:rsidRDefault="0040405E" w:rsidP="00463007" w:rsidR="00463007" w:rsidRPr="00463007">
      <w:pPr>
        <w:jc w:val="both"/>
        <w:rPr>
          <w:rFonts w:hAnsi="Times New Roman" w:ascii="Times New Roman"/>
          <w:sz w:val="24"/>
          <w:szCs w:val="24"/>
        </w:rPr>
      </w:pPr>
      <w:r w:rsidRPr="00463007">
        <w:rPr>
          <w:rFonts w:hAnsi="Times New Roman" w:ascii="Times New Roman"/>
          <w:sz w:val="24"/>
          <w:szCs w:val="24"/>
        </w:rPr>
        <w:t xml:space="preserve">Sveukupno </w:t>
      </w:r>
      <w:r w:rsidR="00463007" w:rsidRPr="00463007">
        <w:rPr>
          <w:rFonts w:hAnsi="Times New Roman" w:ascii="Times New Roman"/>
          <w:sz w:val="24"/>
          <w:szCs w:val="24"/>
        </w:rPr>
        <w:t>osnovna sredst</w:t>
      </w:r>
      <w:r>
        <w:rPr>
          <w:rFonts w:hAnsi="Times New Roman" w:ascii="Times New Roman"/>
          <w:sz w:val="24"/>
          <w:szCs w:val="24"/>
        </w:rPr>
        <w:t>va 433.470,00 kn</w:t>
      </w:r>
      <w:r w:rsidR="00463007" w:rsidRPr="00463007">
        <w:rPr>
          <w:rFonts w:hAnsi="Times New Roman" w:ascii="Times New Roman"/>
          <w:sz w:val="24"/>
          <w:szCs w:val="24"/>
        </w:rPr>
        <w:t>.</w:t>
      </w:r>
    </w:p>
    <w:p w:rsidRDefault="00AA3C45" w:rsidP="00AA3C45" w:rsidR="00AA3C45" w:rsidRPr="00AA3C45">
      <w:pPr>
        <w:jc w:val="both"/>
        <w:rPr>
          <w:rFonts w:hAnsi="Times New Roman" w:ascii="Times New Roman"/>
          <w:sz w:val="24"/>
          <w:szCs w:val="24"/>
        </w:rPr>
      </w:pPr>
    </w:p>
    <w:p w:rsidRDefault="0040405E" w:rsidP="00AA3C45" w:rsidR="00AA3C45" w:rsidRPr="00463007">
      <w:pPr>
        <w:jc w:val="both"/>
        <w:rPr>
          <w:rFonts w:hAnsi="Times New Roman" w:ascii="Times New Roman"/>
          <w:sz w:val="24"/>
          <w:szCs w:val="24"/>
        </w:rPr>
      </w:pPr>
      <w:r>
        <w:rPr>
          <w:rFonts w:hAnsi="Times New Roman" w:ascii="Times New Roman"/>
          <w:sz w:val="24"/>
          <w:szCs w:val="24"/>
        </w:rPr>
        <w:t>B</w:t>
      </w:r>
      <w:r w:rsidR="000E544B">
        <w:rPr>
          <w:rFonts w:hAnsi="Times New Roman" w:ascii="Times New Roman"/>
          <w:sz w:val="24"/>
          <w:szCs w:val="24"/>
        </w:rPr>
        <w:t>). Motorno vozilo s utvrđenom vrijednosti</w:t>
      </w:r>
      <w:r>
        <w:rPr>
          <w:rFonts w:hAnsi="Times New Roman" w:ascii="Times New Roman"/>
          <w:sz w:val="24"/>
          <w:szCs w:val="24"/>
        </w:rPr>
        <w:t>:</w:t>
      </w:r>
    </w:p>
    <w:p w:rsidRDefault="0040405E" w:rsidP="00AA3C45" w:rsidR="00AA3C45" w:rsidRPr="00AA3C45">
      <w:pPr>
        <w:jc w:val="both"/>
        <w:rPr>
          <w:rFonts w:hAnsi="Times New Roman" w:ascii="Times New Roman"/>
          <w:sz w:val="24"/>
          <w:szCs w:val="24"/>
        </w:rPr>
      </w:pPr>
      <w:r>
        <w:rPr>
          <w:rFonts w:hAnsi="Times New Roman" w:ascii="Times New Roman"/>
          <w:sz w:val="24"/>
          <w:szCs w:val="24"/>
        </w:rPr>
        <w:t xml:space="preserve">1. </w:t>
      </w:r>
      <w:r w:rsidR="00AA3C45">
        <w:rPr>
          <w:rFonts w:hAnsi="Times New Roman" w:ascii="Times New Roman"/>
          <w:sz w:val="24"/>
          <w:szCs w:val="24"/>
        </w:rPr>
        <w:t>Automobil</w:t>
      </w:r>
      <w:r w:rsidR="00AA3C45" w:rsidRPr="00AA3C45">
        <w:rPr>
          <w:rFonts w:hAnsi="Times New Roman" w:ascii="Times New Roman"/>
          <w:sz w:val="24"/>
          <w:szCs w:val="24"/>
        </w:rPr>
        <w:t xml:space="preserve"> IVECO DAILY 35 C11</w:t>
      </w:r>
      <w:r>
        <w:rPr>
          <w:rFonts w:hAnsi="Times New Roman" w:ascii="Times New Roman"/>
          <w:sz w:val="24"/>
          <w:szCs w:val="24"/>
        </w:rPr>
        <w:t>,</w:t>
      </w:r>
      <w:r w:rsidR="00AA3C45" w:rsidRPr="00AA3C45">
        <w:rPr>
          <w:rFonts w:hAnsi="Times New Roman" w:ascii="Times New Roman"/>
          <w:sz w:val="24"/>
          <w:szCs w:val="24"/>
        </w:rPr>
        <w:t xml:space="preserve"> reg.</w:t>
      </w:r>
      <w:r>
        <w:rPr>
          <w:rFonts w:hAnsi="Times New Roman" w:ascii="Times New Roman"/>
          <w:sz w:val="24"/>
          <w:szCs w:val="24"/>
        </w:rPr>
        <w:t xml:space="preserve"> oznake</w:t>
      </w:r>
      <w:r w:rsidR="00AA3C45" w:rsidRPr="00AA3C45">
        <w:rPr>
          <w:rFonts w:hAnsi="Times New Roman" w:ascii="Times New Roman"/>
          <w:sz w:val="24"/>
          <w:szCs w:val="24"/>
        </w:rPr>
        <w:t xml:space="preserve"> ST 213-TU,</w:t>
      </w:r>
      <w:r>
        <w:rPr>
          <w:rFonts w:hAnsi="Times New Roman" w:ascii="Times New Roman"/>
          <w:sz w:val="24"/>
          <w:szCs w:val="24"/>
        </w:rPr>
        <w:t xml:space="preserve"> </w:t>
      </w:r>
      <w:r w:rsidR="00AA3C45" w:rsidRPr="00AA3C45">
        <w:rPr>
          <w:rFonts w:hAnsi="Times New Roman" w:ascii="Times New Roman"/>
          <w:sz w:val="24"/>
          <w:szCs w:val="24"/>
        </w:rPr>
        <w:t>teretno, marke i ti</w:t>
      </w:r>
      <w:r>
        <w:rPr>
          <w:rFonts w:hAnsi="Times New Roman" w:ascii="Times New Roman"/>
          <w:sz w:val="24"/>
          <w:szCs w:val="24"/>
        </w:rPr>
        <w:t>pa IVECO DAILY C-119631, br.šasije:</w:t>
      </w:r>
      <w:r w:rsidR="00AA3C45" w:rsidRPr="00AA3C45">
        <w:rPr>
          <w:rFonts w:hAnsi="Times New Roman" w:ascii="Times New Roman"/>
          <w:sz w:val="24"/>
          <w:szCs w:val="24"/>
        </w:rPr>
        <w:t xml:space="preserve"> ZCFC3572005395799, snage motora 78 kW, radni obujam 2798 cm3, proizvodnja 2</w:t>
      </w:r>
      <w:r>
        <w:rPr>
          <w:rFonts w:hAnsi="Times New Roman" w:ascii="Times New Roman"/>
          <w:sz w:val="24"/>
          <w:szCs w:val="24"/>
        </w:rPr>
        <w:t>003 g., višebojni, prva registracija</w:t>
      </w:r>
      <w:r w:rsidR="00AA3C45" w:rsidRPr="00AA3C45">
        <w:rPr>
          <w:rFonts w:hAnsi="Times New Roman" w:ascii="Times New Roman"/>
          <w:sz w:val="24"/>
          <w:szCs w:val="24"/>
        </w:rPr>
        <w:t xml:space="preserve"> 28.02.2003., otvorene karoserije, nosivosti 1060 kg, masa praznog vozila 2440 kg, najveća dopuštena masa 3500 kg</w:t>
      </w:r>
      <w:r>
        <w:rPr>
          <w:rFonts w:hAnsi="Times New Roman" w:ascii="Times New Roman"/>
          <w:sz w:val="24"/>
          <w:szCs w:val="24"/>
        </w:rPr>
        <w:t xml:space="preserve"> </w:t>
      </w:r>
      <w:r w:rsidR="00AA3C45" w:rsidRPr="00AA3C45">
        <w:rPr>
          <w:rFonts w:hAnsi="Times New Roman" w:ascii="Times New Roman"/>
          <w:sz w:val="24"/>
          <w:szCs w:val="24"/>
        </w:rPr>
        <w:t>-</w:t>
      </w:r>
      <w:r>
        <w:rPr>
          <w:rFonts w:hAnsi="Times New Roman" w:ascii="Times New Roman"/>
          <w:sz w:val="24"/>
          <w:szCs w:val="24"/>
        </w:rPr>
        <w:t xml:space="preserve"> </w:t>
      </w:r>
      <w:r w:rsidR="00AA3C45" w:rsidRPr="00AA3C45">
        <w:rPr>
          <w:rFonts w:hAnsi="Times New Roman" w:ascii="Times New Roman"/>
          <w:sz w:val="24"/>
          <w:szCs w:val="24"/>
        </w:rPr>
        <w:t>20.740,00 kn</w:t>
      </w:r>
      <w:r>
        <w:rPr>
          <w:rFonts w:hAnsi="Times New Roman" w:ascii="Times New Roman"/>
          <w:sz w:val="24"/>
          <w:szCs w:val="24"/>
        </w:rPr>
        <w:t>.</w:t>
      </w:r>
    </w:p>
    <w:p w:rsidRDefault="00AA3C45" w:rsidP="00AA3C45" w:rsidR="00AA3C45" w:rsidRPr="00AA3C45">
      <w:pPr>
        <w:jc w:val="both"/>
        <w:rPr>
          <w:rFonts w:hAnsi="Times New Roman" w:ascii="Times New Roman"/>
          <w:sz w:val="24"/>
          <w:szCs w:val="24"/>
        </w:rPr>
      </w:pPr>
    </w:p>
    <w:p w:rsidRDefault="0040405E" w:rsidP="00AA3C45" w:rsidR="00AA3C45" w:rsidRPr="00463007">
      <w:pPr>
        <w:jc w:val="both"/>
        <w:rPr>
          <w:rFonts w:hAnsi="Times New Roman" w:ascii="Times New Roman"/>
          <w:sz w:val="24"/>
          <w:szCs w:val="24"/>
        </w:rPr>
      </w:pPr>
      <w:r>
        <w:rPr>
          <w:rFonts w:hAnsi="Times New Roman" w:ascii="Times New Roman"/>
          <w:sz w:val="24"/>
          <w:szCs w:val="24"/>
        </w:rPr>
        <w:t>C</w:t>
      </w:r>
      <w:r w:rsidR="00AA3C45" w:rsidRPr="00463007">
        <w:rPr>
          <w:rFonts w:hAnsi="Times New Roman" w:ascii="Times New Roman"/>
          <w:sz w:val="24"/>
          <w:szCs w:val="24"/>
        </w:rPr>
        <w:t>). Materijali u alatnici</w:t>
      </w:r>
      <w:r w:rsidR="000E544B">
        <w:rPr>
          <w:rFonts w:hAnsi="Times New Roman" w:ascii="Times New Roman"/>
          <w:sz w:val="24"/>
          <w:szCs w:val="24"/>
        </w:rPr>
        <w:t xml:space="preserve"> s utvrđenom vrijednosti</w:t>
      </w:r>
      <w:r>
        <w:rPr>
          <w:rFonts w:hAnsi="Times New Roman" w:ascii="Times New Roman"/>
          <w:sz w:val="24"/>
          <w:szCs w:val="24"/>
        </w:rPr>
        <w:t>:</w:t>
      </w:r>
    </w:p>
    <w:p w:rsidRDefault="00AA3C45" w:rsidP="00AA3C45" w:rsidR="00AA3C45" w:rsidRPr="00AA3C45">
      <w:pPr>
        <w:jc w:val="both"/>
        <w:rPr>
          <w:rFonts w:hAnsi="Times New Roman" w:ascii="Times New Roman"/>
          <w:sz w:val="24"/>
          <w:szCs w:val="24"/>
        </w:rPr>
      </w:pPr>
      <w:r w:rsidRPr="00AA3C45">
        <w:rPr>
          <w:rFonts w:hAnsi="Times New Roman" w:ascii="Times New Roman"/>
          <w:sz w:val="24"/>
          <w:szCs w:val="24"/>
        </w:rPr>
        <w:t>1. Čelične boce za kisik i CO2-dispulin</w:t>
      </w:r>
      <w:r w:rsidR="0040405E">
        <w:rPr>
          <w:rFonts w:hAnsi="Times New Roman" w:ascii="Times New Roman"/>
          <w:sz w:val="24"/>
          <w:szCs w:val="24"/>
        </w:rPr>
        <w:t xml:space="preserve"> </w:t>
      </w:r>
      <w:r w:rsidRPr="00AA3C45">
        <w:rPr>
          <w:rFonts w:hAnsi="Times New Roman" w:ascii="Times New Roman"/>
          <w:sz w:val="24"/>
          <w:szCs w:val="24"/>
        </w:rPr>
        <w:t>-</w:t>
      </w:r>
      <w:r w:rsidR="0040405E">
        <w:rPr>
          <w:rFonts w:hAnsi="Times New Roman" w:ascii="Times New Roman"/>
          <w:sz w:val="24"/>
          <w:szCs w:val="24"/>
        </w:rPr>
        <w:t xml:space="preserve"> </w:t>
      </w:r>
      <w:r w:rsidRPr="00AA3C45">
        <w:rPr>
          <w:rFonts w:hAnsi="Times New Roman" w:ascii="Times New Roman"/>
          <w:sz w:val="24"/>
          <w:szCs w:val="24"/>
        </w:rPr>
        <w:t>1 kg =</w:t>
      </w:r>
      <w:r w:rsidR="0040405E">
        <w:rPr>
          <w:rFonts w:hAnsi="Times New Roman" w:ascii="Times New Roman"/>
          <w:sz w:val="24"/>
          <w:szCs w:val="24"/>
        </w:rPr>
        <w:t xml:space="preserve"> 1,50 kn;</w:t>
      </w:r>
      <w:r w:rsidRPr="00AA3C45">
        <w:rPr>
          <w:rFonts w:hAnsi="Times New Roman" w:ascii="Times New Roman"/>
          <w:sz w:val="24"/>
          <w:szCs w:val="24"/>
        </w:rPr>
        <w:t xml:space="preserve"> </w:t>
      </w:r>
    </w:p>
    <w:p w:rsidRDefault="00AA3C45" w:rsidP="00AA3C45" w:rsidR="00AA3C45" w:rsidRPr="00AA3C45">
      <w:pPr>
        <w:jc w:val="both"/>
        <w:rPr>
          <w:rFonts w:hAnsi="Times New Roman" w:ascii="Times New Roman"/>
          <w:sz w:val="24"/>
          <w:szCs w:val="24"/>
        </w:rPr>
      </w:pPr>
      <w:r w:rsidRPr="00AA3C45">
        <w:rPr>
          <w:rFonts w:hAnsi="Times New Roman" w:ascii="Times New Roman"/>
          <w:sz w:val="24"/>
          <w:szCs w:val="24"/>
        </w:rPr>
        <w:t>2. Potrošni materijal kao što su vijci, matice, podloge i sl.- 1kg</w:t>
      </w:r>
      <w:r w:rsidR="0040405E">
        <w:rPr>
          <w:rFonts w:hAnsi="Times New Roman" w:ascii="Times New Roman"/>
          <w:sz w:val="24"/>
          <w:szCs w:val="24"/>
        </w:rPr>
        <w:t xml:space="preserve"> </w:t>
      </w:r>
      <w:r w:rsidRPr="00AA3C45">
        <w:rPr>
          <w:rFonts w:hAnsi="Times New Roman" w:ascii="Times New Roman"/>
          <w:sz w:val="24"/>
          <w:szCs w:val="24"/>
        </w:rPr>
        <w:t>=</w:t>
      </w:r>
      <w:r w:rsidR="0040405E">
        <w:rPr>
          <w:rFonts w:hAnsi="Times New Roman" w:ascii="Times New Roman"/>
          <w:sz w:val="24"/>
          <w:szCs w:val="24"/>
        </w:rPr>
        <w:t xml:space="preserve"> 20,00 kn;</w:t>
      </w:r>
      <w:r w:rsidRPr="00AA3C45">
        <w:rPr>
          <w:rFonts w:hAnsi="Times New Roman" w:ascii="Times New Roman"/>
          <w:sz w:val="24"/>
          <w:szCs w:val="24"/>
        </w:rPr>
        <w:t xml:space="preserve"> </w:t>
      </w:r>
    </w:p>
    <w:p w:rsidRDefault="0040405E" w:rsidP="00AA3C45" w:rsidR="00AA3C45" w:rsidRPr="00AA3C45">
      <w:pPr>
        <w:jc w:val="both"/>
        <w:rPr>
          <w:rFonts w:hAnsi="Times New Roman" w:ascii="Times New Roman"/>
          <w:sz w:val="24"/>
          <w:szCs w:val="24"/>
        </w:rPr>
      </w:pPr>
      <w:r>
        <w:rPr>
          <w:rFonts w:hAnsi="Times New Roman" w:ascii="Times New Roman"/>
          <w:sz w:val="24"/>
          <w:szCs w:val="24"/>
        </w:rPr>
        <w:t xml:space="preserve">3. </w:t>
      </w:r>
      <w:r w:rsidR="00AA3C45" w:rsidRPr="00AA3C45">
        <w:rPr>
          <w:rFonts w:hAnsi="Times New Roman" w:ascii="Times New Roman"/>
          <w:sz w:val="24"/>
          <w:szCs w:val="24"/>
        </w:rPr>
        <w:t>Bušilice, brusilice, svrdla, nareznice,</w:t>
      </w:r>
      <w:r>
        <w:rPr>
          <w:rFonts w:hAnsi="Times New Roman" w:ascii="Times New Roman"/>
          <w:sz w:val="24"/>
          <w:szCs w:val="24"/>
        </w:rPr>
        <w:t xml:space="preserve"> </w:t>
      </w:r>
      <w:r w:rsidR="00AA3C45" w:rsidRPr="00AA3C45">
        <w:rPr>
          <w:rFonts w:hAnsi="Times New Roman" w:ascii="Times New Roman"/>
          <w:sz w:val="24"/>
          <w:szCs w:val="24"/>
        </w:rPr>
        <w:t>glodala, ključevi, kliješta, drugi razni alati, sav pomoćni pribor</w:t>
      </w:r>
      <w:r>
        <w:rPr>
          <w:rFonts w:hAnsi="Times New Roman" w:ascii="Times New Roman"/>
          <w:sz w:val="24"/>
          <w:szCs w:val="24"/>
        </w:rPr>
        <w:t xml:space="preserve"> </w:t>
      </w:r>
      <w:r w:rsidR="00AA3C45" w:rsidRPr="00AA3C45">
        <w:rPr>
          <w:rFonts w:hAnsi="Times New Roman" w:ascii="Times New Roman"/>
          <w:sz w:val="24"/>
          <w:szCs w:val="24"/>
        </w:rPr>
        <w:t>-</w:t>
      </w:r>
      <w:r>
        <w:rPr>
          <w:rFonts w:hAnsi="Times New Roman" w:ascii="Times New Roman"/>
          <w:sz w:val="24"/>
          <w:szCs w:val="24"/>
        </w:rPr>
        <w:t xml:space="preserve"> </w:t>
      </w:r>
      <w:r w:rsidR="00AA3C45" w:rsidRPr="00AA3C45">
        <w:rPr>
          <w:rFonts w:hAnsi="Times New Roman" w:ascii="Times New Roman"/>
          <w:sz w:val="24"/>
          <w:szCs w:val="24"/>
        </w:rPr>
        <w:t>1 kg</w:t>
      </w:r>
      <w:r>
        <w:rPr>
          <w:rFonts w:hAnsi="Times New Roman" w:ascii="Times New Roman"/>
          <w:sz w:val="24"/>
          <w:szCs w:val="24"/>
        </w:rPr>
        <w:t xml:space="preserve"> </w:t>
      </w:r>
      <w:r w:rsidR="00AA3C45" w:rsidRPr="00AA3C45">
        <w:rPr>
          <w:rFonts w:hAnsi="Times New Roman" w:ascii="Times New Roman"/>
          <w:sz w:val="24"/>
          <w:szCs w:val="24"/>
        </w:rPr>
        <w:t>=</w:t>
      </w:r>
      <w:r>
        <w:rPr>
          <w:rFonts w:hAnsi="Times New Roman" w:ascii="Times New Roman"/>
          <w:sz w:val="24"/>
          <w:szCs w:val="24"/>
        </w:rPr>
        <w:t xml:space="preserve"> </w:t>
      </w:r>
      <w:r w:rsidR="00AA3C45" w:rsidRPr="00AA3C45">
        <w:rPr>
          <w:rFonts w:hAnsi="Times New Roman" w:ascii="Times New Roman"/>
          <w:sz w:val="24"/>
          <w:szCs w:val="24"/>
        </w:rPr>
        <w:t>10,00 kn.</w:t>
      </w:r>
    </w:p>
    <w:p w:rsidRDefault="00AA3C45" w:rsidP="00AA3C45" w:rsidR="00AA3C45" w:rsidRPr="00AA3C45">
      <w:pPr>
        <w:jc w:val="both"/>
        <w:rPr>
          <w:rFonts w:hAnsi="Times New Roman" w:ascii="Times New Roman"/>
          <w:sz w:val="24"/>
          <w:szCs w:val="24"/>
        </w:rPr>
      </w:pPr>
    </w:p>
    <w:p w:rsidRDefault="0040405E" w:rsidP="00AA3C45" w:rsidR="00AA3C45" w:rsidRPr="00463007">
      <w:pPr>
        <w:jc w:val="both"/>
        <w:rPr>
          <w:rFonts w:hAnsi="Times New Roman" w:ascii="Times New Roman"/>
          <w:sz w:val="24"/>
          <w:szCs w:val="24"/>
        </w:rPr>
      </w:pPr>
      <w:r>
        <w:rPr>
          <w:rFonts w:hAnsi="Times New Roman" w:ascii="Times New Roman"/>
          <w:sz w:val="24"/>
          <w:szCs w:val="24"/>
        </w:rPr>
        <w:t>D</w:t>
      </w:r>
      <w:r w:rsidR="00AA3C45" w:rsidRPr="00463007">
        <w:rPr>
          <w:rFonts w:hAnsi="Times New Roman" w:ascii="Times New Roman"/>
          <w:sz w:val="24"/>
          <w:szCs w:val="24"/>
        </w:rPr>
        <w:t xml:space="preserve">). </w:t>
      </w:r>
      <w:r w:rsidRPr="00463007">
        <w:rPr>
          <w:rFonts w:hAnsi="Times New Roman" w:ascii="Times New Roman"/>
          <w:sz w:val="24"/>
          <w:szCs w:val="24"/>
        </w:rPr>
        <w:t xml:space="preserve">Materijali </w:t>
      </w:r>
      <w:r w:rsidR="00AA3C45" w:rsidRPr="00463007">
        <w:rPr>
          <w:rFonts w:hAnsi="Times New Roman" w:ascii="Times New Roman"/>
          <w:sz w:val="24"/>
          <w:szCs w:val="24"/>
        </w:rPr>
        <w:t>na skladištu crne i obojene metalurgije</w:t>
      </w:r>
      <w:r w:rsidR="000E544B">
        <w:rPr>
          <w:rFonts w:hAnsi="Times New Roman" w:ascii="Times New Roman"/>
          <w:sz w:val="24"/>
          <w:szCs w:val="24"/>
        </w:rPr>
        <w:t xml:space="preserve"> s utvrđenom vrijednosti</w:t>
      </w:r>
      <w:r>
        <w:rPr>
          <w:rFonts w:hAnsi="Times New Roman" w:ascii="Times New Roman"/>
          <w:sz w:val="24"/>
          <w:szCs w:val="24"/>
        </w:rPr>
        <w:t>:</w:t>
      </w:r>
    </w:p>
    <w:p w:rsidRDefault="00AA3C45" w:rsidP="00AA3C45" w:rsidR="00AA3C45" w:rsidRPr="00AA3C45">
      <w:pPr>
        <w:jc w:val="both"/>
        <w:rPr>
          <w:rFonts w:hAnsi="Times New Roman" w:ascii="Times New Roman"/>
          <w:sz w:val="24"/>
          <w:szCs w:val="24"/>
        </w:rPr>
      </w:pPr>
      <w:r w:rsidRPr="00AA3C45">
        <w:rPr>
          <w:rFonts w:hAnsi="Times New Roman" w:ascii="Times New Roman"/>
          <w:sz w:val="24"/>
          <w:szCs w:val="24"/>
        </w:rPr>
        <w:t>1. razni profili crnih cijevi</w:t>
      </w:r>
      <w:r w:rsidR="0040405E">
        <w:rPr>
          <w:rFonts w:hAnsi="Times New Roman" w:ascii="Times New Roman"/>
          <w:sz w:val="24"/>
          <w:szCs w:val="24"/>
        </w:rPr>
        <w:t xml:space="preserve"> </w:t>
      </w:r>
      <w:r w:rsidRPr="00AA3C45">
        <w:rPr>
          <w:rFonts w:hAnsi="Times New Roman" w:ascii="Times New Roman"/>
          <w:sz w:val="24"/>
          <w:szCs w:val="24"/>
        </w:rPr>
        <w:t>-1 kg</w:t>
      </w:r>
      <w:r w:rsidR="0040405E">
        <w:rPr>
          <w:rFonts w:hAnsi="Times New Roman" w:ascii="Times New Roman"/>
          <w:sz w:val="24"/>
          <w:szCs w:val="24"/>
        </w:rPr>
        <w:t xml:space="preserve"> </w:t>
      </w:r>
      <w:r w:rsidRPr="00AA3C45">
        <w:rPr>
          <w:rFonts w:hAnsi="Times New Roman" w:ascii="Times New Roman"/>
          <w:sz w:val="24"/>
          <w:szCs w:val="24"/>
        </w:rPr>
        <w:t>=</w:t>
      </w:r>
      <w:r w:rsidR="0040405E">
        <w:rPr>
          <w:rFonts w:hAnsi="Times New Roman" w:ascii="Times New Roman"/>
          <w:sz w:val="24"/>
          <w:szCs w:val="24"/>
        </w:rPr>
        <w:t xml:space="preserve"> 4,00 kn;</w:t>
      </w:r>
      <w:r w:rsidRPr="00AA3C45">
        <w:rPr>
          <w:rFonts w:hAnsi="Times New Roman" w:ascii="Times New Roman"/>
          <w:sz w:val="24"/>
          <w:szCs w:val="24"/>
        </w:rPr>
        <w:t xml:space="preserve"> </w:t>
      </w:r>
    </w:p>
    <w:p w:rsidRDefault="00AA3C45" w:rsidP="00AA3C45" w:rsidR="00AA3C45" w:rsidRPr="00AA3C45">
      <w:pPr>
        <w:jc w:val="both"/>
        <w:rPr>
          <w:rFonts w:hAnsi="Times New Roman" w:ascii="Times New Roman"/>
          <w:sz w:val="24"/>
          <w:szCs w:val="24"/>
        </w:rPr>
      </w:pPr>
      <w:r w:rsidRPr="00AA3C45">
        <w:rPr>
          <w:rFonts w:hAnsi="Times New Roman" w:ascii="Times New Roman"/>
          <w:sz w:val="24"/>
          <w:szCs w:val="24"/>
        </w:rPr>
        <w:t>2. Razni profil</w:t>
      </w:r>
      <w:r w:rsidR="0040405E">
        <w:rPr>
          <w:rFonts w:hAnsi="Times New Roman" w:ascii="Times New Roman"/>
          <w:sz w:val="24"/>
          <w:szCs w:val="24"/>
        </w:rPr>
        <w:t>i pocinčani cijevi - 1 kg = 7,00 kn;</w:t>
      </w:r>
      <w:r w:rsidRPr="00AA3C45">
        <w:rPr>
          <w:rFonts w:hAnsi="Times New Roman" w:ascii="Times New Roman"/>
          <w:sz w:val="24"/>
          <w:szCs w:val="24"/>
        </w:rPr>
        <w:t xml:space="preserve"> </w:t>
      </w:r>
    </w:p>
    <w:p w:rsidRDefault="00AA3C45" w:rsidP="00AA3C45" w:rsidR="00AA3C45" w:rsidRPr="00AA3C45">
      <w:pPr>
        <w:jc w:val="both"/>
        <w:rPr>
          <w:rFonts w:hAnsi="Times New Roman" w:ascii="Times New Roman"/>
          <w:sz w:val="24"/>
          <w:szCs w:val="24"/>
        </w:rPr>
      </w:pPr>
      <w:r w:rsidRPr="00AA3C45">
        <w:rPr>
          <w:rFonts w:hAnsi="Times New Roman" w:ascii="Times New Roman"/>
          <w:sz w:val="24"/>
          <w:szCs w:val="24"/>
        </w:rPr>
        <w:t>3. Lim crni raznih dimenzija</w:t>
      </w:r>
      <w:r w:rsidR="0040405E">
        <w:rPr>
          <w:rFonts w:hAnsi="Times New Roman" w:ascii="Times New Roman"/>
          <w:sz w:val="24"/>
          <w:szCs w:val="24"/>
        </w:rPr>
        <w:t xml:space="preserve"> </w:t>
      </w:r>
      <w:r w:rsidRPr="00AA3C45">
        <w:rPr>
          <w:rFonts w:hAnsi="Times New Roman" w:ascii="Times New Roman"/>
          <w:sz w:val="24"/>
          <w:szCs w:val="24"/>
        </w:rPr>
        <w:t>-</w:t>
      </w:r>
      <w:r w:rsidR="0040405E">
        <w:rPr>
          <w:rFonts w:hAnsi="Times New Roman" w:ascii="Times New Roman"/>
          <w:sz w:val="24"/>
          <w:szCs w:val="24"/>
        </w:rPr>
        <w:t xml:space="preserve"> </w:t>
      </w:r>
      <w:r w:rsidRPr="00AA3C45">
        <w:rPr>
          <w:rFonts w:hAnsi="Times New Roman" w:ascii="Times New Roman"/>
          <w:sz w:val="24"/>
          <w:szCs w:val="24"/>
        </w:rPr>
        <w:t>1 kg</w:t>
      </w:r>
      <w:r w:rsidR="0040405E">
        <w:rPr>
          <w:rFonts w:hAnsi="Times New Roman" w:ascii="Times New Roman"/>
          <w:sz w:val="24"/>
          <w:szCs w:val="24"/>
        </w:rPr>
        <w:t xml:space="preserve"> </w:t>
      </w:r>
      <w:r w:rsidRPr="00AA3C45">
        <w:rPr>
          <w:rFonts w:hAnsi="Times New Roman" w:ascii="Times New Roman"/>
          <w:sz w:val="24"/>
          <w:szCs w:val="24"/>
        </w:rPr>
        <w:t>=</w:t>
      </w:r>
      <w:r w:rsidR="0040405E">
        <w:rPr>
          <w:rFonts w:hAnsi="Times New Roman" w:ascii="Times New Roman"/>
          <w:sz w:val="24"/>
          <w:szCs w:val="24"/>
        </w:rPr>
        <w:t xml:space="preserve"> 4,00 kn;</w:t>
      </w:r>
    </w:p>
    <w:p w:rsidRDefault="00AA3C45" w:rsidP="00AA3C45" w:rsidR="00AA3C45" w:rsidRPr="00AA3C45">
      <w:pPr>
        <w:jc w:val="both"/>
        <w:rPr>
          <w:rFonts w:hAnsi="Times New Roman" w:ascii="Times New Roman"/>
          <w:sz w:val="24"/>
          <w:szCs w:val="24"/>
        </w:rPr>
      </w:pPr>
      <w:r w:rsidRPr="00AA3C45">
        <w:rPr>
          <w:rFonts w:hAnsi="Times New Roman" w:ascii="Times New Roman"/>
          <w:sz w:val="24"/>
          <w:szCs w:val="24"/>
        </w:rPr>
        <w:t>4. Razni cijevni lukovi</w:t>
      </w:r>
      <w:r w:rsidR="0040405E">
        <w:rPr>
          <w:rFonts w:hAnsi="Times New Roman" w:ascii="Times New Roman"/>
          <w:sz w:val="24"/>
          <w:szCs w:val="24"/>
        </w:rPr>
        <w:t xml:space="preserve"> </w:t>
      </w:r>
      <w:r w:rsidRPr="00AA3C45">
        <w:rPr>
          <w:rFonts w:hAnsi="Times New Roman" w:ascii="Times New Roman"/>
          <w:sz w:val="24"/>
          <w:szCs w:val="24"/>
        </w:rPr>
        <w:t>-</w:t>
      </w:r>
      <w:r w:rsidR="0040405E">
        <w:rPr>
          <w:rFonts w:hAnsi="Times New Roman" w:ascii="Times New Roman"/>
          <w:sz w:val="24"/>
          <w:szCs w:val="24"/>
        </w:rPr>
        <w:t xml:space="preserve"> </w:t>
      </w:r>
      <w:r w:rsidRPr="00AA3C45">
        <w:rPr>
          <w:rFonts w:hAnsi="Times New Roman" w:ascii="Times New Roman"/>
          <w:sz w:val="24"/>
          <w:szCs w:val="24"/>
        </w:rPr>
        <w:t>1 kg</w:t>
      </w:r>
      <w:r w:rsidR="0040405E">
        <w:rPr>
          <w:rFonts w:hAnsi="Times New Roman" w:ascii="Times New Roman"/>
          <w:sz w:val="24"/>
          <w:szCs w:val="24"/>
        </w:rPr>
        <w:t xml:space="preserve"> </w:t>
      </w:r>
      <w:r w:rsidRPr="00AA3C45">
        <w:rPr>
          <w:rFonts w:hAnsi="Times New Roman" w:ascii="Times New Roman"/>
          <w:sz w:val="24"/>
          <w:szCs w:val="24"/>
        </w:rPr>
        <w:t>=</w:t>
      </w:r>
      <w:r w:rsidR="0040405E">
        <w:rPr>
          <w:rFonts w:hAnsi="Times New Roman" w:ascii="Times New Roman"/>
          <w:sz w:val="24"/>
          <w:szCs w:val="24"/>
        </w:rPr>
        <w:t xml:space="preserve"> 4,00 kn;</w:t>
      </w:r>
    </w:p>
    <w:p w:rsidRDefault="00AA3C45" w:rsidP="00AA3C45" w:rsidR="00AA3C45" w:rsidRPr="00AA3C45">
      <w:pPr>
        <w:jc w:val="both"/>
        <w:rPr>
          <w:rFonts w:hAnsi="Times New Roman" w:ascii="Times New Roman"/>
          <w:sz w:val="24"/>
          <w:szCs w:val="24"/>
        </w:rPr>
      </w:pPr>
      <w:r w:rsidRPr="00AA3C45">
        <w:rPr>
          <w:rFonts w:hAnsi="Times New Roman" w:ascii="Times New Roman"/>
          <w:sz w:val="24"/>
          <w:szCs w:val="24"/>
        </w:rPr>
        <w:t>5. Limene trake raznih dimenzija</w:t>
      </w:r>
      <w:r w:rsidR="0040405E">
        <w:rPr>
          <w:rFonts w:hAnsi="Times New Roman" w:ascii="Times New Roman"/>
          <w:sz w:val="24"/>
          <w:szCs w:val="24"/>
        </w:rPr>
        <w:t xml:space="preserve"> </w:t>
      </w:r>
      <w:r w:rsidRPr="00AA3C45">
        <w:rPr>
          <w:rFonts w:hAnsi="Times New Roman" w:ascii="Times New Roman"/>
          <w:sz w:val="24"/>
          <w:szCs w:val="24"/>
        </w:rPr>
        <w:t>-</w:t>
      </w:r>
      <w:r w:rsidR="0040405E">
        <w:rPr>
          <w:rFonts w:hAnsi="Times New Roman" w:ascii="Times New Roman"/>
          <w:sz w:val="24"/>
          <w:szCs w:val="24"/>
        </w:rPr>
        <w:t xml:space="preserve"> </w:t>
      </w:r>
      <w:r w:rsidRPr="00AA3C45">
        <w:rPr>
          <w:rFonts w:hAnsi="Times New Roman" w:ascii="Times New Roman"/>
          <w:sz w:val="24"/>
          <w:szCs w:val="24"/>
        </w:rPr>
        <w:t>1kg</w:t>
      </w:r>
      <w:r w:rsidR="0040405E">
        <w:rPr>
          <w:rFonts w:hAnsi="Times New Roman" w:ascii="Times New Roman"/>
          <w:sz w:val="24"/>
          <w:szCs w:val="24"/>
        </w:rPr>
        <w:t xml:space="preserve"> </w:t>
      </w:r>
      <w:r w:rsidRPr="00AA3C45">
        <w:rPr>
          <w:rFonts w:hAnsi="Times New Roman" w:ascii="Times New Roman"/>
          <w:sz w:val="24"/>
          <w:szCs w:val="24"/>
        </w:rPr>
        <w:t>=</w:t>
      </w:r>
      <w:r w:rsidR="0040405E">
        <w:rPr>
          <w:rFonts w:hAnsi="Times New Roman" w:ascii="Times New Roman"/>
          <w:sz w:val="24"/>
          <w:szCs w:val="24"/>
        </w:rPr>
        <w:t xml:space="preserve"> 4,00 kn;</w:t>
      </w:r>
      <w:r w:rsidRPr="00AA3C45">
        <w:rPr>
          <w:rFonts w:hAnsi="Times New Roman" w:ascii="Times New Roman"/>
          <w:sz w:val="24"/>
          <w:szCs w:val="24"/>
        </w:rPr>
        <w:t xml:space="preserve"> </w:t>
      </w:r>
    </w:p>
    <w:p w:rsidRDefault="00AA3C45" w:rsidP="00AA3C45" w:rsidR="00AA3C45">
      <w:pPr>
        <w:jc w:val="both"/>
        <w:rPr>
          <w:rFonts w:hAnsi="Times New Roman" w:ascii="Times New Roman"/>
          <w:sz w:val="24"/>
          <w:szCs w:val="24"/>
        </w:rPr>
      </w:pPr>
      <w:r w:rsidRPr="00AA3C45">
        <w:rPr>
          <w:rFonts w:hAnsi="Times New Roman" w:ascii="Times New Roman"/>
          <w:sz w:val="24"/>
          <w:szCs w:val="24"/>
        </w:rPr>
        <w:t>6.</w:t>
      </w:r>
      <w:r w:rsidR="0040405E">
        <w:rPr>
          <w:rFonts w:hAnsi="Times New Roman" w:ascii="Times New Roman"/>
          <w:sz w:val="24"/>
          <w:szCs w:val="24"/>
        </w:rPr>
        <w:t xml:space="preserve"> </w:t>
      </w:r>
      <w:r w:rsidRPr="00AA3C45">
        <w:rPr>
          <w:rFonts w:hAnsi="Times New Roman" w:ascii="Times New Roman"/>
          <w:sz w:val="24"/>
          <w:szCs w:val="24"/>
        </w:rPr>
        <w:t>Razni potrošni materijal, čepovi, ležajevi razni, vijci, matice, zakovice, elektrode, prekidači, potrošni elektro materijal</w:t>
      </w:r>
      <w:r w:rsidR="0040405E">
        <w:rPr>
          <w:rFonts w:hAnsi="Times New Roman" w:ascii="Times New Roman"/>
          <w:sz w:val="24"/>
          <w:szCs w:val="24"/>
        </w:rPr>
        <w:t xml:space="preserve"> </w:t>
      </w:r>
      <w:r w:rsidRPr="00AA3C45">
        <w:rPr>
          <w:rFonts w:hAnsi="Times New Roman" w:ascii="Times New Roman"/>
          <w:sz w:val="24"/>
          <w:szCs w:val="24"/>
        </w:rPr>
        <w:t>-</w:t>
      </w:r>
      <w:r w:rsidR="0040405E">
        <w:rPr>
          <w:rFonts w:hAnsi="Times New Roman" w:ascii="Times New Roman"/>
          <w:sz w:val="24"/>
          <w:szCs w:val="24"/>
        </w:rPr>
        <w:t xml:space="preserve"> </w:t>
      </w:r>
      <w:r w:rsidRPr="00AA3C45">
        <w:rPr>
          <w:rFonts w:hAnsi="Times New Roman" w:ascii="Times New Roman"/>
          <w:sz w:val="24"/>
          <w:szCs w:val="24"/>
        </w:rPr>
        <w:t>1 kg</w:t>
      </w:r>
      <w:r w:rsidR="0040405E">
        <w:rPr>
          <w:rFonts w:hAnsi="Times New Roman" w:ascii="Times New Roman"/>
          <w:sz w:val="24"/>
          <w:szCs w:val="24"/>
        </w:rPr>
        <w:t xml:space="preserve"> </w:t>
      </w:r>
      <w:r w:rsidRPr="00AA3C45">
        <w:rPr>
          <w:rFonts w:hAnsi="Times New Roman" w:ascii="Times New Roman"/>
          <w:sz w:val="24"/>
          <w:szCs w:val="24"/>
        </w:rPr>
        <w:t>=</w:t>
      </w:r>
      <w:r w:rsidR="0040405E">
        <w:rPr>
          <w:rFonts w:hAnsi="Times New Roman" w:ascii="Times New Roman"/>
          <w:sz w:val="24"/>
          <w:szCs w:val="24"/>
        </w:rPr>
        <w:t xml:space="preserve"> 10,00 kn;</w:t>
      </w:r>
      <w:r w:rsidRPr="00AA3C45">
        <w:rPr>
          <w:rFonts w:hAnsi="Times New Roman" w:ascii="Times New Roman"/>
          <w:sz w:val="24"/>
          <w:szCs w:val="24"/>
        </w:rPr>
        <w:t xml:space="preserve"> </w:t>
      </w:r>
    </w:p>
    <w:p w:rsidRDefault="00AA3C45" w:rsidP="00AA3C45" w:rsidR="00AA3C45" w:rsidRPr="00AA3C45">
      <w:pPr>
        <w:jc w:val="both"/>
        <w:rPr>
          <w:rFonts w:hAnsi="Times New Roman" w:ascii="Times New Roman"/>
          <w:sz w:val="24"/>
          <w:szCs w:val="24"/>
        </w:rPr>
      </w:pPr>
      <w:r>
        <w:rPr>
          <w:rFonts w:hAnsi="Times New Roman" w:ascii="Times New Roman"/>
          <w:sz w:val="24"/>
          <w:szCs w:val="24"/>
        </w:rPr>
        <w:t>7</w:t>
      </w:r>
      <w:r w:rsidRPr="00AA3C45">
        <w:rPr>
          <w:rFonts w:hAnsi="Times New Roman" w:ascii="Times New Roman"/>
          <w:sz w:val="24"/>
          <w:szCs w:val="24"/>
        </w:rPr>
        <w:t>.</w:t>
      </w:r>
      <w:r>
        <w:rPr>
          <w:rFonts w:hAnsi="Times New Roman" w:ascii="Times New Roman"/>
          <w:sz w:val="24"/>
          <w:szCs w:val="24"/>
        </w:rPr>
        <w:t xml:space="preserve"> </w:t>
      </w:r>
      <w:r w:rsidRPr="00AA3C45">
        <w:rPr>
          <w:rFonts w:hAnsi="Times New Roman" w:ascii="Times New Roman"/>
          <w:sz w:val="24"/>
          <w:szCs w:val="24"/>
        </w:rPr>
        <w:t>Poluproizvod-nosači</w:t>
      </w:r>
      <w:r w:rsidRPr="00AA3C45">
        <w:rPr>
          <w:rFonts w:hAnsi="Times New Roman" w:ascii="Times New Roman"/>
          <w:b/>
          <w:sz w:val="24"/>
          <w:szCs w:val="24"/>
        </w:rPr>
        <w:t xml:space="preserve"> </w:t>
      </w:r>
      <w:r w:rsidRPr="00AA3C45">
        <w:rPr>
          <w:rFonts w:hAnsi="Times New Roman" w:ascii="Times New Roman"/>
          <w:sz w:val="24"/>
          <w:szCs w:val="24"/>
        </w:rPr>
        <w:t>za cijevi za ograde na auto-cesti</w:t>
      </w:r>
      <w:r w:rsidR="0040405E">
        <w:rPr>
          <w:rFonts w:hAnsi="Times New Roman" w:ascii="Times New Roman"/>
          <w:sz w:val="24"/>
          <w:szCs w:val="24"/>
        </w:rPr>
        <w:t xml:space="preserve"> –</w:t>
      </w:r>
      <w:r w:rsidRPr="00AA3C45">
        <w:rPr>
          <w:rFonts w:hAnsi="Times New Roman" w:ascii="Times New Roman"/>
          <w:sz w:val="24"/>
          <w:szCs w:val="24"/>
        </w:rPr>
        <w:t xml:space="preserve"> 1</w:t>
      </w:r>
      <w:r w:rsidR="0040405E">
        <w:rPr>
          <w:rFonts w:hAnsi="Times New Roman" w:ascii="Times New Roman"/>
          <w:sz w:val="24"/>
          <w:szCs w:val="24"/>
        </w:rPr>
        <w:t xml:space="preserve"> </w:t>
      </w:r>
      <w:r w:rsidRPr="00AA3C45">
        <w:rPr>
          <w:rFonts w:hAnsi="Times New Roman" w:ascii="Times New Roman"/>
          <w:sz w:val="24"/>
          <w:szCs w:val="24"/>
        </w:rPr>
        <w:t>kom</w:t>
      </w:r>
      <w:r w:rsidR="0040405E">
        <w:rPr>
          <w:rFonts w:hAnsi="Times New Roman" w:ascii="Times New Roman"/>
          <w:sz w:val="24"/>
          <w:szCs w:val="24"/>
        </w:rPr>
        <w:t xml:space="preserve">. </w:t>
      </w:r>
      <w:r w:rsidRPr="00AA3C45">
        <w:rPr>
          <w:rFonts w:hAnsi="Times New Roman" w:ascii="Times New Roman"/>
          <w:sz w:val="24"/>
          <w:szCs w:val="24"/>
        </w:rPr>
        <w:t>=</w:t>
      </w:r>
      <w:r w:rsidR="0040405E">
        <w:rPr>
          <w:rFonts w:hAnsi="Times New Roman" w:ascii="Times New Roman"/>
          <w:sz w:val="24"/>
          <w:szCs w:val="24"/>
        </w:rPr>
        <w:t xml:space="preserve"> </w:t>
      </w:r>
      <w:r w:rsidRPr="00AA3C45">
        <w:rPr>
          <w:rFonts w:hAnsi="Times New Roman" w:ascii="Times New Roman"/>
          <w:sz w:val="24"/>
          <w:szCs w:val="24"/>
        </w:rPr>
        <w:t>75,00 kn.</w:t>
      </w:r>
    </w:p>
    <w:p w:rsidRDefault="00AA3C45" w:rsidP="00AA3C45" w:rsidR="00AA3C45">
      <w:pPr>
        <w:jc w:val="both"/>
        <w:rPr>
          <w:rFonts w:hAnsi="Times New Roman" w:ascii="Times New Roman"/>
          <w:sz w:val="24"/>
          <w:szCs w:val="24"/>
        </w:rPr>
      </w:pPr>
    </w:p>
    <w:p w:rsidRDefault="00463007" w:rsidP="00AA3C45" w:rsidR="000E544B">
      <w:pPr>
        <w:jc w:val="both"/>
        <w:rPr>
          <w:rFonts w:hAnsi="Times New Roman" w:ascii="Times New Roman"/>
          <w:sz w:val="24"/>
          <w:szCs w:val="24"/>
        </w:rPr>
      </w:pPr>
      <w:r>
        <w:rPr>
          <w:rFonts w:hAnsi="Times New Roman" w:ascii="Times New Roman"/>
          <w:sz w:val="24"/>
          <w:szCs w:val="24"/>
        </w:rPr>
        <w:t xml:space="preserve">II. </w:t>
      </w:r>
      <w:r w:rsidR="000E544B">
        <w:rPr>
          <w:rFonts w:hAnsi="Times New Roman" w:ascii="Times New Roman"/>
          <w:sz w:val="24"/>
          <w:szCs w:val="24"/>
        </w:rPr>
        <w:t>NAČIN PRODAJE:</w:t>
      </w:r>
    </w:p>
    <w:p w:rsidRDefault="000E544B" w:rsidP="00AA3C45" w:rsidR="000E544B" w:rsidRPr="004C068C">
      <w:pPr>
        <w:jc w:val="both"/>
        <w:rPr>
          <w:rFonts w:hAnsi="Times New Roman" w:ascii="Times New Roman"/>
        </w:rPr>
      </w:pPr>
    </w:p>
    <w:p w:rsidRDefault="000E544B" w:rsidP="00AA3C45" w:rsidR="000E544B">
      <w:pPr>
        <w:jc w:val="both"/>
        <w:rPr>
          <w:rFonts w:hAnsi="Times New Roman" w:ascii="Times New Roman"/>
          <w:sz w:val="24"/>
          <w:szCs w:val="24"/>
        </w:rPr>
      </w:pPr>
      <w:r>
        <w:rPr>
          <w:rFonts w:hAnsi="Times New Roman" w:ascii="Times New Roman"/>
          <w:sz w:val="24"/>
          <w:szCs w:val="24"/>
        </w:rPr>
        <w:t xml:space="preserve">1. Imovina iz točke I. ovog rješenja prodavat će se u stečajnom postupku usmenom javnom dražbom, uz odgovarajuću primjenu pravila </w:t>
      </w:r>
      <w:r w:rsidR="009672C4">
        <w:rPr>
          <w:rFonts w:hAnsi="Times New Roman" w:ascii="Times New Roman"/>
          <w:sz w:val="24"/>
          <w:szCs w:val="24"/>
        </w:rPr>
        <w:t>ovršnog postupka</w:t>
      </w:r>
      <w:r w:rsidR="00463007">
        <w:rPr>
          <w:rFonts w:hAnsi="Times New Roman" w:ascii="Times New Roman"/>
          <w:sz w:val="24"/>
          <w:szCs w:val="24"/>
        </w:rPr>
        <w:t xml:space="preserve">. </w:t>
      </w:r>
    </w:p>
    <w:p w:rsidRDefault="009672C4" w:rsidP="00AA3C45" w:rsidR="009672C4" w:rsidRPr="004C068C">
      <w:pPr>
        <w:jc w:val="both"/>
        <w:rPr>
          <w:rFonts w:hAnsi="Times New Roman" w:ascii="Times New Roman"/>
          <w:sz w:val="22"/>
          <w:szCs w:val="22"/>
        </w:rPr>
      </w:pPr>
    </w:p>
    <w:p w:rsidRDefault="009672C4" w:rsidP="00360764" w:rsidR="00360764">
      <w:pPr>
        <w:jc w:val="both"/>
        <w:rPr>
          <w:rFonts w:hAnsi="Times New Roman" w:ascii="Times New Roman"/>
          <w:sz w:val="24"/>
          <w:szCs w:val="24"/>
        </w:rPr>
      </w:pPr>
      <w:r>
        <w:rPr>
          <w:rFonts w:hAnsi="Times New Roman" w:ascii="Times New Roman"/>
          <w:sz w:val="24"/>
          <w:szCs w:val="24"/>
        </w:rPr>
        <w:t>2. Ročište za prvu usmenu javnu dražbu zakazuje se za dan</w:t>
      </w:r>
      <w:r w:rsidR="00360764" w:rsidRPr="00360764">
        <w:rPr>
          <w:rFonts w:hAnsi="Times New Roman" w:ascii="Times New Roman"/>
          <w:sz w:val="24"/>
          <w:szCs w:val="24"/>
        </w:rPr>
        <w:t xml:space="preserve"> </w:t>
      </w:r>
      <w:r w:rsidR="00360764">
        <w:rPr>
          <w:rFonts w:hAnsi="Times New Roman" w:ascii="Times New Roman"/>
          <w:sz w:val="24"/>
          <w:szCs w:val="24"/>
        </w:rPr>
        <w:t xml:space="preserve">22. prosinca 2015. godine u 9,00 sati te će se isto održati u Trgovačkom sudu u Splitu, Sukoišanska 6, soba broj 118/I (sudnica br. 4). </w:t>
      </w:r>
    </w:p>
    <w:p w:rsidRDefault="009672C4" w:rsidP="00AA3C45" w:rsidR="009672C4" w:rsidRPr="004C068C">
      <w:pPr>
        <w:jc w:val="both"/>
        <w:rPr>
          <w:rFonts w:hAnsi="Times New Roman" w:ascii="Times New Roman"/>
          <w:sz w:val="22"/>
          <w:szCs w:val="22"/>
        </w:rPr>
      </w:pPr>
    </w:p>
    <w:p w:rsidRDefault="00360764" w:rsidP="00360764" w:rsidR="00360764">
      <w:pPr>
        <w:jc w:val="both"/>
        <w:rPr>
          <w:rFonts w:hAnsi="Times New Roman" w:ascii="Times New Roman"/>
          <w:sz w:val="24"/>
          <w:szCs w:val="24"/>
        </w:rPr>
      </w:pPr>
      <w:r>
        <w:rPr>
          <w:rFonts w:hAnsi="Times New Roman" w:ascii="Times New Roman"/>
          <w:sz w:val="24"/>
          <w:szCs w:val="24"/>
        </w:rPr>
        <w:t xml:space="preserve">3. Ročište za prvu usmenu javnu dražbu će se održati i ako na njemu sudjeluje samo jedan ponuditelj. </w:t>
      </w:r>
    </w:p>
    <w:p w:rsidRDefault="00360764" w:rsidP="00AA3C45" w:rsidR="00360764">
      <w:pPr>
        <w:jc w:val="both"/>
        <w:rPr>
          <w:rFonts w:hAnsi="Times New Roman" w:ascii="Times New Roman"/>
          <w:sz w:val="24"/>
          <w:szCs w:val="24"/>
        </w:rPr>
      </w:pPr>
    </w:p>
    <w:p w:rsidRDefault="00463007" w:rsidP="00AA3C45" w:rsidR="00360764">
      <w:pPr>
        <w:jc w:val="both"/>
        <w:rPr>
          <w:rFonts w:hAnsi="Times New Roman" w:ascii="Times New Roman"/>
          <w:sz w:val="24"/>
          <w:szCs w:val="24"/>
        </w:rPr>
      </w:pPr>
      <w:r>
        <w:rPr>
          <w:rFonts w:hAnsi="Times New Roman" w:ascii="Times New Roman"/>
          <w:sz w:val="24"/>
          <w:szCs w:val="24"/>
        </w:rPr>
        <w:t xml:space="preserve">III. </w:t>
      </w:r>
      <w:r w:rsidR="00360764">
        <w:rPr>
          <w:rFonts w:hAnsi="Times New Roman" w:ascii="Times New Roman"/>
          <w:sz w:val="24"/>
          <w:szCs w:val="24"/>
        </w:rPr>
        <w:t>UVJETI PRODAJE:</w:t>
      </w:r>
    </w:p>
    <w:p w:rsidRDefault="00360764" w:rsidP="00AA3C45" w:rsidR="00360764" w:rsidRPr="004C068C">
      <w:pPr>
        <w:jc w:val="both"/>
        <w:rPr>
          <w:rFonts w:hAnsi="Times New Roman" w:ascii="Times New Roman"/>
        </w:rPr>
      </w:pPr>
    </w:p>
    <w:p w:rsidRDefault="00360764" w:rsidP="00AA3C45" w:rsidR="005956BC">
      <w:pPr>
        <w:jc w:val="both"/>
        <w:rPr>
          <w:rFonts w:hAnsi="Times New Roman" w:ascii="Times New Roman"/>
          <w:sz w:val="24"/>
          <w:szCs w:val="24"/>
        </w:rPr>
      </w:pPr>
      <w:r>
        <w:rPr>
          <w:rFonts w:hAnsi="Times New Roman" w:ascii="Times New Roman"/>
          <w:sz w:val="24"/>
          <w:szCs w:val="24"/>
        </w:rPr>
        <w:t>1. Imovina iz točke I. ovog rješenja prodavat će se</w:t>
      </w:r>
      <w:r w:rsidR="005956BC">
        <w:rPr>
          <w:rFonts w:hAnsi="Times New Roman" w:ascii="Times New Roman"/>
          <w:sz w:val="24"/>
          <w:szCs w:val="24"/>
        </w:rPr>
        <w:t xml:space="preserve"> na prvom ročištu za javnu dražbu po početnoj cijeni koja je jednaka utvrđenoj vrijednosti imovine navedenoj u točki. I. ovog rješenja te se ispod te cijene ne može prodati na prvom ročištu za javnu dražbu. U utvrđenu vrijednost imovine uračunat je PDV.</w:t>
      </w:r>
    </w:p>
    <w:p w:rsidRDefault="005956BC" w:rsidP="00AA3C45" w:rsidR="005956BC" w:rsidRPr="004C068C">
      <w:pPr>
        <w:jc w:val="both"/>
        <w:rPr>
          <w:rFonts w:hAnsi="Times New Roman" w:ascii="Times New Roman"/>
          <w:sz w:val="22"/>
          <w:szCs w:val="22"/>
        </w:rPr>
      </w:pPr>
    </w:p>
    <w:p w:rsidRDefault="005956BC" w:rsidP="00AA3C45" w:rsidR="005956BC">
      <w:pPr>
        <w:jc w:val="both"/>
        <w:rPr>
          <w:rFonts w:hAnsi="Times New Roman" w:ascii="Times New Roman"/>
          <w:sz w:val="24"/>
          <w:szCs w:val="24"/>
        </w:rPr>
      </w:pPr>
      <w:r>
        <w:rPr>
          <w:rFonts w:hAnsi="Times New Roman" w:ascii="Times New Roman"/>
          <w:sz w:val="24"/>
          <w:szCs w:val="24"/>
        </w:rPr>
        <w:t>2. Imovina iz točke I. ovog rješenja prodaje se pojedinačno i kao cjelina, a prednost u kupnji ima onaj ponuditelj koji ponudi kupnju cjelokupne imovine.</w:t>
      </w:r>
    </w:p>
    <w:p w:rsidRDefault="005956BC" w:rsidP="00AA3C45" w:rsidR="005956BC" w:rsidRPr="004C068C">
      <w:pPr>
        <w:jc w:val="both"/>
        <w:rPr>
          <w:rFonts w:hAnsi="Times New Roman" w:ascii="Times New Roman"/>
          <w:sz w:val="22"/>
          <w:szCs w:val="22"/>
        </w:rPr>
      </w:pPr>
    </w:p>
    <w:p w:rsidRDefault="005956BC" w:rsidP="00AA3C45" w:rsidR="005956BC">
      <w:pPr>
        <w:jc w:val="both"/>
        <w:rPr>
          <w:rFonts w:hAnsi="Times New Roman" w:ascii="Times New Roman"/>
          <w:sz w:val="24"/>
          <w:szCs w:val="24"/>
        </w:rPr>
      </w:pPr>
      <w:r>
        <w:rPr>
          <w:rFonts w:hAnsi="Times New Roman" w:ascii="Times New Roman"/>
          <w:sz w:val="24"/>
          <w:szCs w:val="24"/>
        </w:rPr>
        <w:t xml:space="preserve">3. Prodaja imovine se  obavlja po načelu „viđeno – kupljeno“, a što isključuje sve </w:t>
      </w:r>
      <w:r w:rsidR="001F322D">
        <w:rPr>
          <w:rFonts w:hAnsi="Times New Roman" w:ascii="Times New Roman"/>
          <w:sz w:val="24"/>
          <w:szCs w:val="24"/>
        </w:rPr>
        <w:t>naknadne prigovore kupaca.</w:t>
      </w:r>
    </w:p>
    <w:p w:rsidRDefault="001F322D" w:rsidP="00AA3C45" w:rsidR="001F322D" w:rsidRPr="004C068C">
      <w:pPr>
        <w:jc w:val="both"/>
        <w:rPr>
          <w:rFonts w:hAnsi="Times New Roman" w:ascii="Times New Roman"/>
          <w:sz w:val="22"/>
          <w:szCs w:val="22"/>
        </w:rPr>
      </w:pPr>
    </w:p>
    <w:p w:rsidRDefault="001F322D" w:rsidP="00AA3C45" w:rsidR="001F322D">
      <w:pPr>
        <w:jc w:val="both"/>
        <w:rPr>
          <w:rFonts w:hAnsi="Times New Roman" w:ascii="Times New Roman"/>
          <w:sz w:val="24"/>
          <w:szCs w:val="24"/>
        </w:rPr>
      </w:pPr>
      <w:r>
        <w:rPr>
          <w:rFonts w:hAnsi="Times New Roman" w:ascii="Times New Roman"/>
          <w:sz w:val="24"/>
          <w:szCs w:val="24"/>
        </w:rPr>
        <w:t>4. Sve poreze, pristojbe i druge troškove u vezi s prodajom imovine snosi kupac.</w:t>
      </w:r>
    </w:p>
    <w:p w:rsidRDefault="001F322D" w:rsidP="00AA3C45" w:rsidR="001F322D" w:rsidRPr="004C068C">
      <w:pPr>
        <w:jc w:val="both"/>
        <w:rPr>
          <w:rFonts w:hAnsi="Times New Roman" w:ascii="Times New Roman"/>
          <w:sz w:val="22"/>
          <w:szCs w:val="22"/>
        </w:rPr>
      </w:pPr>
    </w:p>
    <w:p w:rsidRDefault="001F322D" w:rsidP="001F322D" w:rsidR="001F322D" w:rsidRPr="00A76907">
      <w:pPr>
        <w:jc w:val="both"/>
        <w:rPr>
          <w:rFonts w:hAnsi="Times New Roman" w:ascii="Times New Roman"/>
          <w:b/>
          <w:sz w:val="24"/>
          <w:szCs w:val="24"/>
        </w:rPr>
      </w:pPr>
      <w:r>
        <w:rPr>
          <w:rFonts w:hAnsi="Times New Roman" w:ascii="Times New Roman"/>
          <w:sz w:val="24"/>
          <w:szCs w:val="24"/>
        </w:rPr>
        <w:t xml:space="preserve">5. Pravo sudjelovanja na usmenoj javnoj dražbi imaju sve pravne i fizičke osobe u skladu sa zakonskim propisima Republike Hrvatske, koje su prethodno uplatile jamčevinu i dostavile dokaz o uplati jamčevine. </w:t>
      </w:r>
      <w:r w:rsidRPr="00454BE0">
        <w:rPr>
          <w:rFonts w:hAnsi="Times New Roman" w:ascii="Times New Roman"/>
          <w:sz w:val="24"/>
          <w:szCs w:val="24"/>
        </w:rPr>
        <w:t>Jamčevina iznosi 10% od početne cijene za osnovna sredstva</w:t>
      </w:r>
      <w:r w:rsidR="00A76907">
        <w:rPr>
          <w:rFonts w:hAnsi="Times New Roman" w:ascii="Times New Roman"/>
          <w:sz w:val="24"/>
          <w:szCs w:val="24"/>
        </w:rPr>
        <w:t xml:space="preserve"> i motorno vozilo</w:t>
      </w:r>
      <w:r w:rsidRPr="00454BE0">
        <w:rPr>
          <w:rFonts w:hAnsi="Times New Roman" w:ascii="Times New Roman"/>
          <w:sz w:val="24"/>
          <w:szCs w:val="24"/>
        </w:rPr>
        <w:t>,</w:t>
      </w:r>
      <w:r w:rsidR="00A76907">
        <w:rPr>
          <w:rFonts w:hAnsi="Times New Roman" w:ascii="Times New Roman"/>
          <w:sz w:val="24"/>
          <w:szCs w:val="24"/>
        </w:rPr>
        <w:t xml:space="preserve"> a za materijale</w:t>
      </w:r>
      <w:r w:rsidRPr="00454BE0">
        <w:rPr>
          <w:rFonts w:hAnsi="Times New Roman" w:ascii="Times New Roman"/>
          <w:sz w:val="24"/>
          <w:szCs w:val="24"/>
        </w:rPr>
        <w:t xml:space="preserve"> iz alatnice i iz skladišta crne i obojene metalurgije 2.000,00 kn, </w:t>
      </w:r>
      <w:r w:rsidR="00A76907">
        <w:rPr>
          <w:rFonts w:hAnsi="Times New Roman" w:ascii="Times New Roman"/>
          <w:sz w:val="24"/>
          <w:szCs w:val="24"/>
        </w:rPr>
        <w:t>dok za</w:t>
      </w:r>
      <w:r w:rsidRPr="00454BE0">
        <w:rPr>
          <w:rFonts w:hAnsi="Times New Roman" w:ascii="Times New Roman"/>
          <w:sz w:val="24"/>
          <w:szCs w:val="24"/>
        </w:rPr>
        <w:t xml:space="preserve"> kupnju cjelokupne imovine </w:t>
      </w:r>
      <w:r w:rsidR="00A76907">
        <w:rPr>
          <w:rFonts w:hAnsi="Times New Roman" w:ascii="Times New Roman"/>
          <w:sz w:val="24"/>
          <w:szCs w:val="24"/>
        </w:rPr>
        <w:t>jamčevina iznosi 60.000,00 kn. Jamčevina se uplaćuje najkasnije do 18. prosinca 2015. god.</w:t>
      </w:r>
      <w:r w:rsidRPr="00454BE0">
        <w:rPr>
          <w:rFonts w:hAnsi="Times New Roman" w:ascii="Times New Roman"/>
          <w:sz w:val="24"/>
          <w:szCs w:val="24"/>
        </w:rPr>
        <w:t xml:space="preserve"> na </w:t>
      </w:r>
      <w:r w:rsidR="00D00681">
        <w:rPr>
          <w:rFonts w:hAnsi="Times New Roman" w:ascii="Times New Roman"/>
          <w:sz w:val="24"/>
          <w:szCs w:val="24"/>
        </w:rPr>
        <w:t>depozitni</w:t>
      </w:r>
      <w:r w:rsidR="00D00681" w:rsidRPr="00454BE0">
        <w:rPr>
          <w:rFonts w:hAnsi="Times New Roman" w:ascii="Times New Roman"/>
          <w:sz w:val="24"/>
          <w:szCs w:val="24"/>
        </w:rPr>
        <w:t xml:space="preserve"> </w:t>
      </w:r>
      <w:r w:rsidRPr="00454BE0">
        <w:rPr>
          <w:rFonts w:hAnsi="Times New Roman" w:ascii="Times New Roman"/>
          <w:sz w:val="24"/>
          <w:szCs w:val="24"/>
        </w:rPr>
        <w:t xml:space="preserve">račun Trgovačkog suda u Splitu </w:t>
      </w:r>
      <w:r w:rsidR="00D00681" w:rsidRPr="00D00681">
        <w:rPr>
          <w:rFonts w:hAnsi="Times New Roman" w:ascii="Times New Roman"/>
          <w:sz w:val="24"/>
          <w:szCs w:val="24"/>
        </w:rPr>
        <w:t>broj: HR1623900011300000664</w:t>
      </w:r>
      <w:r w:rsidR="00D00681">
        <w:rPr>
          <w:rFonts w:hAnsi="Times New Roman" w:ascii="Times New Roman"/>
          <w:sz w:val="24"/>
          <w:szCs w:val="24"/>
        </w:rPr>
        <w:t xml:space="preserve"> otvoren kod Hrvatske poštanske banke</w:t>
      </w:r>
      <w:r w:rsidR="00D00681" w:rsidRPr="00D00681">
        <w:rPr>
          <w:rFonts w:hAnsi="Times New Roman" w:ascii="Times New Roman"/>
          <w:sz w:val="24"/>
          <w:szCs w:val="24"/>
        </w:rPr>
        <w:t xml:space="preserve"> d.d. Zagreb </w:t>
      </w:r>
      <w:r w:rsidRPr="00454BE0">
        <w:rPr>
          <w:rFonts w:hAnsi="Times New Roman" w:ascii="Times New Roman"/>
          <w:sz w:val="24"/>
          <w:szCs w:val="24"/>
        </w:rPr>
        <w:t>sa naznakom: „jamčevina u predmetu broj: 12. St-233/201</w:t>
      </w:r>
      <w:r>
        <w:rPr>
          <w:rFonts w:hAnsi="Times New Roman" w:ascii="Times New Roman"/>
          <w:sz w:val="24"/>
          <w:szCs w:val="24"/>
        </w:rPr>
        <w:t>2</w:t>
      </w:r>
      <w:r w:rsidRPr="00454BE0">
        <w:rPr>
          <w:rFonts w:hAnsi="Times New Roman" w:ascii="Times New Roman"/>
          <w:sz w:val="24"/>
          <w:szCs w:val="24"/>
        </w:rPr>
        <w:t>“ uz naznaku stvari koja se kupuje</w:t>
      </w:r>
      <w:r w:rsidR="00D00681">
        <w:rPr>
          <w:rFonts w:hAnsi="Times New Roman" w:ascii="Times New Roman"/>
          <w:sz w:val="24"/>
          <w:szCs w:val="24"/>
        </w:rPr>
        <w:t xml:space="preserve">, a uplatitelji su dužni predočiti dokaz o uplati jamčevine najkasnije prije početka dražbe. </w:t>
      </w:r>
    </w:p>
    <w:p w:rsidRDefault="001F322D" w:rsidP="00AA3C45" w:rsidR="001F322D" w:rsidRPr="004C068C">
      <w:pPr>
        <w:jc w:val="both"/>
        <w:rPr>
          <w:rFonts w:hAnsi="Times New Roman" w:ascii="Times New Roman"/>
          <w:sz w:val="22"/>
          <w:szCs w:val="22"/>
        </w:rPr>
      </w:pPr>
    </w:p>
    <w:p w:rsidRDefault="00A76907" w:rsidP="00AA3C45" w:rsidR="001F322D">
      <w:pPr>
        <w:jc w:val="both"/>
        <w:rPr>
          <w:rFonts w:hAnsi="Times New Roman" w:ascii="Times New Roman"/>
          <w:sz w:val="24"/>
          <w:szCs w:val="24"/>
        </w:rPr>
      </w:pPr>
      <w:r>
        <w:rPr>
          <w:rFonts w:hAnsi="Times New Roman" w:ascii="Times New Roman"/>
          <w:sz w:val="24"/>
          <w:szCs w:val="24"/>
        </w:rPr>
        <w:t>6. Punomoćnici ponuditelja mogu sudjelovati na dražbi samo uz ovjerenu specijalnu punomoć.</w:t>
      </w:r>
    </w:p>
    <w:p w:rsidRDefault="00A76907" w:rsidP="00AA3C45" w:rsidR="00A76907" w:rsidRPr="004C068C">
      <w:pPr>
        <w:jc w:val="both"/>
        <w:rPr>
          <w:rFonts w:hAnsi="Times New Roman" w:ascii="Times New Roman"/>
          <w:sz w:val="22"/>
          <w:szCs w:val="22"/>
        </w:rPr>
      </w:pPr>
    </w:p>
    <w:p w:rsidRDefault="00A76907" w:rsidP="00AA3C45" w:rsidR="00A76907">
      <w:pPr>
        <w:jc w:val="both"/>
        <w:rPr>
          <w:rFonts w:hAnsi="Times New Roman" w:ascii="Times New Roman"/>
          <w:sz w:val="24"/>
          <w:szCs w:val="24"/>
        </w:rPr>
      </w:pPr>
      <w:r>
        <w:rPr>
          <w:rFonts w:hAnsi="Times New Roman" w:ascii="Times New Roman"/>
          <w:sz w:val="24"/>
          <w:szCs w:val="24"/>
        </w:rPr>
        <w:t>7. Sudionicima dražbe koji ne uspiju u nadmetanju jamčevina će se vratiti u roku od tri dana od održanog ročišta za prodaju. Na jamčevinu se ne obračunavaju kamate. Pravo na povrat uplaćene jamčevine nema osoba koja ne pristupi na ročište za dražbu, izjavi da odustaje od nadmetanja prije ili nakon što se objavi da se pristupa dražbi, kao ni osoba koja ne želi sudjelovati u nadmetanju.</w:t>
      </w:r>
    </w:p>
    <w:p w:rsidRDefault="00A76907" w:rsidP="00AA3C45" w:rsidR="00A76907" w:rsidRPr="004C068C">
      <w:pPr>
        <w:jc w:val="both"/>
        <w:rPr>
          <w:rFonts w:hAnsi="Times New Roman" w:ascii="Times New Roman"/>
          <w:sz w:val="22"/>
          <w:szCs w:val="22"/>
        </w:rPr>
      </w:pPr>
    </w:p>
    <w:p w:rsidRDefault="00A76907" w:rsidP="00A76907" w:rsidR="00A76907">
      <w:pPr>
        <w:jc w:val="both"/>
        <w:rPr>
          <w:rFonts w:hAnsi="Times New Roman" w:ascii="Times New Roman"/>
          <w:sz w:val="24"/>
          <w:szCs w:val="24"/>
        </w:rPr>
      </w:pPr>
      <w:r>
        <w:rPr>
          <w:rFonts w:hAnsi="Times New Roman" w:ascii="Times New Roman"/>
          <w:sz w:val="24"/>
          <w:szCs w:val="24"/>
        </w:rPr>
        <w:t xml:space="preserve">8. Najpovoljniji </w:t>
      </w:r>
      <w:r w:rsidR="000F3303">
        <w:rPr>
          <w:rFonts w:hAnsi="Times New Roman" w:ascii="Times New Roman"/>
          <w:sz w:val="24"/>
          <w:szCs w:val="24"/>
        </w:rPr>
        <w:t>ponuditelj čija ponuda</w:t>
      </w:r>
      <w:r>
        <w:rPr>
          <w:rFonts w:hAnsi="Times New Roman" w:ascii="Times New Roman"/>
          <w:sz w:val="24"/>
          <w:szCs w:val="24"/>
        </w:rPr>
        <w:t xml:space="preserve"> na dražbi bude p</w:t>
      </w:r>
      <w:r w:rsidR="0051073C">
        <w:rPr>
          <w:rFonts w:hAnsi="Times New Roman" w:ascii="Times New Roman"/>
          <w:sz w:val="24"/>
          <w:szCs w:val="24"/>
        </w:rPr>
        <w:t>rihvaćena</w:t>
      </w:r>
      <w:r>
        <w:rPr>
          <w:rFonts w:hAnsi="Times New Roman" w:ascii="Times New Roman"/>
          <w:sz w:val="24"/>
          <w:szCs w:val="24"/>
        </w:rPr>
        <w:t xml:space="preserve"> dužan je u roku od </w:t>
      </w:r>
      <w:r w:rsidR="008867C7">
        <w:rPr>
          <w:rFonts w:hAnsi="Times New Roman" w:ascii="Times New Roman"/>
          <w:sz w:val="24"/>
          <w:szCs w:val="24"/>
        </w:rPr>
        <w:t>45</w:t>
      </w:r>
      <w:r>
        <w:rPr>
          <w:rFonts w:hAnsi="Times New Roman" w:ascii="Times New Roman"/>
          <w:sz w:val="24"/>
          <w:szCs w:val="24"/>
        </w:rPr>
        <w:t xml:space="preserve"> dana od zaključenja javne dražbe na kojoj je prihvaćena njegova ponuda</w:t>
      </w:r>
      <w:r w:rsidR="0051073C">
        <w:rPr>
          <w:rFonts w:hAnsi="Times New Roman" w:ascii="Times New Roman"/>
          <w:sz w:val="24"/>
          <w:szCs w:val="24"/>
        </w:rPr>
        <w:t>,</w:t>
      </w:r>
      <w:r>
        <w:rPr>
          <w:rFonts w:hAnsi="Times New Roman" w:ascii="Times New Roman"/>
          <w:sz w:val="24"/>
          <w:szCs w:val="24"/>
        </w:rPr>
        <w:t xml:space="preserve"> u cijelosti uplatiti kupovnu cijenu (kupovninu), umanjenu za iznos prije plaćene jamčevine</w:t>
      </w:r>
      <w:r w:rsidR="00307938">
        <w:rPr>
          <w:rFonts w:hAnsi="Times New Roman" w:ascii="Times New Roman"/>
          <w:sz w:val="24"/>
          <w:szCs w:val="24"/>
        </w:rPr>
        <w:t>, na račun stečajnog dužnika Remont d.o.o</w:t>
      </w:r>
      <w:r w:rsidR="004C068C">
        <w:rPr>
          <w:rFonts w:hAnsi="Times New Roman" w:ascii="Times New Roman"/>
          <w:sz w:val="24"/>
          <w:szCs w:val="24"/>
        </w:rPr>
        <w:t>. u stečaju Kaštel Sućurac broj IBAN: HR2923300031152842241, koji se vodi kod Societe Generale – Splitske banke d.d. Split</w:t>
      </w:r>
      <w:r>
        <w:rPr>
          <w:rFonts w:hAnsi="Times New Roman" w:ascii="Times New Roman"/>
          <w:sz w:val="24"/>
          <w:szCs w:val="24"/>
        </w:rPr>
        <w:t xml:space="preserve">. Ako isti u </w:t>
      </w:r>
      <w:r w:rsidR="000F3303">
        <w:rPr>
          <w:rFonts w:hAnsi="Times New Roman" w:ascii="Times New Roman"/>
          <w:sz w:val="24"/>
          <w:szCs w:val="24"/>
        </w:rPr>
        <w:t>navedenom</w:t>
      </w:r>
      <w:r>
        <w:rPr>
          <w:rFonts w:hAnsi="Times New Roman" w:ascii="Times New Roman"/>
          <w:sz w:val="24"/>
          <w:szCs w:val="24"/>
        </w:rPr>
        <w:t xml:space="preserve"> roku ne uplati kupovnu cijenu (kupovninu), gubi prav</w:t>
      </w:r>
      <w:r w:rsidR="00307938">
        <w:rPr>
          <w:rFonts w:hAnsi="Times New Roman" w:ascii="Times New Roman"/>
          <w:sz w:val="24"/>
          <w:szCs w:val="24"/>
        </w:rPr>
        <w:t>o na povrat uplaćene jamčevine, a iz položene jamčevine namirit će se troškovi nove prodaje i naknaditi razlika između kupovnine postignute na prijašnjoj prodaji i novoj prodaji</w:t>
      </w:r>
      <w:r w:rsidR="000F3303">
        <w:rPr>
          <w:rFonts w:hAnsi="Times New Roman" w:ascii="Times New Roman"/>
          <w:sz w:val="24"/>
          <w:szCs w:val="24"/>
        </w:rPr>
        <w:t>.</w:t>
      </w:r>
    </w:p>
    <w:p w:rsidRDefault="00A76907" w:rsidP="00AA3C45" w:rsidR="00A76907" w:rsidRPr="004C068C">
      <w:pPr>
        <w:jc w:val="both"/>
        <w:rPr>
          <w:rFonts w:hAnsi="Times New Roman" w:ascii="Times New Roman"/>
          <w:sz w:val="22"/>
          <w:szCs w:val="22"/>
        </w:rPr>
      </w:pPr>
    </w:p>
    <w:p w:rsidRDefault="00307938" w:rsidP="00307938" w:rsidR="00307938">
      <w:pPr>
        <w:jc w:val="both"/>
        <w:rPr>
          <w:rFonts w:hAnsi="Times New Roman" w:ascii="Times New Roman"/>
          <w:sz w:val="24"/>
          <w:szCs w:val="24"/>
        </w:rPr>
      </w:pPr>
      <w:r>
        <w:rPr>
          <w:rFonts w:hAnsi="Times New Roman" w:ascii="Times New Roman"/>
          <w:sz w:val="24"/>
          <w:szCs w:val="24"/>
        </w:rPr>
        <w:t>9. Sve obavijesti kao i dogovor u vezi pregleda imovine koja</w:t>
      </w:r>
      <w:r w:rsidR="00D00681">
        <w:rPr>
          <w:rFonts w:hAnsi="Times New Roman" w:ascii="Times New Roman"/>
          <w:sz w:val="24"/>
          <w:szCs w:val="24"/>
        </w:rPr>
        <w:t xml:space="preserve"> se prodaje</w:t>
      </w:r>
      <w:r>
        <w:rPr>
          <w:rFonts w:hAnsi="Times New Roman" w:ascii="Times New Roman"/>
          <w:sz w:val="24"/>
          <w:szCs w:val="24"/>
        </w:rPr>
        <w:t xml:space="preserve"> po ovom rješenju, mogu se dobiti svakog radnog dana od 8,00 do 15,00 sati u dogovoru sa stečajnim upra</w:t>
      </w:r>
      <w:r w:rsidR="00D00681">
        <w:rPr>
          <w:rFonts w:hAnsi="Times New Roman" w:ascii="Times New Roman"/>
          <w:sz w:val="24"/>
          <w:szCs w:val="24"/>
        </w:rPr>
        <w:t>viteljem Markom Bitangom na mobitel broj:</w:t>
      </w:r>
      <w:r>
        <w:rPr>
          <w:rFonts w:hAnsi="Times New Roman" w:ascii="Times New Roman"/>
          <w:sz w:val="24"/>
          <w:szCs w:val="24"/>
        </w:rPr>
        <w:t xml:space="preserve"> 091/434-</w:t>
      </w:r>
      <w:r w:rsidRPr="00B10894">
        <w:rPr>
          <w:rFonts w:hAnsi="Times New Roman" w:ascii="Times New Roman"/>
          <w:sz w:val="24"/>
          <w:szCs w:val="24"/>
        </w:rPr>
        <w:t>89</w:t>
      </w:r>
      <w:r>
        <w:rPr>
          <w:rFonts w:hAnsi="Times New Roman" w:ascii="Times New Roman"/>
          <w:sz w:val="24"/>
          <w:szCs w:val="24"/>
        </w:rPr>
        <w:t>-</w:t>
      </w:r>
      <w:r w:rsidRPr="00B10894">
        <w:rPr>
          <w:rFonts w:hAnsi="Times New Roman" w:ascii="Times New Roman"/>
          <w:sz w:val="24"/>
          <w:szCs w:val="24"/>
        </w:rPr>
        <w:t>31</w:t>
      </w:r>
      <w:r>
        <w:rPr>
          <w:rFonts w:hAnsi="Times New Roman" w:ascii="Times New Roman"/>
          <w:sz w:val="24"/>
          <w:szCs w:val="24"/>
        </w:rPr>
        <w:t>.</w:t>
      </w:r>
    </w:p>
    <w:p w:rsidRDefault="00A76907" w:rsidP="00AA3C45" w:rsidR="00A76907">
      <w:pPr>
        <w:jc w:val="both"/>
        <w:rPr>
          <w:rFonts w:hAnsi="Times New Roman" w:ascii="Times New Roman"/>
          <w:sz w:val="24"/>
          <w:szCs w:val="24"/>
        </w:rPr>
      </w:pPr>
    </w:p>
    <w:p w:rsidRDefault="00307938" w:rsidP="004C068C" w:rsidR="004C068C">
      <w:pPr>
        <w:jc w:val="both"/>
        <w:rPr>
          <w:rFonts w:hAnsi="Times New Roman" w:ascii="Times New Roman"/>
          <w:sz w:val="24"/>
          <w:szCs w:val="24"/>
        </w:rPr>
      </w:pPr>
      <w:r>
        <w:rPr>
          <w:rFonts w:hAnsi="Times New Roman" w:ascii="Times New Roman"/>
          <w:sz w:val="24"/>
          <w:szCs w:val="24"/>
        </w:rPr>
        <w:t xml:space="preserve">IV. Ovo rješenje će se </w:t>
      </w:r>
      <w:r w:rsidR="00D00681">
        <w:rPr>
          <w:rFonts w:hAnsi="Times New Roman" w:ascii="Times New Roman"/>
          <w:sz w:val="24"/>
          <w:szCs w:val="24"/>
        </w:rPr>
        <w:t>objaviti</w:t>
      </w:r>
      <w:r>
        <w:rPr>
          <w:rFonts w:hAnsi="Times New Roman" w:ascii="Times New Roman"/>
          <w:sz w:val="24"/>
          <w:szCs w:val="24"/>
        </w:rPr>
        <w:t xml:space="preserve"> na e-oglasnoj ploči suda i</w:t>
      </w:r>
      <w:r w:rsidR="00D00681">
        <w:rPr>
          <w:rFonts w:hAnsi="Times New Roman" w:ascii="Times New Roman"/>
          <w:sz w:val="24"/>
          <w:szCs w:val="24"/>
        </w:rPr>
        <w:t xml:space="preserve"> istaknuti</w:t>
      </w:r>
      <w:r>
        <w:rPr>
          <w:rFonts w:hAnsi="Times New Roman" w:ascii="Times New Roman"/>
          <w:sz w:val="24"/>
          <w:szCs w:val="24"/>
        </w:rPr>
        <w:t xml:space="preserve"> u s</w:t>
      </w:r>
      <w:r w:rsidR="00D00681">
        <w:rPr>
          <w:rFonts w:hAnsi="Times New Roman" w:ascii="Times New Roman"/>
          <w:sz w:val="24"/>
          <w:szCs w:val="24"/>
        </w:rPr>
        <w:t>tečajnoj</w:t>
      </w:r>
      <w:r>
        <w:rPr>
          <w:rFonts w:hAnsi="Times New Roman" w:ascii="Times New Roman"/>
          <w:sz w:val="24"/>
          <w:szCs w:val="24"/>
        </w:rPr>
        <w:t xml:space="preserve"> pisarnici Trgovačkog suda u Splitu, Split, Sukoišanska 6, a stečajni upravitelj će  podatke o imovini koja je predmet prodaje - oglas o prodaji objaviti na internetskim stranicama Hrvatske gospodarske komore i Visokog trgovačkog suda Republike Hrvatske, kao i skraćeni tekst oglasa o prodaji objaviti u </w:t>
      </w:r>
      <w:r w:rsidR="00181E55">
        <w:rPr>
          <w:rFonts w:hAnsi="Times New Roman" w:ascii="Times New Roman"/>
          <w:sz w:val="24"/>
          <w:szCs w:val="24"/>
        </w:rPr>
        <w:t>dnevnom</w:t>
      </w:r>
      <w:r>
        <w:rPr>
          <w:rFonts w:hAnsi="Times New Roman" w:ascii="Times New Roman"/>
          <w:sz w:val="24"/>
          <w:szCs w:val="24"/>
        </w:rPr>
        <w:t xml:space="preserve"> tisku</w:t>
      </w:r>
      <w:r w:rsidR="000F3303">
        <w:rPr>
          <w:rFonts w:hAnsi="Times New Roman" w:ascii="Times New Roman"/>
          <w:sz w:val="24"/>
          <w:szCs w:val="24"/>
        </w:rPr>
        <w:t>.</w:t>
      </w:r>
    </w:p>
    <w:p w:rsidRDefault="00F638FF" w:rsidP="00B10894" w:rsidR="00B10894">
      <w:pPr>
        <w:jc w:val="center"/>
        <w:rPr>
          <w:rFonts w:hAnsi="Times New Roman" w:ascii="Times New Roman"/>
          <w:sz w:val="24"/>
          <w:szCs w:val="24"/>
        </w:rPr>
      </w:pPr>
      <w:r>
        <w:rPr>
          <w:rFonts w:hAnsi="Times New Roman" w:ascii="Times New Roman"/>
          <w:sz w:val="24"/>
          <w:szCs w:val="24"/>
        </w:rPr>
        <w:t>Obrazloženje</w:t>
      </w:r>
    </w:p>
    <w:p w:rsidRDefault="00B10894" w:rsidP="00B10894" w:rsidR="00B10894">
      <w:pPr>
        <w:jc w:val="center"/>
        <w:rPr>
          <w:rFonts w:hAnsi="Times New Roman" w:ascii="Times New Roman"/>
          <w:sz w:val="24"/>
          <w:szCs w:val="24"/>
        </w:rPr>
      </w:pPr>
    </w:p>
    <w:p w:rsidRDefault="00B10894" w:rsidP="00181E55" w:rsidR="00181E55">
      <w:pPr>
        <w:jc w:val="both"/>
        <w:rPr>
          <w:rFonts w:hAnsi="Times New Roman" w:ascii="Times New Roman"/>
          <w:sz w:val="24"/>
          <w:szCs w:val="24"/>
        </w:rPr>
      </w:pPr>
      <w:r>
        <w:rPr>
          <w:rFonts w:hAnsi="Times New Roman" w:ascii="Times New Roman"/>
          <w:sz w:val="24"/>
          <w:szCs w:val="24"/>
        </w:rPr>
        <w:tab/>
      </w:r>
      <w:r w:rsidR="00181E55" w:rsidRPr="001B5BA6">
        <w:rPr>
          <w:rFonts w:hAnsi="Times New Roman" w:ascii="Times New Roman"/>
          <w:sz w:val="24"/>
          <w:szCs w:val="24"/>
        </w:rPr>
        <w:t xml:space="preserve">Rješenjem ovog suda posl. br. 12. St-233/2012 od 5. srpnja 2013. god. otvoren je stečajni postupak nad dužnikom </w:t>
      </w:r>
      <w:r w:rsidR="000F3303">
        <w:rPr>
          <w:rFonts w:hAnsi="Times New Roman" w:ascii="Times New Roman"/>
          <w:sz w:val="24"/>
          <w:szCs w:val="24"/>
        </w:rPr>
        <w:t>REMONT d.o.o. Kaštel Sućurac</w:t>
      </w:r>
      <w:r w:rsidR="00181E55" w:rsidRPr="001B5BA6">
        <w:rPr>
          <w:rFonts w:hAnsi="Times New Roman" w:ascii="Times New Roman"/>
          <w:sz w:val="24"/>
          <w:szCs w:val="24"/>
        </w:rPr>
        <w:t xml:space="preserve"> </w:t>
      </w:r>
      <w:r w:rsidR="00181E55">
        <w:rPr>
          <w:rFonts w:hAnsi="Times New Roman" w:ascii="Times New Roman"/>
          <w:sz w:val="24"/>
          <w:szCs w:val="24"/>
        </w:rPr>
        <w:t>te je</w:t>
      </w:r>
      <w:r w:rsidR="00181E55" w:rsidRPr="001B5BA6">
        <w:rPr>
          <w:rFonts w:hAnsi="Times New Roman" w:ascii="Times New Roman"/>
          <w:sz w:val="24"/>
          <w:szCs w:val="24"/>
        </w:rPr>
        <w:t xml:space="preserve"> za stečajnog upravitelja imenovan</w:t>
      </w:r>
      <w:r w:rsidR="00181E55">
        <w:rPr>
          <w:rFonts w:hAnsi="Times New Roman" w:ascii="Times New Roman"/>
          <w:sz w:val="24"/>
          <w:szCs w:val="24"/>
        </w:rPr>
        <w:t xml:space="preserve"> </w:t>
      </w:r>
      <w:r w:rsidR="00181E55" w:rsidRPr="001B5BA6">
        <w:rPr>
          <w:rFonts w:hAnsi="Times New Roman" w:ascii="Times New Roman"/>
          <w:sz w:val="24"/>
          <w:szCs w:val="24"/>
        </w:rPr>
        <w:t>Marko Bitanga, dipl. profesor fizike i elektrotehnike, Podstrana, Radićeva 49.</w:t>
      </w:r>
    </w:p>
    <w:p w:rsidRDefault="00181E55" w:rsidP="00181E55" w:rsidR="00181E55">
      <w:pPr>
        <w:jc w:val="both"/>
        <w:rPr>
          <w:rFonts w:hAnsi="Times New Roman" w:ascii="Times New Roman"/>
          <w:sz w:val="24"/>
          <w:szCs w:val="24"/>
        </w:rPr>
      </w:pPr>
    </w:p>
    <w:p w:rsidRDefault="00181E55" w:rsidP="00181E55" w:rsidR="00181E55">
      <w:pPr>
        <w:jc w:val="both"/>
        <w:rPr>
          <w:rFonts w:hAnsi="Times New Roman" w:ascii="Times New Roman"/>
          <w:sz w:val="24"/>
          <w:szCs w:val="24"/>
        </w:rPr>
      </w:pPr>
      <w:r>
        <w:rPr>
          <w:rFonts w:hAnsi="Times New Roman" w:ascii="Times New Roman"/>
          <w:sz w:val="24"/>
          <w:szCs w:val="24"/>
        </w:rPr>
        <w:tab/>
        <w:t>Vjerovnici su na skupštini vjerovnika održanoj kod ovog suda 12. svibnja 2015. god. donijeli odluku da se prodaja imovine stečajnog dužnika koja ulazi u stečajnu masu provede usmenom javnom dražbom u stečajnom postupku, uz odgovarajuću primjenu odredbi Ovršnog zakona.</w:t>
      </w:r>
    </w:p>
    <w:p w:rsidRDefault="00181E55" w:rsidP="00181E55" w:rsidR="00181E55">
      <w:pPr>
        <w:jc w:val="both"/>
        <w:rPr>
          <w:rFonts w:hAnsi="Times New Roman" w:ascii="Times New Roman"/>
          <w:sz w:val="24"/>
          <w:szCs w:val="24"/>
        </w:rPr>
      </w:pPr>
    </w:p>
    <w:p w:rsidRDefault="00181E55" w:rsidP="00181E55" w:rsidR="00181E55">
      <w:pPr>
        <w:ind w:firstLine="708"/>
        <w:jc w:val="both"/>
        <w:rPr>
          <w:rFonts w:hAnsi="Times New Roman" w:ascii="Times New Roman"/>
          <w:sz w:val="24"/>
          <w:szCs w:val="24"/>
        </w:rPr>
      </w:pPr>
      <w:r>
        <w:rPr>
          <w:rFonts w:hAnsi="Times New Roman" w:ascii="Times New Roman"/>
          <w:sz w:val="24"/>
          <w:szCs w:val="24"/>
        </w:rPr>
        <w:t xml:space="preserve">Stečajni upravitelj je podneskom od 18.05.2015. god., a sukladno odluci stečajnih vjerovnika o načinu i uvjetima prodaje imovine stečajnog dužnika donesenoj na skupštini vjerovnika od 12. svibnja 2015. god., predložio donijeti odluku o prodaji imovine iz toč. I. ovog rješenja dostavivši pritom oglas o prodaji imovine. </w:t>
      </w:r>
    </w:p>
    <w:p w:rsidRDefault="00181E55" w:rsidP="00181E55" w:rsidR="00181E55">
      <w:pPr>
        <w:jc w:val="both"/>
        <w:rPr>
          <w:rFonts w:hAnsi="Times New Roman" w:ascii="Times New Roman"/>
          <w:sz w:val="24"/>
          <w:szCs w:val="24"/>
        </w:rPr>
      </w:pPr>
      <w:r>
        <w:rPr>
          <w:rFonts w:hAnsi="Times New Roman" w:ascii="Times New Roman"/>
          <w:sz w:val="24"/>
          <w:szCs w:val="24"/>
        </w:rPr>
        <w:t xml:space="preserve">Imovina - pokretnine iz točke I. ovog rješenja procijenjena je po stalnom sudskom vještaku Vinku Ugrini iz Splita "Elaboratom o procjeni osnovnih sredstava, vozila, sitnog inventara, crne metalurgije u tvrtci Remont d.o.o. u stečaju Kaštel Sućurac" iz listopada 2013. god., a koja procjena odnosno elaborat je dostavljena u spis 30.04.2015. god. Ističe se da je stečajni upravitelj naknadno dostavio i izjavu sudskog vještaka Vinka Ugrine od 12. svibnja 2015. god. kojom se potvrđuje da su procijenjene vrijednosti odnosno cijene imovine navedene u tom elaboratu cijene s uključenim PDV-om te da bi iste bile jednake i u današnjim uvjetima. </w:t>
      </w:r>
    </w:p>
    <w:p w:rsidRDefault="00181E55" w:rsidP="00181E55" w:rsidR="00181E55">
      <w:pPr>
        <w:jc w:val="both"/>
        <w:rPr>
          <w:rFonts w:hAnsi="Times New Roman" w:ascii="Times New Roman"/>
          <w:sz w:val="24"/>
          <w:szCs w:val="24"/>
        </w:rPr>
      </w:pPr>
    </w:p>
    <w:p w:rsidRDefault="00181E55" w:rsidP="00181E55" w:rsidR="00181E55" w:rsidRPr="001B5BA6">
      <w:pPr>
        <w:jc w:val="both"/>
        <w:rPr>
          <w:rFonts w:hAnsi="Times New Roman" w:ascii="Times New Roman"/>
          <w:sz w:val="24"/>
          <w:szCs w:val="24"/>
        </w:rPr>
      </w:pPr>
      <w:r>
        <w:rPr>
          <w:rFonts w:hAnsi="Times New Roman" w:ascii="Times New Roman"/>
          <w:sz w:val="24"/>
          <w:szCs w:val="24"/>
        </w:rPr>
        <w:tab/>
        <w:t>Sukladno naprijed navedenom prijedlogu stečajnog upravitelja, a temeljem odluke skupštine vjerovnika od 12.05.2015. god., kao i u skladu s procjenom vrijednosti imovine stečajnog dužnika od strane sudskog vještaka Vinka Ugrine iz Elaborata o procjeni vrijednosti iz listopada 2013. god. te izjave vještaka od 12.05.2015. god.</w:t>
      </w:r>
      <w:r w:rsidR="000F3303">
        <w:rPr>
          <w:rFonts w:hAnsi="Times New Roman" w:ascii="Times New Roman"/>
          <w:sz w:val="24"/>
          <w:szCs w:val="24"/>
        </w:rPr>
        <w:t>,</w:t>
      </w:r>
      <w:r>
        <w:rPr>
          <w:rFonts w:hAnsi="Times New Roman" w:ascii="Times New Roman"/>
          <w:sz w:val="24"/>
          <w:szCs w:val="24"/>
        </w:rPr>
        <w:t xml:space="preserve"> valjalo je donijeti rješenje o prodaji imovine stečajnog dužnika, a radi čega je sud sukladno odredbama čl. 158. st. 2. i 3. </w:t>
      </w:r>
      <w:r w:rsidRPr="005E05F4">
        <w:rPr>
          <w:rFonts w:hAnsi="Times New Roman" w:ascii="Times New Roman"/>
          <w:sz w:val="24"/>
          <w:szCs w:val="24"/>
        </w:rPr>
        <w:t>Stečajnog zakona (NN br. 44/96, 29/99, 129/00, 123/03, 82/06, 116/10, 25/12, 133/12 i 45/13)</w:t>
      </w:r>
      <w:r>
        <w:rPr>
          <w:rFonts w:hAnsi="Times New Roman" w:ascii="Times New Roman"/>
          <w:sz w:val="24"/>
          <w:szCs w:val="24"/>
        </w:rPr>
        <w:t xml:space="preserve"> te uz odgovarajuću primjenu odredbi Ovršnog zakona o ovrsi na pokretninama i motornom vozilu, odlučio kao u izreci ovog rješenja. </w:t>
      </w:r>
    </w:p>
    <w:p w:rsidRDefault="00451A74" w:rsidP="00B10894" w:rsidR="008426B1">
      <w:pPr>
        <w:jc w:val="both"/>
        <w:rPr>
          <w:rFonts w:hAnsi="Times New Roman" w:ascii="Times New Roman"/>
          <w:sz w:val="24"/>
          <w:szCs w:val="24"/>
        </w:rPr>
      </w:pPr>
      <w:r>
        <w:rPr>
          <w:rFonts w:hAnsi="Times New Roman" w:ascii="Times New Roman"/>
          <w:sz w:val="24"/>
          <w:szCs w:val="24"/>
        </w:rPr>
        <w:t xml:space="preserve"> </w:t>
      </w:r>
    </w:p>
    <w:p w:rsidRDefault="003E71D1" w:rsidP="003E71D1" w:rsidR="003E71D1">
      <w:pPr>
        <w:jc w:val="center"/>
        <w:rPr>
          <w:rFonts w:hAnsi="Times New Roman" w:ascii="Times New Roman"/>
          <w:sz w:val="24"/>
          <w:szCs w:val="24"/>
        </w:rPr>
      </w:pPr>
      <w:r>
        <w:rPr>
          <w:rFonts w:hAnsi="Times New Roman" w:ascii="Times New Roman"/>
          <w:sz w:val="24"/>
          <w:szCs w:val="24"/>
        </w:rPr>
        <w:t xml:space="preserve">U Splitu, </w:t>
      </w:r>
      <w:r w:rsidR="00451A74">
        <w:rPr>
          <w:rFonts w:hAnsi="Times New Roman" w:ascii="Times New Roman"/>
          <w:sz w:val="24"/>
          <w:szCs w:val="24"/>
        </w:rPr>
        <w:t>25</w:t>
      </w:r>
      <w:r>
        <w:rPr>
          <w:rFonts w:hAnsi="Times New Roman" w:ascii="Times New Roman"/>
          <w:sz w:val="24"/>
          <w:szCs w:val="24"/>
        </w:rPr>
        <w:t xml:space="preserve">. </w:t>
      </w:r>
      <w:r w:rsidR="00451A74">
        <w:rPr>
          <w:rFonts w:hAnsi="Times New Roman" w:ascii="Times New Roman"/>
          <w:sz w:val="24"/>
          <w:szCs w:val="24"/>
        </w:rPr>
        <w:t xml:space="preserve">studenog </w:t>
      </w:r>
      <w:r>
        <w:rPr>
          <w:rFonts w:hAnsi="Times New Roman" w:ascii="Times New Roman"/>
          <w:sz w:val="24"/>
          <w:szCs w:val="24"/>
        </w:rPr>
        <w:t>2015. godine</w:t>
      </w:r>
      <w:r w:rsidR="00943937">
        <w:rPr>
          <w:rFonts w:hAnsi="Times New Roman" w:ascii="Times New Roman"/>
          <w:sz w:val="24"/>
          <w:szCs w:val="24"/>
        </w:rPr>
        <w:t>.</w:t>
      </w:r>
    </w:p>
    <w:p w:rsidRDefault="003E71D1" w:rsidP="00B10894" w:rsidR="003E71D1" w:rsidRPr="000F3303">
      <w:pPr>
        <w:jc w:val="both"/>
        <w:rPr>
          <w:rFonts w:hAnsi="Times New Roman" w:ascii="Times New Roman"/>
          <w:sz w:val="16"/>
          <w:szCs w:val="16"/>
        </w:rPr>
      </w:pPr>
    </w:p>
    <w:p w:rsidRDefault="003E71D1" w:rsidP="00F638FF" w:rsidR="003E71D1" w:rsidRPr="003E71D1">
      <w:pPr>
        <w:ind w:firstLine="708" w:left="7080"/>
        <w:rPr>
          <w:rFonts w:hAnsi="Times New Roman" w:ascii="Times New Roman"/>
          <w:sz w:val="24"/>
          <w:szCs w:val="24"/>
        </w:rPr>
      </w:pPr>
      <w:r w:rsidRPr="003E71D1">
        <w:rPr>
          <w:rFonts w:hAnsi="Times New Roman" w:ascii="Times New Roman"/>
          <w:sz w:val="24"/>
          <w:szCs w:val="24"/>
        </w:rPr>
        <w:t>S</w:t>
      </w:r>
      <w:r>
        <w:rPr>
          <w:rFonts w:hAnsi="Times New Roman" w:ascii="Times New Roman"/>
          <w:sz w:val="24"/>
          <w:szCs w:val="24"/>
        </w:rPr>
        <w:t xml:space="preserve"> </w:t>
      </w:r>
      <w:r w:rsidRPr="003E71D1">
        <w:rPr>
          <w:rFonts w:hAnsi="Times New Roman" w:ascii="Times New Roman"/>
          <w:sz w:val="24"/>
          <w:szCs w:val="24"/>
        </w:rPr>
        <w:t>U</w:t>
      </w:r>
      <w:r>
        <w:rPr>
          <w:rFonts w:hAnsi="Times New Roman" w:ascii="Times New Roman"/>
          <w:sz w:val="24"/>
          <w:szCs w:val="24"/>
        </w:rPr>
        <w:t xml:space="preserve"> </w:t>
      </w:r>
      <w:r w:rsidRPr="003E71D1">
        <w:rPr>
          <w:rFonts w:hAnsi="Times New Roman" w:ascii="Times New Roman"/>
          <w:sz w:val="24"/>
          <w:szCs w:val="24"/>
        </w:rPr>
        <w:t>D</w:t>
      </w:r>
      <w:r>
        <w:rPr>
          <w:rFonts w:hAnsi="Times New Roman" w:ascii="Times New Roman"/>
          <w:sz w:val="24"/>
          <w:szCs w:val="24"/>
        </w:rPr>
        <w:t xml:space="preserve"> </w:t>
      </w:r>
      <w:r w:rsidRPr="003E71D1">
        <w:rPr>
          <w:rFonts w:hAnsi="Times New Roman" w:ascii="Times New Roman"/>
          <w:sz w:val="24"/>
          <w:szCs w:val="24"/>
        </w:rPr>
        <w:t>A</w:t>
      </w:r>
      <w:r>
        <w:rPr>
          <w:rFonts w:hAnsi="Times New Roman" w:ascii="Times New Roman"/>
          <w:sz w:val="24"/>
          <w:szCs w:val="24"/>
        </w:rPr>
        <w:t xml:space="preserve"> </w:t>
      </w:r>
      <w:r w:rsidRPr="003E71D1">
        <w:rPr>
          <w:rFonts w:hAnsi="Times New Roman" w:ascii="Times New Roman"/>
          <w:sz w:val="24"/>
          <w:szCs w:val="24"/>
        </w:rPr>
        <w:t xml:space="preserve">C </w:t>
      </w:r>
    </w:p>
    <w:p w:rsidRDefault="003E71D1" w:rsidP="00CE2C4F" w:rsidR="003E71D1">
      <w:pPr>
        <w:ind w:left="7080"/>
        <w:rPr>
          <w:rFonts w:hAnsi="Times New Roman" w:ascii="Times New Roman"/>
          <w:sz w:val="24"/>
          <w:szCs w:val="24"/>
        </w:rPr>
      </w:pPr>
    </w:p>
    <w:p w:rsidRDefault="003E71D1" w:rsidP="00F638FF" w:rsidR="003E71D1" w:rsidRPr="003E71D1">
      <w:pPr>
        <w:ind w:firstLine="708" w:left="7080"/>
        <w:rPr>
          <w:rFonts w:hAnsi="Times New Roman" w:ascii="Times New Roman"/>
          <w:sz w:val="24"/>
          <w:szCs w:val="24"/>
        </w:rPr>
      </w:pPr>
      <w:r w:rsidRPr="003E71D1">
        <w:rPr>
          <w:rFonts w:hAnsi="Times New Roman" w:ascii="Times New Roman"/>
          <w:sz w:val="24"/>
          <w:szCs w:val="24"/>
        </w:rPr>
        <w:t>Paško Bačić</w:t>
      </w:r>
    </w:p>
    <w:p w:rsidRDefault="003E71D1" w:rsidP="00B10894" w:rsidR="003E71D1">
      <w:pPr>
        <w:jc w:val="both"/>
        <w:rPr>
          <w:rFonts w:hAnsi="Times New Roman" w:ascii="Times New Roman"/>
          <w:sz w:val="24"/>
          <w:szCs w:val="24"/>
        </w:rPr>
      </w:pPr>
    </w:p>
    <w:p w:rsidRDefault="003E71D1" w:rsidP="00B10894" w:rsidR="003E71D1">
      <w:pPr>
        <w:jc w:val="both"/>
        <w:rPr>
          <w:rFonts w:hAnsi="Times New Roman" w:ascii="Times New Roman"/>
          <w:sz w:val="24"/>
          <w:szCs w:val="24"/>
        </w:rPr>
      </w:pPr>
    </w:p>
    <w:p w:rsidRDefault="00181E55" w:rsidP="00B10894" w:rsidR="00181E55">
      <w:pPr>
        <w:jc w:val="both"/>
        <w:rPr>
          <w:rFonts w:hAnsi="Times New Roman" w:ascii="Times New Roman"/>
          <w:sz w:val="24"/>
          <w:szCs w:val="24"/>
        </w:rPr>
      </w:pPr>
    </w:p>
    <w:p w:rsidRDefault="003E71D1" w:rsidP="003E71D1" w:rsidR="003E71D1" w:rsidRPr="001B5BA6">
      <w:pPr>
        <w:jc w:val="both"/>
        <w:rPr>
          <w:rFonts w:hAnsi="Times New Roman" w:ascii="Times New Roman"/>
          <w:sz w:val="24"/>
          <w:szCs w:val="24"/>
        </w:rPr>
      </w:pPr>
      <w:r w:rsidRPr="001B5BA6">
        <w:rPr>
          <w:rFonts w:hAnsi="Times New Roman" w:ascii="Times New Roman"/>
          <w:sz w:val="24"/>
          <w:szCs w:val="24"/>
        </w:rPr>
        <w:t xml:space="preserve">POUKA O PRAVNOM LIJEKU: </w:t>
      </w:r>
    </w:p>
    <w:p w:rsidRDefault="003E71D1" w:rsidP="003E71D1" w:rsidR="003E71D1">
      <w:pPr>
        <w:jc w:val="both"/>
        <w:rPr>
          <w:rFonts w:hAnsi="Times New Roman" w:ascii="Times New Roman"/>
          <w:sz w:val="24"/>
          <w:szCs w:val="24"/>
        </w:rPr>
      </w:pPr>
      <w:r w:rsidRPr="001B5BA6">
        <w:rPr>
          <w:rFonts w:hAnsi="Times New Roman" w:ascii="Times New Roman"/>
          <w:sz w:val="24"/>
          <w:szCs w:val="24"/>
        </w:rPr>
        <w:t>Protiv ovog rješenja dopuštena je žalba Visokom trgovačkom sudu Republike Hrvatske u Zagrebu. Žalba se podnosi putem ovog suda, pismeno u tri primjerka, u roku od 8 dana od dana dostave ovog rješenja.</w:t>
      </w:r>
    </w:p>
    <w:p w:rsidRDefault="003E71D1" w:rsidP="003E71D1" w:rsidR="003E71D1">
      <w:pPr>
        <w:jc w:val="both"/>
        <w:rPr>
          <w:rFonts w:hAnsi="Times New Roman" w:ascii="Times New Roman"/>
          <w:sz w:val="24"/>
          <w:szCs w:val="24"/>
        </w:rPr>
      </w:pPr>
    </w:p>
    <w:p w:rsidRDefault="003E71D1" w:rsidP="003E71D1" w:rsidR="003E71D1">
      <w:pPr>
        <w:jc w:val="both"/>
        <w:rPr>
          <w:rFonts w:hAnsi="Times New Roman" w:ascii="Times New Roman"/>
          <w:sz w:val="24"/>
          <w:szCs w:val="24"/>
        </w:rPr>
      </w:pPr>
    </w:p>
    <w:p w:rsidRDefault="004C068C" w:rsidP="003E71D1" w:rsidR="004C068C">
      <w:pPr>
        <w:jc w:val="both"/>
        <w:rPr>
          <w:rFonts w:hAnsi="Times New Roman" w:ascii="Times New Roman"/>
          <w:sz w:val="24"/>
          <w:szCs w:val="24"/>
        </w:rPr>
      </w:pPr>
    </w:p>
    <w:p w:rsidRDefault="003E71D1" w:rsidP="003E71D1" w:rsidR="003E71D1">
      <w:pPr>
        <w:jc w:val="both"/>
        <w:rPr>
          <w:rFonts w:hAnsi="Times New Roman" w:ascii="Times New Roman"/>
          <w:sz w:val="24"/>
          <w:szCs w:val="24"/>
        </w:rPr>
      </w:pPr>
      <w:r>
        <w:rPr>
          <w:rFonts w:hAnsi="Times New Roman" w:ascii="Times New Roman"/>
          <w:sz w:val="24"/>
          <w:szCs w:val="24"/>
        </w:rPr>
        <w:t xml:space="preserve">DNA: </w:t>
      </w:r>
    </w:p>
    <w:p w:rsidRDefault="003E71D1" w:rsidP="003E71D1" w:rsidR="003E71D1">
      <w:pPr>
        <w:numPr>
          <w:ilvl w:val="0"/>
          <w:numId w:val="15"/>
        </w:numPr>
        <w:jc w:val="both"/>
        <w:rPr>
          <w:rFonts w:hAnsi="Times New Roman" w:ascii="Times New Roman"/>
          <w:sz w:val="24"/>
          <w:szCs w:val="24"/>
        </w:rPr>
      </w:pPr>
      <w:r>
        <w:rPr>
          <w:rFonts w:hAnsi="Times New Roman" w:ascii="Times New Roman"/>
          <w:sz w:val="24"/>
          <w:szCs w:val="24"/>
        </w:rPr>
        <w:t>stečajnom upravitelju</w:t>
      </w:r>
      <w:r w:rsidR="00451A74">
        <w:rPr>
          <w:rFonts w:hAnsi="Times New Roman" w:ascii="Times New Roman"/>
          <w:sz w:val="24"/>
          <w:szCs w:val="24"/>
        </w:rPr>
        <w:t xml:space="preserve"> Marku Bitangi</w:t>
      </w:r>
      <w:r w:rsidR="00181E55">
        <w:rPr>
          <w:rFonts w:hAnsi="Times New Roman" w:ascii="Times New Roman"/>
          <w:sz w:val="24"/>
          <w:szCs w:val="24"/>
        </w:rPr>
        <w:t xml:space="preserve"> </w:t>
      </w:r>
    </w:p>
    <w:p w:rsidRDefault="003E71D1" w:rsidP="003E71D1" w:rsidR="003E71D1">
      <w:pPr>
        <w:numPr>
          <w:ilvl w:val="0"/>
          <w:numId w:val="15"/>
        </w:numPr>
        <w:jc w:val="both"/>
        <w:rPr>
          <w:rFonts w:hAnsi="Times New Roman" w:ascii="Times New Roman"/>
          <w:sz w:val="24"/>
          <w:szCs w:val="24"/>
        </w:rPr>
      </w:pPr>
      <w:r>
        <w:rPr>
          <w:rFonts w:hAnsi="Times New Roman" w:ascii="Times New Roman"/>
          <w:sz w:val="24"/>
          <w:szCs w:val="24"/>
        </w:rPr>
        <w:t>ŽDO Split</w:t>
      </w:r>
    </w:p>
    <w:p w:rsidRDefault="003E71D1" w:rsidP="003E71D1" w:rsidR="003E71D1">
      <w:pPr>
        <w:numPr>
          <w:ilvl w:val="0"/>
          <w:numId w:val="15"/>
        </w:numPr>
        <w:jc w:val="both"/>
        <w:rPr>
          <w:rFonts w:hAnsi="Times New Roman" w:ascii="Times New Roman"/>
          <w:sz w:val="24"/>
          <w:szCs w:val="24"/>
        </w:rPr>
      </w:pPr>
      <w:r>
        <w:rPr>
          <w:rFonts w:hAnsi="Times New Roman" w:ascii="Times New Roman"/>
          <w:sz w:val="24"/>
          <w:szCs w:val="24"/>
        </w:rPr>
        <w:t>e-Oglas</w:t>
      </w:r>
      <w:r w:rsidR="00451A74">
        <w:rPr>
          <w:rFonts w:hAnsi="Times New Roman" w:ascii="Times New Roman"/>
          <w:sz w:val="24"/>
          <w:szCs w:val="24"/>
        </w:rPr>
        <w:t>na ploča suda – (rok do ročišta za javnu dražbu)</w:t>
      </w:r>
    </w:p>
    <w:p w:rsidRDefault="00181E55" w:rsidP="003E71D1" w:rsidR="00181E55">
      <w:pPr>
        <w:numPr>
          <w:ilvl w:val="0"/>
          <w:numId w:val="15"/>
        </w:numPr>
        <w:jc w:val="both"/>
        <w:rPr>
          <w:rFonts w:hAnsi="Times New Roman" w:ascii="Times New Roman"/>
          <w:sz w:val="24"/>
          <w:szCs w:val="24"/>
        </w:rPr>
      </w:pPr>
      <w:r>
        <w:rPr>
          <w:rFonts w:hAnsi="Times New Roman" w:ascii="Times New Roman"/>
          <w:sz w:val="24"/>
          <w:szCs w:val="24"/>
        </w:rPr>
        <w:t>stečajna pisarnica – (rok do ročišta za javnu dražbu)</w:t>
      </w:r>
    </w:p>
    <w:p w:rsidRDefault="003E71D1" w:rsidP="003E71D1" w:rsidR="003E71D1">
      <w:pPr>
        <w:numPr>
          <w:ilvl w:val="0"/>
          <w:numId w:val="15"/>
        </w:numPr>
        <w:jc w:val="both"/>
        <w:rPr>
          <w:rFonts w:hAnsi="Times New Roman" w:ascii="Times New Roman"/>
          <w:sz w:val="24"/>
          <w:szCs w:val="24"/>
        </w:rPr>
      </w:pPr>
      <w:r>
        <w:rPr>
          <w:rFonts w:hAnsi="Times New Roman" w:ascii="Times New Roman"/>
          <w:sz w:val="24"/>
          <w:szCs w:val="24"/>
        </w:rPr>
        <w:t>u spis</w:t>
      </w:r>
    </w:p>
    <w:p w:rsidRDefault="003E71D1" w:rsidP="003E71D1" w:rsidR="003E71D1" w:rsidRPr="003E71D1">
      <w:pPr>
        <w:jc w:val="both"/>
        <w:rPr>
          <w:rFonts w:hAnsi="Times New Roman" w:ascii="Times New Roman"/>
          <w:sz w:val="24"/>
          <w:szCs w:val="24"/>
        </w:rPr>
      </w:pPr>
    </w:p>
    <w:sectPr w:rsidSect="004C068C" w:rsidR="003E71D1" w:rsidRPr="003E71D1">
      <w:headerReference w:type="even" r:id="rId11"/>
      <w:headerReference w:type="default" r:id="rId12"/>
      <w:pgSz w:h="16838" w:w="11906"/>
      <w:pgMar w:gutter="0" w:footer="708" w:header="708" w:left="1417" w:bottom="2269"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578A6" w:rsidP="009E7EC2" w:rsidR="006578A6">
      <w:r>
        <w:separator/>
      </w:r>
    </w:p>
  </w:endnote>
  <w:endnote w:id="0" w:type="continuationSeparator">
    <w:p w:rsidRDefault="006578A6" w:rsidP="009E7EC2" w:rsidR="006578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578A6" w:rsidP="009E7EC2" w:rsidR="006578A6">
      <w:r>
        <w:separator/>
      </w:r>
    </w:p>
  </w:footnote>
  <w:footnote w:id="0" w:type="continuationSeparator">
    <w:p w:rsidRDefault="006578A6" w:rsidP="009E7EC2" w:rsidR="006578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650" w:rsidP="003A697B" w:rsidR="009B365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B3650" w:rsidR="009B365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233D" w:rsidP="003A697B" w:rsidR="009B3650" w:rsidRPr="00587181">
    <w:pPr>
      <w:pStyle w:val="Zaglavlje"/>
      <w:framePr w:y="1" w:xAlign="center" w:vAnchor="text" w:hAnchor="margin" w:wrap="around"/>
      <w:rPr>
        <w:rStyle w:val="Brojstranice"/>
        <w:rFonts w:hAnsi="Times New Roman" w:ascii="Times New Roman"/>
        <w:sz w:val="24"/>
        <w:szCs w:val="24"/>
      </w:rPr>
    </w:pPr>
    <w:r>
      <w:rPr>
        <w:rStyle w:val="Brojstranice"/>
        <w:rFonts w:hAnsi="Times New Roman" w:ascii="Times New Roman"/>
        <w:sz w:val="24"/>
        <w:szCs w:val="24"/>
      </w:rPr>
      <w:t>-</w:t>
    </w:r>
    <w:r w:rsidR="009B3650" w:rsidRPr="00587181">
      <w:rPr>
        <w:rStyle w:val="Brojstranice"/>
        <w:rFonts w:hAnsi="Times New Roman" w:ascii="Times New Roman"/>
        <w:sz w:val="24"/>
        <w:szCs w:val="24"/>
      </w:rPr>
      <w:fldChar w:fldCharType="begin"/>
    </w:r>
    <w:r w:rsidR="009B3650" w:rsidRPr="00587181">
      <w:rPr>
        <w:rStyle w:val="Brojstranice"/>
        <w:rFonts w:hAnsi="Times New Roman" w:ascii="Times New Roman"/>
        <w:sz w:val="24"/>
        <w:szCs w:val="24"/>
      </w:rPr>
      <w:instrText xml:space="preserve">PAGE  </w:instrText>
    </w:r>
    <w:r w:rsidR="009B3650" w:rsidRPr="00587181">
      <w:rPr>
        <w:rStyle w:val="Brojstranice"/>
        <w:rFonts w:hAnsi="Times New Roman" w:ascii="Times New Roman"/>
        <w:sz w:val="24"/>
        <w:szCs w:val="24"/>
      </w:rPr>
      <w:fldChar w:fldCharType="separate"/>
    </w:r>
    <w:r w:rsidR="00A27AA8">
      <w:rPr>
        <w:rStyle w:val="Brojstranice"/>
        <w:rFonts w:hAnsi="Times New Roman" w:ascii="Times New Roman"/>
        <w:noProof/>
        <w:sz w:val="24"/>
        <w:szCs w:val="24"/>
      </w:rPr>
      <w:t>7</w:t>
    </w:r>
    <w:r w:rsidR="009B3650" w:rsidRPr="00587181">
      <w:rPr>
        <w:rStyle w:val="Brojstranice"/>
        <w:rFonts w:hAnsi="Times New Roman" w:ascii="Times New Roman"/>
        <w:sz w:val="24"/>
        <w:szCs w:val="24"/>
      </w:rPr>
      <w:fldChar w:fldCharType="end"/>
    </w:r>
    <w:r>
      <w:rPr>
        <w:rStyle w:val="Brojstranice"/>
        <w:rFonts w:hAnsi="Times New Roman" w:ascii="Times New Roman"/>
        <w:sz w:val="24"/>
        <w:szCs w:val="24"/>
      </w:rPr>
      <w:t>-</w:t>
    </w:r>
  </w:p>
  <w:p w:rsidRDefault="009B3650" w:rsidP="00587181" w:rsidR="0004233D">
    <w:pPr>
      <w:pStyle w:val="Zaglavlje"/>
      <w:jc w:val="right"/>
      <w:rPr>
        <w:rFonts w:hAnsi="Times New Roman" w:ascii="Times New Roman"/>
        <w:sz w:val="24"/>
        <w:szCs w:val="24"/>
      </w:rPr>
    </w:pPr>
    <w:r>
      <w:rPr>
        <w:rFonts w:hAnsi="Times New Roman" w:ascii="Times New Roman"/>
        <w:sz w:val="24"/>
        <w:szCs w:val="24"/>
      </w:rPr>
      <w:t>12. St-233/2012</w:t>
    </w:r>
    <w:r w:rsidRPr="009E7EC2">
      <w:rPr>
        <w:rFonts w:hAnsi="Times New Roman" w:ascii="Times New Roman"/>
        <w:sz w:val="24"/>
        <w:szCs w:val="24"/>
      </w:rPr>
      <w:t xml:space="preserve">    </w:t>
    </w:r>
  </w:p>
  <w:p w:rsidRDefault="009B3650" w:rsidP="00587181" w:rsidR="009B3650" w:rsidRPr="009E7EC2">
    <w:pPr>
      <w:pStyle w:val="Zaglavlje"/>
      <w:jc w:val="right"/>
      <w:rPr>
        <w:rFonts w:hAnsi="Times New Roman" w:ascii="Times New Roman"/>
        <w:sz w:val="24"/>
        <w:szCs w:val="24"/>
      </w:rPr>
    </w:pPr>
    <w:r w:rsidRPr="009E7EC2">
      <w:rPr>
        <w:rFonts w:hAnsi="Times New Roman" w:ascii="Times New Roman"/>
        <w:sz w:val="24"/>
        <w:szCs w:val="24"/>
      </w:rPr>
      <w:t xml:space="preserve">                                 </w:t>
    </w:r>
  </w:p>
  <w:p w:rsidRDefault="009B3650" w:rsidR="009B365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247AB"/>
    <w:multiLevelType w:val="hybridMultilevel"/>
    <w:tmpl w:val="5108EFDE"/>
    <w:lvl w:tplc="1CB248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F700D7F"/>
    <w:multiLevelType w:val="hybridMultilevel"/>
    <w:tmpl w:val="EB0810D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FBC6DBA"/>
    <w:multiLevelType w:val="hybridMultilevel"/>
    <w:tmpl w:val="B702478A"/>
    <w:lvl w:tplc="BEB01B04" w:ilvl="0">
      <w:start w:val="1"/>
      <w:numFmt w:val="decimal"/>
      <w:lvlText w:val="%1."/>
      <w:lvlJc w:val="left"/>
      <w:pPr>
        <w:tabs>
          <w:tab w:pos="720" w:val="num"/>
        </w:tabs>
        <w:ind w:hanging="360" w:left="720"/>
      </w:pPr>
      <w:rPr>
        <w:rFonts w:eastAsia="Calibri" w:hAnsi="Californian FB" w:ascii="Californian FB"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7074BDA"/>
    <w:multiLevelType w:val="hybridMultilevel"/>
    <w:tmpl w:val="00562D58"/>
    <w:lvl w:tplc="8674B422"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A1C103B"/>
    <w:multiLevelType w:val="hybridMultilevel"/>
    <w:tmpl w:val="97D40B0E"/>
    <w:lvl w:tplc="86F8470E" w:ilvl="0">
      <w:start w:val="1"/>
      <w:numFmt w:val="decimal"/>
      <w:lvlText w:val="%1."/>
      <w:lvlJc w:val="left"/>
      <w:pPr>
        <w:tabs>
          <w:tab w:pos="720" w:val="num"/>
        </w:tabs>
        <w:ind w:hanging="360" w:left="720"/>
      </w:pPr>
      <w:rPr>
        <w:rFonts w:hint="default"/>
        <w:b/>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CAD6BED"/>
    <w:multiLevelType w:val="hybridMultilevel"/>
    <w:tmpl w:val="6B06404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B013181"/>
    <w:multiLevelType w:val="hybridMultilevel"/>
    <w:tmpl w:val="C76896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D0876EA"/>
    <w:multiLevelType w:val="hybridMultilevel"/>
    <w:tmpl w:val="16FC040E"/>
    <w:lvl w:tplc="CD3E76C0" w:ilvl="0">
      <w:start w:val="1"/>
      <w:numFmt w:val="decimal"/>
      <w:lvlText w:val="%1."/>
      <w:lvlJc w:val="left"/>
      <w:pPr>
        <w:ind w:hanging="360" w:left="720"/>
      </w:pPr>
      <w:rPr>
        <w:rFonts w:eastAsia="Times New Roman" w:hint="default"/>
        <w:b w:val="false"/>
        <w:i w:val="false"/>
        <w:sz w:val="20"/>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DEB656E"/>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74BB7C7C"/>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7D933B6A"/>
    <w:multiLevelType w:val="hybridMultilevel"/>
    <w:tmpl w:val="334C7B5C"/>
    <w:lvl w:tplc="B9AA4FC8" w:ilvl="0">
      <w:start w:val="12"/>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7DA31C82"/>
    <w:multiLevelType w:val="hybridMultilevel"/>
    <w:tmpl w:val="B7C6BE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6"/>
  </w:num>
  <w:num w:numId="3">
    <w:abstractNumId w:val="7"/>
  </w:num>
  <w:num w:numId="4">
    <w:abstractNumId w:val="10"/>
  </w:num>
  <w:num w:numId="5">
    <w:abstractNumId w:val="9"/>
  </w:num>
  <w:num w:numId="6">
    <w:abstractNumId w:val="11"/>
  </w:num>
  <w:num w:numId="7">
    <w:abstractNumId w:val="8"/>
  </w:num>
  <w:num w:numId="8">
    <w:abstractNumId w:val="12"/>
  </w:num>
  <w:num w:numId="9">
    <w:abstractNumId w:val="1"/>
  </w:num>
  <w:num w:numId="10">
    <w:abstractNumId w:val="0"/>
  </w:num>
  <w:num w:numId="11">
    <w:abstractNumId w:val="3"/>
  </w:num>
  <w:num w:numId="12">
    <w:abstractNumId w:val="2"/>
  </w:num>
  <w:num w:numId="13">
    <w:abstractNumId w:val="4"/>
  </w:num>
  <w:num w:numId="14">
    <w:abstractNumId w:val="14"/>
  </w:num>
  <w:num w:numId="15">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51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0413"/>
    <w:rsid w:val="00013C3C"/>
    <w:rsid w:val="000256BD"/>
    <w:rsid w:val="00040E2E"/>
    <w:rsid w:val="0004233D"/>
    <w:rsid w:val="00060958"/>
    <w:rsid w:val="00064D8B"/>
    <w:rsid w:val="00065DC0"/>
    <w:rsid w:val="000666DB"/>
    <w:rsid w:val="00071F5F"/>
    <w:rsid w:val="00085286"/>
    <w:rsid w:val="000967E4"/>
    <w:rsid w:val="000C4976"/>
    <w:rsid w:val="000C6737"/>
    <w:rsid w:val="000D1478"/>
    <w:rsid w:val="000D6440"/>
    <w:rsid w:val="000D769F"/>
    <w:rsid w:val="000E544B"/>
    <w:rsid w:val="000F3303"/>
    <w:rsid w:val="000F6BC6"/>
    <w:rsid w:val="00100413"/>
    <w:rsid w:val="00106949"/>
    <w:rsid w:val="0011207C"/>
    <w:rsid w:val="0011505F"/>
    <w:rsid w:val="00115DF3"/>
    <w:rsid w:val="00121292"/>
    <w:rsid w:val="00124B93"/>
    <w:rsid w:val="00131752"/>
    <w:rsid w:val="001324F3"/>
    <w:rsid w:val="00147C84"/>
    <w:rsid w:val="0017422F"/>
    <w:rsid w:val="001758D4"/>
    <w:rsid w:val="00176CA4"/>
    <w:rsid w:val="0017748D"/>
    <w:rsid w:val="00181AF2"/>
    <w:rsid w:val="00181E55"/>
    <w:rsid w:val="00187057"/>
    <w:rsid w:val="001A2551"/>
    <w:rsid w:val="001A2A4E"/>
    <w:rsid w:val="001B5BA6"/>
    <w:rsid w:val="001C17FB"/>
    <w:rsid w:val="001C5FA1"/>
    <w:rsid w:val="001D19B5"/>
    <w:rsid w:val="001D4887"/>
    <w:rsid w:val="001D5C4A"/>
    <w:rsid w:val="001D704A"/>
    <w:rsid w:val="001E1520"/>
    <w:rsid w:val="001E5EA3"/>
    <w:rsid w:val="001F322D"/>
    <w:rsid w:val="001F5654"/>
    <w:rsid w:val="00200E29"/>
    <w:rsid w:val="00217DD3"/>
    <w:rsid w:val="00224E7D"/>
    <w:rsid w:val="00225862"/>
    <w:rsid w:val="00232EBD"/>
    <w:rsid w:val="00235AE7"/>
    <w:rsid w:val="00237A3C"/>
    <w:rsid w:val="002412CF"/>
    <w:rsid w:val="00247B33"/>
    <w:rsid w:val="002625EE"/>
    <w:rsid w:val="002626F2"/>
    <w:rsid w:val="00264B6C"/>
    <w:rsid w:val="002661C5"/>
    <w:rsid w:val="002702A4"/>
    <w:rsid w:val="00277776"/>
    <w:rsid w:val="00283ED3"/>
    <w:rsid w:val="002A2351"/>
    <w:rsid w:val="002A2D2A"/>
    <w:rsid w:val="002A4497"/>
    <w:rsid w:val="002C0C59"/>
    <w:rsid w:val="002C11EE"/>
    <w:rsid w:val="002D212A"/>
    <w:rsid w:val="002D73FF"/>
    <w:rsid w:val="002F2F29"/>
    <w:rsid w:val="002F4D40"/>
    <w:rsid w:val="00306A8D"/>
    <w:rsid w:val="00307938"/>
    <w:rsid w:val="003124FF"/>
    <w:rsid w:val="00312B82"/>
    <w:rsid w:val="00323E42"/>
    <w:rsid w:val="003311B2"/>
    <w:rsid w:val="00333289"/>
    <w:rsid w:val="0035414D"/>
    <w:rsid w:val="00360764"/>
    <w:rsid w:val="003620D0"/>
    <w:rsid w:val="00367DD5"/>
    <w:rsid w:val="00370E1F"/>
    <w:rsid w:val="0037103F"/>
    <w:rsid w:val="00373D86"/>
    <w:rsid w:val="00375F03"/>
    <w:rsid w:val="00386D85"/>
    <w:rsid w:val="00392BCE"/>
    <w:rsid w:val="003A697B"/>
    <w:rsid w:val="003C225A"/>
    <w:rsid w:val="003C6493"/>
    <w:rsid w:val="003C796A"/>
    <w:rsid w:val="003E1CD4"/>
    <w:rsid w:val="003E2FF8"/>
    <w:rsid w:val="003E71D1"/>
    <w:rsid w:val="00403C06"/>
    <w:rsid w:val="0040405E"/>
    <w:rsid w:val="00410FEF"/>
    <w:rsid w:val="00414B81"/>
    <w:rsid w:val="0043068B"/>
    <w:rsid w:val="00432D7B"/>
    <w:rsid w:val="00433E3A"/>
    <w:rsid w:val="00443B8A"/>
    <w:rsid w:val="00447081"/>
    <w:rsid w:val="0044712F"/>
    <w:rsid w:val="00451A74"/>
    <w:rsid w:val="004532F9"/>
    <w:rsid w:val="00454838"/>
    <w:rsid w:val="00454BE0"/>
    <w:rsid w:val="00463007"/>
    <w:rsid w:val="00466359"/>
    <w:rsid w:val="00471337"/>
    <w:rsid w:val="0049251F"/>
    <w:rsid w:val="004A4F9D"/>
    <w:rsid w:val="004C068C"/>
    <w:rsid w:val="004C2345"/>
    <w:rsid w:val="004C5497"/>
    <w:rsid w:val="004D2950"/>
    <w:rsid w:val="004E0083"/>
    <w:rsid w:val="004E4E0D"/>
    <w:rsid w:val="004F4D67"/>
    <w:rsid w:val="0051073C"/>
    <w:rsid w:val="00522988"/>
    <w:rsid w:val="005261F6"/>
    <w:rsid w:val="00526A35"/>
    <w:rsid w:val="00532AAD"/>
    <w:rsid w:val="005401D4"/>
    <w:rsid w:val="00544596"/>
    <w:rsid w:val="005513D6"/>
    <w:rsid w:val="00570401"/>
    <w:rsid w:val="00587181"/>
    <w:rsid w:val="00591A30"/>
    <w:rsid w:val="005947F0"/>
    <w:rsid w:val="005956BC"/>
    <w:rsid w:val="005A3252"/>
    <w:rsid w:val="005B63D0"/>
    <w:rsid w:val="005C063E"/>
    <w:rsid w:val="005C3964"/>
    <w:rsid w:val="005E669C"/>
    <w:rsid w:val="005F13A6"/>
    <w:rsid w:val="005F3783"/>
    <w:rsid w:val="00602B6A"/>
    <w:rsid w:val="00613736"/>
    <w:rsid w:val="00616832"/>
    <w:rsid w:val="00617625"/>
    <w:rsid w:val="006302EE"/>
    <w:rsid w:val="00631C34"/>
    <w:rsid w:val="00645792"/>
    <w:rsid w:val="00647C04"/>
    <w:rsid w:val="006578A6"/>
    <w:rsid w:val="006712FA"/>
    <w:rsid w:val="006854CD"/>
    <w:rsid w:val="006868D9"/>
    <w:rsid w:val="00696C1C"/>
    <w:rsid w:val="006A3FF8"/>
    <w:rsid w:val="006A6704"/>
    <w:rsid w:val="006B23E2"/>
    <w:rsid w:val="006C2340"/>
    <w:rsid w:val="006C2A7C"/>
    <w:rsid w:val="006C6EB4"/>
    <w:rsid w:val="006E33DF"/>
    <w:rsid w:val="006E4A27"/>
    <w:rsid w:val="006E4DEE"/>
    <w:rsid w:val="006E6AAB"/>
    <w:rsid w:val="007248B8"/>
    <w:rsid w:val="00725728"/>
    <w:rsid w:val="00741823"/>
    <w:rsid w:val="00744E38"/>
    <w:rsid w:val="007608A6"/>
    <w:rsid w:val="007725FF"/>
    <w:rsid w:val="0077638B"/>
    <w:rsid w:val="00791467"/>
    <w:rsid w:val="00793CEB"/>
    <w:rsid w:val="00794628"/>
    <w:rsid w:val="007A44C2"/>
    <w:rsid w:val="007B5064"/>
    <w:rsid w:val="007C485C"/>
    <w:rsid w:val="007E4E7A"/>
    <w:rsid w:val="007E61EC"/>
    <w:rsid w:val="007E7F67"/>
    <w:rsid w:val="007F20C8"/>
    <w:rsid w:val="00813A9E"/>
    <w:rsid w:val="0081749E"/>
    <w:rsid w:val="00823939"/>
    <w:rsid w:val="00833B6F"/>
    <w:rsid w:val="008426B1"/>
    <w:rsid w:val="00847054"/>
    <w:rsid w:val="00862175"/>
    <w:rsid w:val="00864375"/>
    <w:rsid w:val="008867C7"/>
    <w:rsid w:val="00891B86"/>
    <w:rsid w:val="0089240F"/>
    <w:rsid w:val="0089511D"/>
    <w:rsid w:val="008B678E"/>
    <w:rsid w:val="008C0613"/>
    <w:rsid w:val="008C4A42"/>
    <w:rsid w:val="008D2F9A"/>
    <w:rsid w:val="008E15FF"/>
    <w:rsid w:val="008E1FF0"/>
    <w:rsid w:val="008E700A"/>
    <w:rsid w:val="008E74DA"/>
    <w:rsid w:val="008F669C"/>
    <w:rsid w:val="00916C42"/>
    <w:rsid w:val="00925A8E"/>
    <w:rsid w:val="00931AFA"/>
    <w:rsid w:val="009327EC"/>
    <w:rsid w:val="00934D92"/>
    <w:rsid w:val="00940F7B"/>
    <w:rsid w:val="009421CD"/>
    <w:rsid w:val="00942D1B"/>
    <w:rsid w:val="00943937"/>
    <w:rsid w:val="00943CC2"/>
    <w:rsid w:val="0095313F"/>
    <w:rsid w:val="00955B22"/>
    <w:rsid w:val="0096486A"/>
    <w:rsid w:val="009672C4"/>
    <w:rsid w:val="00977902"/>
    <w:rsid w:val="00984BFA"/>
    <w:rsid w:val="00991CFD"/>
    <w:rsid w:val="009B2F98"/>
    <w:rsid w:val="009B3650"/>
    <w:rsid w:val="009B3CB3"/>
    <w:rsid w:val="009C695A"/>
    <w:rsid w:val="009E4E1A"/>
    <w:rsid w:val="009E7EC2"/>
    <w:rsid w:val="009F3195"/>
    <w:rsid w:val="00A1520C"/>
    <w:rsid w:val="00A27AA8"/>
    <w:rsid w:val="00A31551"/>
    <w:rsid w:val="00A33DAF"/>
    <w:rsid w:val="00A34654"/>
    <w:rsid w:val="00A3676A"/>
    <w:rsid w:val="00A43262"/>
    <w:rsid w:val="00A5597B"/>
    <w:rsid w:val="00A65FC6"/>
    <w:rsid w:val="00A72D96"/>
    <w:rsid w:val="00A76907"/>
    <w:rsid w:val="00A84605"/>
    <w:rsid w:val="00A92682"/>
    <w:rsid w:val="00AA3C45"/>
    <w:rsid w:val="00AC2286"/>
    <w:rsid w:val="00AD6B13"/>
    <w:rsid w:val="00AE3D57"/>
    <w:rsid w:val="00B0709D"/>
    <w:rsid w:val="00B106D0"/>
    <w:rsid w:val="00B10894"/>
    <w:rsid w:val="00B13369"/>
    <w:rsid w:val="00B134DA"/>
    <w:rsid w:val="00B47237"/>
    <w:rsid w:val="00B81AC0"/>
    <w:rsid w:val="00B85C6B"/>
    <w:rsid w:val="00B90075"/>
    <w:rsid w:val="00B95675"/>
    <w:rsid w:val="00BA718E"/>
    <w:rsid w:val="00BB0D0B"/>
    <w:rsid w:val="00BB23D7"/>
    <w:rsid w:val="00BB5566"/>
    <w:rsid w:val="00BB5D68"/>
    <w:rsid w:val="00BE38E4"/>
    <w:rsid w:val="00BE6F3F"/>
    <w:rsid w:val="00BE73AD"/>
    <w:rsid w:val="00C00911"/>
    <w:rsid w:val="00C06164"/>
    <w:rsid w:val="00C3132F"/>
    <w:rsid w:val="00C32DE7"/>
    <w:rsid w:val="00C377D7"/>
    <w:rsid w:val="00C40F70"/>
    <w:rsid w:val="00C540D3"/>
    <w:rsid w:val="00C57B5F"/>
    <w:rsid w:val="00C63178"/>
    <w:rsid w:val="00C73722"/>
    <w:rsid w:val="00C75251"/>
    <w:rsid w:val="00C81434"/>
    <w:rsid w:val="00C86CC2"/>
    <w:rsid w:val="00C92B0C"/>
    <w:rsid w:val="00CC6FCF"/>
    <w:rsid w:val="00CD4F6F"/>
    <w:rsid w:val="00CE1B37"/>
    <w:rsid w:val="00CE2C4F"/>
    <w:rsid w:val="00CE4D6A"/>
    <w:rsid w:val="00CE58EF"/>
    <w:rsid w:val="00CF0C94"/>
    <w:rsid w:val="00CF7461"/>
    <w:rsid w:val="00D00681"/>
    <w:rsid w:val="00D25131"/>
    <w:rsid w:val="00D35DC0"/>
    <w:rsid w:val="00D40117"/>
    <w:rsid w:val="00D40303"/>
    <w:rsid w:val="00D55E6E"/>
    <w:rsid w:val="00D832BC"/>
    <w:rsid w:val="00D949EA"/>
    <w:rsid w:val="00DB5383"/>
    <w:rsid w:val="00DC7853"/>
    <w:rsid w:val="00DD6F37"/>
    <w:rsid w:val="00E002DC"/>
    <w:rsid w:val="00E03EFC"/>
    <w:rsid w:val="00E13859"/>
    <w:rsid w:val="00E224C8"/>
    <w:rsid w:val="00E44FBA"/>
    <w:rsid w:val="00E5187B"/>
    <w:rsid w:val="00E54CEB"/>
    <w:rsid w:val="00E56DD9"/>
    <w:rsid w:val="00E63BF1"/>
    <w:rsid w:val="00E668F5"/>
    <w:rsid w:val="00E80C87"/>
    <w:rsid w:val="00E945FD"/>
    <w:rsid w:val="00EB167D"/>
    <w:rsid w:val="00EC16CA"/>
    <w:rsid w:val="00EC4018"/>
    <w:rsid w:val="00ED125C"/>
    <w:rsid w:val="00EE3368"/>
    <w:rsid w:val="00EF121B"/>
    <w:rsid w:val="00F22833"/>
    <w:rsid w:val="00F30552"/>
    <w:rsid w:val="00F408A9"/>
    <w:rsid w:val="00F4104E"/>
    <w:rsid w:val="00F56D3C"/>
    <w:rsid w:val="00F61356"/>
    <w:rsid w:val="00F613A5"/>
    <w:rsid w:val="00F638FF"/>
    <w:rsid w:val="00F703F3"/>
    <w:rsid w:val="00F72DA3"/>
    <w:rsid w:val="00F834CB"/>
    <w:rsid w:val="00F84847"/>
    <w:rsid w:val="00F93E19"/>
    <w:rsid w:val="00F96489"/>
    <w:rsid w:val="00FA4218"/>
    <w:rsid w:val="00FA6993"/>
    <w:rsid w:val="00FA6AE9"/>
    <w:rsid w:val="00FB06DB"/>
    <w:rsid w:val="00FC2A92"/>
    <w:rsid w:val="00FC6953"/>
    <w:rsid w:val="00FD54CF"/>
    <w:rsid w:val="00FD5764"/>
    <w:rsid w:val="00FD6C7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eastAsia="Arial Unicode MS" w:hAnsi="Times New Roman" w:ascii="Times New Roman"/>
      <w:sz w:val="24"/>
    </w:rPr>
  </w:style>
  <w:style w:styleId="Naslov3" w:type="paragraph">
    <w:name w:val="heading 3"/>
    <w:basedOn w:val="Normal"/>
    <w:next w:val="Normal"/>
    <w:link w:val="Naslov3Char"/>
    <w:qFormat/>
    <w:rsid w:val="009E7EC2"/>
    <w:pPr>
      <w:keepNext/>
      <w:jc w:val="both"/>
      <w:outlineLvl w:val="2"/>
    </w:pPr>
    <w:rPr>
      <w:rFonts w:eastAsia="Arial Unicode MS" w:hAnsi="Times New Roman" w:ascii="Times New Roman"/>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cs="Tahoma" w:hAnsi="Tahoma" w:ascii="Tahoma"/>
      <w:sz w:val="16"/>
      <w:szCs w:val="16"/>
    </w:rPr>
  </w:style>
  <w:style w:customStyle="true" w:styleId="TekstbaloniaChar" w:type="character">
    <w:name w:val="Tekst balončića Char"/>
    <w:link w:val="Tekstbalonia"/>
    <w:uiPriority w:val="99"/>
    <w:semiHidden/>
    <w:rsid w:val="00100413"/>
    <w:rPr>
      <w:rFonts w:cs="Tahoma" w:hAnsi="Tahoma" w:ascii="Tahoma"/>
      <w:sz w:val="16"/>
      <w:szCs w:val="16"/>
      <w:lang w:eastAsia="en-US"/>
    </w:rPr>
  </w:style>
  <w:style w:customStyle="true" w:styleId="Naslov1Char" w:type="character">
    <w:name w:val="Naslov 1 Char"/>
    <w:link w:val="Naslov1"/>
    <w:rsid w:val="009E7EC2"/>
    <w:rPr>
      <w:rFonts w:eastAsia="Arial Unicode MS" w:hAnsi="Times New Roman" w:ascii="Times New Roman"/>
      <w:b/>
      <w:bCs/>
      <w:sz w:val="24"/>
      <w:szCs w:val="24"/>
    </w:rPr>
  </w:style>
  <w:style w:customStyle="true" w:styleId="Naslov2Char" w:type="character">
    <w:name w:val="Naslov 2 Char"/>
    <w:link w:val="Naslov2"/>
    <w:rsid w:val="009E7EC2"/>
    <w:rPr>
      <w:rFonts w:eastAsia="Arial Unicode MS" w:hAnsi="Times New Roman" w:ascii="Times New Roman"/>
      <w:sz w:val="24"/>
      <w:lang w:eastAsia="en-US"/>
    </w:rPr>
  </w:style>
  <w:style w:customStyle="true" w:styleId="Naslov3Char" w:type="character">
    <w:name w:val="Naslov 3 Char"/>
    <w:link w:val="Naslov3"/>
    <w:rsid w:val="009E7EC2"/>
    <w:rPr>
      <w:rFonts w:eastAsia="Arial Unicode MS" w:hAnsi="Times New Roman" w:ascii="Times New Roman"/>
      <w:b/>
      <w:sz w:val="24"/>
      <w:lang w:eastAsia="en-US"/>
    </w:rPr>
  </w:style>
  <w:style w:styleId="Tijeloteksta" w:type="paragraph">
    <w:name w:val="Body Text"/>
    <w:aliases w:val="uvlaka 3,uvlaka 2, uvlaka 3,  uvlaka 2"/>
    <w:basedOn w:val="Normal"/>
    <w:link w:val="TijelotekstaChar"/>
    <w:rsid w:val="009E7EC2"/>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link w:val="Tijeloteksta"/>
    <w:rsid w:val="009E7EC2"/>
    <w:rPr>
      <w:rFonts w:eastAsia="Times New Roman" w:hAnsi="Times New Roman" w:asci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true"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true"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qFormat/>
    <w:rsid w:val="003E2FF8"/>
    <w:pPr>
      <w:ind w:left="708"/>
    </w:pPr>
    <w:rPr>
      <w:rFonts w:eastAsia="Times New Roman" w:hAnsi="Times New Roman" w:ascii="Times New Roman"/>
      <w:sz w:val="24"/>
      <w:szCs w:val="24"/>
      <w:lang w:val="en-GB"/>
    </w:rPr>
  </w:style>
  <w:style w:styleId="Tekstrezerviranogmjesta" w:type="character">
    <w:name w:val="Placeholder Text"/>
    <w:basedOn w:val="Zadanifontodlomka"/>
    <w:uiPriority w:val="99"/>
    <w:semiHidden/>
    <w:rsid w:val="00A27AA8"/>
    <w:rPr>
      <w:color w:val="808080"/>
      <w:bdr w:space="0" w:sz="0" w:color="auto" w:val="none"/>
      <w:shd w:fill="auto" w:color="auto" w:val="clear"/>
    </w:rPr>
  </w:style>
  <w:style w:customStyle="true" w:styleId="eSPISCCParagraphDefaultFont" w:type="character">
    <w:name w:val="eSPIS_CC_Paragraph Default Font"/>
    <w:basedOn w:val="Zadanifontodlomka"/>
    <w:rsid w:val="00A27AA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27AA8"/>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27AA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27AA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ascii="Times New Roman" w:eastAsia="Arial Unicode MS" w:hAnsi="Times New Roman"/>
      <w:sz w:val="24"/>
    </w:rPr>
  </w:style>
  <w:style w:styleId="Naslov3" w:type="paragraph">
    <w:name w:val="heading 3"/>
    <w:basedOn w:val="Normal"/>
    <w:next w:val="Normal"/>
    <w:link w:val="Naslov3Char"/>
    <w:qFormat/>
    <w:rsid w:val="009E7EC2"/>
    <w:pPr>
      <w:keepNext/>
      <w:jc w:val="both"/>
      <w:outlineLvl w:val="2"/>
    </w:pPr>
    <w:rPr>
      <w:rFonts w:ascii="Times New Roman" w:eastAsia="Arial Unicode MS" w:hAnsi="Times New Roman"/>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ascii="Tahoma" w:cs="Tahoma" w:hAnsi="Tahoma"/>
      <w:sz w:val="16"/>
      <w:szCs w:val="16"/>
    </w:rPr>
  </w:style>
  <w:style w:customStyle="1" w:styleId="TekstbaloniaChar" w:type="character">
    <w:name w:val="Tekst balončića Char"/>
    <w:link w:val="Tekstbalonia"/>
    <w:uiPriority w:val="99"/>
    <w:semiHidden/>
    <w:rsid w:val="00100413"/>
    <w:rPr>
      <w:rFonts w:ascii="Tahoma" w:cs="Tahoma" w:hAnsi="Tahoma"/>
      <w:sz w:val="16"/>
      <w:szCs w:val="16"/>
      <w:lang w:eastAsia="en-US"/>
    </w:rPr>
  </w:style>
  <w:style w:customStyle="1" w:styleId="Naslov1Char" w:type="character">
    <w:name w:val="Naslov 1 Char"/>
    <w:link w:val="Naslov1"/>
    <w:rsid w:val="009E7EC2"/>
    <w:rPr>
      <w:rFonts w:ascii="Times New Roman" w:eastAsia="Arial Unicode MS" w:hAnsi="Times New Roman"/>
      <w:b/>
      <w:bCs/>
      <w:sz w:val="24"/>
      <w:szCs w:val="24"/>
    </w:rPr>
  </w:style>
  <w:style w:customStyle="1" w:styleId="Naslov2Char" w:type="character">
    <w:name w:val="Naslov 2 Char"/>
    <w:link w:val="Naslov2"/>
    <w:rsid w:val="009E7EC2"/>
    <w:rPr>
      <w:rFonts w:ascii="Times New Roman" w:eastAsia="Arial Unicode MS" w:hAnsi="Times New Roman"/>
      <w:sz w:val="24"/>
      <w:lang w:eastAsia="en-US"/>
    </w:rPr>
  </w:style>
  <w:style w:customStyle="1" w:styleId="Naslov3Char" w:type="character">
    <w:name w:val="Naslov 3 Char"/>
    <w:link w:val="Naslov3"/>
    <w:rsid w:val="009E7EC2"/>
    <w:rPr>
      <w:rFonts w:ascii="Times New Roman" w:eastAsia="Arial Unicode MS" w:hAnsi="Times New Roman"/>
      <w:b/>
      <w:sz w:val="24"/>
      <w:lang w:eastAsia="en-US"/>
    </w:rPr>
  </w:style>
  <w:style w:styleId="Tijeloteksta" w:type="paragraph">
    <w:name w:val="Body Text"/>
    <w:aliases w:val="uvlaka 3,uvlaka 2, uvlaka 3,  uvlaka 2"/>
    <w:basedOn w:val="Normal"/>
    <w:link w:val="TijelotekstaChar"/>
    <w:rsid w:val="009E7EC2"/>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link w:val="Tijeloteksta"/>
    <w:rsid w:val="009E7EC2"/>
    <w:rPr>
      <w:rFonts w:ascii="Times New Roman" w:eastAsia="Times New Roman" w:hAns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1"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1"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qFormat/>
    <w:rsid w:val="003E2FF8"/>
    <w:pPr>
      <w:ind w:left="708"/>
    </w:pPr>
    <w:rPr>
      <w:rFonts w:ascii="Times New Roman" w:eastAsia="Times New Roman" w:hAnsi="Times New Roman"/>
      <w:sz w:val="24"/>
      <w:szCs w:val="24"/>
      <w:lang w:val="en-GB"/>
    </w:rPr>
  </w:style>
  <w:style w:styleId="Tekstrezerviranogmjesta" w:type="character">
    <w:name w:val="Placeholder Text"/>
    <w:basedOn w:val="Zadanifontodlomka"/>
    <w:uiPriority w:val="99"/>
    <w:semiHidden/>
    <w:rsid w:val="00A27AA8"/>
    <w:rPr>
      <w:color w:val="808080"/>
      <w:bdr w:color="auto" w:space="0" w:sz="0" w:val="none"/>
      <w:shd w:color="auto" w:fill="auto" w:val="clear"/>
    </w:rPr>
  </w:style>
  <w:style w:customStyle="1" w:styleId="eSPISCCParagraphDefaultFont" w:type="character">
    <w:name w:val="eSPIS_CC_Paragraph Default Font"/>
    <w:basedOn w:val="Zadanifontodlomka"/>
    <w:rsid w:val="00A27AA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27AA8"/>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27AA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27AA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5260989">
      <w:bodyDiv w:val="true"/>
      <w:marLeft w:val="0"/>
      <w:marRight w:val="0"/>
      <w:marTop w:val="0"/>
      <w:marBottom w:val="0"/>
      <w:divBdr>
        <w:top w:space="0" w:sz="0" w:color="auto" w:val="none"/>
        <w:left w:space="0" w:sz="0" w:color="auto" w:val="none"/>
        <w:bottom w:space="0" w:sz="0" w:color="auto" w:val="none"/>
        <w:right w:space="0" w:sz="0" w:color="auto" w:val="none"/>
      </w:divBdr>
    </w:div>
    <w:div w:id="1837726484">
      <w:bodyDiv w:val="true"/>
      <w:marLeft w:val="0"/>
      <w:marRight w:val="0"/>
      <w:marTop w:val="0"/>
      <w:marBottom w:val="0"/>
      <w:divBdr>
        <w:top w:space="0" w:sz="0" w:color="auto" w:val="none"/>
        <w:left w:space="0" w:sz="0" w:color="auto" w:val="none"/>
        <w:bottom w:space="0" w:sz="0" w:color="auto" w:val="none"/>
        <w:right w:space="0" w:sz="0" w:color="auto" w:val="none"/>
      </w:divBdr>
    </w:div>
    <w:div w:id="20240419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studenog 2015.</izvorni_sadrzaj>
    <derivirana_varijabla naziv="DomainObject.DatumDonosenjaOdluke_1">25.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233</izvorni_sadrzaj>
    <derivirana_varijabla naziv="DomainObject.Predmet.Broj_1">233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2012.</izvorni_sadrzaj>
    <derivirana_varijabla naziv="DomainObject.Predmet.DatumOsnivanja_1">4. prosinca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St-233/2012</izvorni_sadrzaj>
    <derivirana_varijabla naziv="DomainObject.Predmet.OznakaBroj_1">St-233/2012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REMONT društvo s ograničenom odgovornošću za proizvodnju, montažu, održavanje i popravak strojeva, vozila, uređaja i izra</izvorni_sadrzaj>
    <derivirana_varijabla naziv="DomainObject.Predmet.ProtustrankaFormated_1">  REMONT društvo s ograničenom odgovornošću za proizvodnju, montažu, održavanje i popravak strojeva, vozila, uređaja i izra</derivirana_varijabla>
  </DomainObject.Predmet.ProtustrankaFormated>
  <DomainObject.Predmet.ProtustrankaFormatedOIB>
    <izvorni_sadrzaj>  REMONT društvo s ograničenom odgovornošću za proizvodnju, montažu, održavanje i popravak strojeva, vozila, uređaja i izra, OIB 68419353480</izvorni_sadrzaj>
    <derivirana_varijabla naziv="DomainObject.Predmet.ProtustrankaFormatedOIB_1">  REMONT društvo s ograničenom odgovornošću za proizvodnju, montažu, održavanje i popravak strojeva, vozila, uređaja i izra, OIB 68419353480</derivirana_varijabla>
  </DomainObject.Predmet.ProtustrankaFormatedOIB>
  <DomainObject.Predmet.ProtustrankaFormatedWithAdress>
    <izvorni_sadrzaj> REMONT društvo s ograničenom odgovornošću za proizvodnju, montažu, održavanje i popravak strojeva, vozila, uređaja i izra, Cesta dr. Franje Tuđmana/bb, Kaštel Sućurac</izvorni_sadrzaj>
    <derivirana_varijabla naziv="DomainObject.Predmet.ProtustrankaFormatedWithAdress_1"> REMONT društvo s ograničenom odgovornošću za proizvodnju, montažu, održavanje i popravak strojeva, vozila, uređaja i izra, Cesta dr. Franje Tuđmana/bb, Kaštel Sućurac</derivirana_varijabla>
  </DomainObject.Predmet.ProtustrankaFormatedWithAdress>
  <DomainObject.Predmet.ProtustrankaFormatedWithAdressOIB>
    <izvorni_sadrzaj> REMONT društvo s ograničenom odgovornošću za proizvodnju, montažu, održavanje i popravak strojeva, vozila, uređaja i izra, OIB 68419353480, Cesta dr. Franje Tuđmana/bb, Kaštel Sućurac</izvorni_sadrzaj>
    <derivirana_varijabla naziv="DomainObject.Predmet.ProtustrankaFormatedWithAdressOIB_1"> REMONT društvo s ograničenom odgovornošću za proizvodnju, montažu, održavanje i popravak strojeva, vozila, uređaja i izra, OIB 68419353480, Cesta dr. Franje Tuđmana/bb, Kaštel Sućurac</derivirana_varijabla>
  </DomainObject.Predmet.ProtustrankaFormatedWithAdressOIB>
  <DomainObject.Predmet.ProtustrankaWithAdress>
    <izvorni_sadrzaj>REMONT društvo s ograničenom odgovornošću za proizvodnju, montažu, održavanje i popravak strojeva, vozila, uređaja i izra Cesta dr. Franje Tuđmana/bb, Kaštel Sućurac</izvorni_sadrzaj>
    <derivirana_varijabla naziv="DomainObject.Predmet.ProtustrankaWithAdress_1">REMONT društvo s ograničenom odgovornošću za proizvodnju, montažu, održavanje i popravak strojeva, vozila, uređaja i izra Cesta dr. Franje Tuđmana/bb, Kaštel Sućurac</derivirana_varijabla>
  </DomainObject.Predmet.ProtustrankaWithAdress>
  <DomainObject.Predmet.ProtustrankaWithAdressOIB>
    <izvorni_sadrzaj>REMONT društvo s ograničenom odgovornošću za proizvodnju, montažu, održavanje i popravak strojeva, vozila, uređaja i izra, OIB 68419353480, Cesta dr. Franje Tuđmana/bb, Kaštel Sućurac</izvorni_sadrzaj>
    <derivirana_varijabla naziv="DomainObject.Predmet.ProtustrankaWithAdressOIB_1">REMONT društvo s ograničenom odgovornošću za proizvodnju, montažu, održavanje i popravak strojeva, vozila, uređaja i izra, OIB 68419353480, Cesta dr. Franje Tuđmana/bb, Kaštel Sućurac</derivirana_varijabla>
  </DomainObject.Predmet.ProtustrankaWithAdressOIB>
  <DomainObject.Predmet.ProtustrankaNazivFormated>
    <izvorni_sadrzaj>REMONT društvo s ograničenom odgovornošću za proizvodnju, montažu, održavanje i popravak strojeva, vozila, uređaja i izra</izvorni_sadrzaj>
    <derivirana_varijabla naziv="DomainObject.Predmet.ProtustrankaNazivFormated_1">REMONT društvo s ograničenom odgovornošću za proizvodnju, montažu, održavanje i popravak strojeva, vozila, uređaja i izra</derivirana_varijabla>
  </DomainObject.Predmet.ProtustrankaNazivFormated>
  <DomainObject.Predmet.ProtustrankaNazivFormatedOIB>
    <izvorni_sadrzaj>REMONT društvo s ograničenom odgovornošću za proizvodnju, montažu, održavanje i popravak strojeva, vozila, uređaja i izra, OIB 68419353480</izvorni_sadrzaj>
    <derivirana_varijabla naziv="DomainObject.Predmet.ProtustrankaNazivFormatedOIB_1">REMONT društvo s ograničenom odgovornošću za proizvodnju, montažu, održavanje i popravak strojeva, vozila, uređaja i izra, OIB 68419353480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BRANKO PELIVAN; TONČI BRKULJ; ANTONIO BAŠĆEVAN; ANTE MILINA; STIPE GRČIĆ; MARKO TURIĆ; TONČI KOVAČEVIĆ; DUJE ŽUPIĆ; NEDJELJKO ŽIVALJIĆ; STIPE JELINČIĆ; TADIJA IVANOVIĆ; IVICA STRMO; ZVONKO MRAVAK; FRANO ŠIMIĆ; MARKO BAŠIĆ; TADIJA IVANOVIĆ; MIRJANA DRAGIČEVIĆ; ANTE BLAJIĆ; TADIJA JURETA; OGNJEN CAREV; ANTE ROJE; MAGDALENA DRAGIČEVIĆ; IVICA MARINOVIĆ; JURO MARJANOVIĆ; ANĐELKO BARAČ; ANTO VIDOŠEVIĆ; LIST, društvo s ograničenom odgovornošću za reviziju i poslovne usluge; AŠČIĆ MONTAŽA za održavanje i trgovinu, društvo s ograničenom odgovornošću; INMONT društvo s ograničenom odgovornošću za montažu brodske opreme i industrijskih postrojenja</izvorni_sadrzaj>
    <derivirana_varijabla naziv="DomainObject.Predmet.StrankaFormated_1">  BRANKO PELIVAN; TONČI BRKULJ; ANTONIO BAŠĆEVAN; ANTE MILINA; STIPE GRČIĆ; MARKO TURIĆ; TONČI KOVAČEVIĆ; DUJE ŽUPIĆ; NEDJELJKO ŽIVALJIĆ; STIPE JELINČIĆ; TADIJA IVANOVIĆ; IVICA STRMO; ZVONKO MRAVAK; FRANO ŠIMIĆ; MARKO BAŠIĆ; TADIJA IVANOVIĆ; MIRJANA DRAGIČEVIĆ; ANTE BLAJIĆ; TADIJA JURETA; OGNJEN CAREV; ANTE ROJE; MAGDALENA DRAGIČEVIĆ; IVICA MARINOVIĆ; JURO MARJANOVIĆ; ANĐELKO BARAČ; ANTO VIDOŠEVIĆ; LIST, društvo s ograničenom odgovornošću za reviziju i poslovne usluge; AŠČIĆ MONTAŽA za održavanje i trgovinu, društvo s ograničenom odgovornošću; INMONT društvo s ograničenom odgovornošću za montažu brodske opreme i industrijskih postrojenja</derivirana_varijabla>
  </DomainObject.Predmet.StrankaFormated>
  <DomainObject.Predmet.StrankaFormatedOIB>
    <izvorni_sadrzaj>  BRANKO PELIVAN, OIB 02177188338; TONČI BRKULJ, OIB 07051547568; ANTONIO BAŠĆEVAN, OIB 95962913493; ANTE MILINA, OIB 53787826933; STIPE GRČIĆ, OIB 78308873016; MARKO TURIĆ, OIB 94272061819; TONČI KOVAČEVIĆ, OIB 66561771753; DUJE ŽUPIĆ, OIB 95147026640; NEDJELJKO ŽIVALJIĆ, OIB 44812405096; STIPE JELINČIĆ, OIB 02809168202; TADIJA IVANOVIĆ, OIB 18270212671; IVICA STRMO, OIB 33759911066; ZVONKO MRAVAK, OIB 05165076615; FRANO ŠIMIĆ, OIB 32053692256; MARKO BAŠIĆ, OIB 46963829886; TADIJA IVANOVIĆ, OIB 18270212671; MIRJANA DRAGIČEVIĆ, OIB 56172619648; ANTE BLAJIĆ, OIB 52487219188; TADIJA JURETA, OIB 82211656269; OGNJEN CAREV, OIB 02566487993; ANTE ROJE, OIB 70453433126; MAGDALENA DRAGIČEVIĆ, OIB 84362063677; IVICA MARINOVIĆ, OIB 07240198525; JURO MARJANOVIĆ, OIB 92213565625; ANĐELKO BARAČ, OIB 83613918696; ANTO VIDOŠEVIĆ, OIB 82628111882; LIST, društvo s ograničenom odgovornošću za reviziju i poslovne usluge, OIB 01008232760; AŠČIĆ MONTAŽA za održavanje i trgovinu, društvo s ograničenom odgovornošću, OIB 56006104417; INMONT društvo s ograničenom odgovornošću za montažu brodske opreme i industrijskih postrojenja, OIB 07601803421</izvorni_sadrzaj>
    <derivirana_varijabla naziv="DomainObject.Predmet.StrankaFormatedOIB_1">  BRANKO PELIVAN, OIB 02177188338; TONČI BRKULJ, OIB 07051547568; ANTONIO BAŠĆEVAN, OIB 95962913493; ANTE MILINA, OIB 53787826933; STIPE GRČIĆ, OIB 78308873016; MARKO TURIĆ, OIB 94272061819; TONČI KOVAČEVIĆ, OIB 66561771753; DUJE ŽUPIĆ, OIB 95147026640; NEDJELJKO ŽIVALJIĆ, OIB 44812405096; STIPE JELINČIĆ, OIB 02809168202; TADIJA IVANOVIĆ, OIB 18270212671; IVICA STRMO, OIB 33759911066; ZVONKO MRAVAK, OIB 05165076615; FRANO ŠIMIĆ, OIB 32053692256; MARKO BAŠIĆ, OIB 46963829886; TADIJA IVANOVIĆ, OIB 18270212671; MIRJANA DRAGIČEVIĆ, OIB 56172619648; ANTE BLAJIĆ, OIB 52487219188; TADIJA JURETA, OIB 82211656269; OGNJEN CAREV, OIB 02566487993; ANTE ROJE, OIB 70453433126; MAGDALENA DRAGIČEVIĆ, OIB 84362063677; IVICA MARINOVIĆ, OIB 07240198525; JURO MARJANOVIĆ, OIB 92213565625; ANĐELKO BARAČ, OIB 83613918696; ANTO VIDOŠEVIĆ, OIB 82628111882; LIST, društvo s ograničenom odgovornošću za reviziju i poslovne usluge, OIB 01008232760; AŠČIĆ MONTAŽA za održavanje i trgovinu, društvo s ograničenom odgovornošću, OIB 56006104417; INMONT društvo s ograničenom odgovornošću za montažu brodske opreme i industrijskih postrojenja, OIB 07601803421</derivirana_varijabla>
  </DomainObject.Predmet.StrankaFormatedOIB>
  <DomainObject.Predmet.StrankaFormatedWithAdress>
    <izvorni_sadrzaj> BRANKO PELIVAN, Cesta Kaštel Novi, Kaštel Novi; TONČI BRKULJ, Terzićeva 9, Split; ANTONIO BAŠĆEVAN, Hercegovačka 28, Split; ANTE MILINA, Hrvatskih iseljenika, Split; STIPE GRČIĆ, Jasensko 53, Sinj; MARKO TURIĆ, Alkarska 50, Split; TONČI KOVAČEVIĆ, Mažuranićevo šetalište 13, Split; DUJE ŽUPIĆ, Put Župića 18, Sinj; NEDJELJKO ŽIVALJIĆ, A. Starčevićeva 53, Trilj; STIPE JELINČIĆ, Stjepana Gunjače 8, Sinj; TADIJA IVANOVIĆ, Deankovićeva 34, Kaštel Štafilić; IVICA STRMO, Čitluk bb, Sinj; ZVONKO MRAVAK, Kranjčevićeva 15, Split; FRANO ŠIMIĆ, Glavice bb, Sinj; MARKO BAŠIĆ, Suhač bb, Sinj; TADIJA IVANOVIĆ, Deankovićeva 34, Kaštel Štafilić; MIRJANA DRAGIČEVIĆ, Jerčićeva 25, Kaštel Sućurac; ANTE BLAJIĆ, Sarajevska 45, Split; TADIJA JURETA, Tudorski put 42, OKRUG; OGNJEN CAREV, Cesta dr. F. Tuđmana 21, Kaštel Gomilica; ANTE ROJE, Smiljanićeva 29, Split; MAGDALENA DRAGIČEVIĆ, Jerčićeva, Kaštel Sućurac; IVICA MARINOVIĆ, Otok, OTOK; JURO MARJANOVIĆ, Cesta dr. F. Tuđmana 79, KAŠTEL  GOMILICA; ANĐELKO BARAČ, Jasensko 188, Sinj; ANTO VIDOŠEVIĆ, Mosorska 8, Kaštel Gomilica; LIST, društvo s ograničenom odgovornošću za reviziju i poslovne usluge, Hrvojeva 12, 21000 Split; AŠČIĆ MONTAŽA za održavanje i trgovinu, društvo s ograničenom odgovornošću, Vrgoračka 1, 21000 Split; INMONT društvo s ograničenom odgovornošću za montažu brodske opreme i industrijskih postrojenja, Medvidnjak/bb, 20260 Korčula</izvorni_sadrzaj>
    <derivirana_varijabla naziv="DomainObject.Predmet.StrankaFormatedWithAdress_1"> BRANKO PELIVAN, Cesta Kaštel Novi, Kaštel Novi; TONČI BRKULJ, Terzićeva 9, Split; ANTONIO BAŠĆEVAN, Hercegovačka 28, Split; ANTE MILINA, Hrvatskih iseljenika, Split; STIPE GRČIĆ, Jasensko 53, Sinj; MARKO TURIĆ, Alkarska 50, Split; TONČI KOVAČEVIĆ, Mažuranićevo šetalište 13, Split; DUJE ŽUPIĆ, Put Župića 18, Sinj; NEDJELJKO ŽIVALJIĆ, A. Starčevićeva 53, Trilj; STIPE JELINČIĆ, Stjepana Gunjače 8, Sinj; TADIJA IVANOVIĆ, Deankovićeva 34, Kaštel Štafilić; IVICA STRMO, Čitluk bb, Sinj; ZVONKO MRAVAK, Kranjčevićeva 15, Split; FRANO ŠIMIĆ, Glavice bb, Sinj; MARKO BAŠIĆ, Suhač bb, Sinj; TADIJA IVANOVIĆ, Deankovićeva 34, Kaštel Štafilić; MIRJANA DRAGIČEVIĆ, Jerčićeva 25, Kaštel Sućurac; ANTE BLAJIĆ, Sarajevska 45, Split; TADIJA JURETA, Tudorski put 42, OKRUG; OGNJEN CAREV, Cesta dr. F. Tuđmana 21, Kaštel Gomilica; ANTE ROJE, Smiljanićeva 29, Split; MAGDALENA DRAGIČEVIĆ, Jerčićeva, Kaštel Sućurac; IVICA MARINOVIĆ, Otok, OTOK; JURO MARJANOVIĆ, Cesta dr. F. Tuđmana 79, KAŠTEL  GOMILICA; ANĐELKO BARAČ, Jasensko 188, Sinj; ANTO VIDOŠEVIĆ, Mosorska 8, Kaštel Gomilica; LIST, društvo s ograničenom odgovornošću za reviziju i poslovne usluge, Hrvojeva 12, 21000 Split; AŠČIĆ MONTAŽA za održavanje i trgovinu, društvo s ograničenom odgovornošću, Vrgoračka 1, 21000 Split; INMONT društvo s ograničenom odgovornošću za montažu brodske opreme i industrijskih postrojenja, Medvidnjak/bb, 20260 Korčula</derivirana_varijabla>
  </DomainObject.Predmet.StrankaFormatedWithAdress>
  <DomainObject.Predmet.StrankaFormatedWithAdressOIB>
    <izvorni_sadrzaj> BRANKO PELIVAN, OIB 02177188338, Cesta Kaštel Novi, Kaštel Novi; TONČI BRKULJ, OIB 07051547568, Terzićeva 9, Split; ANTONIO BAŠĆEVAN, OIB 95962913493, Hercegovačka 28, Split; ANTE MILINA, OIB 53787826933, Hrvatskih iseljenika, Split; STIPE GRČIĆ, OIB 78308873016, Jasensko 53, Sinj; MARKO TURIĆ, OIB 94272061819, Alkarska 50, Split; TONČI KOVAČEVIĆ, OIB 66561771753, Mažuranićevo šetalište 13, Split; DUJE ŽUPIĆ, OIB 95147026640, Put Župića 18, Sinj; NEDJELJKO ŽIVALJIĆ, OIB 44812405096, A. Starčevićeva 53, Trilj; STIPE JELINČIĆ, OIB 02809168202, Stjepana Gunjače 8, Sinj; TADIJA IVANOVIĆ, OIB 18270212671, Deankovićeva 34, Kaštel Štafilić; IVICA STRMO, OIB 33759911066, Čitluk bb, Sinj; ZVONKO MRAVAK, OIB 05165076615, Kranjčevićeva 15, Split; FRANO ŠIMIĆ, OIB 32053692256, Glavice bb, Sinj; MARKO BAŠIĆ, OIB 46963829886, Suhač bb, Sinj; TADIJA IVANOVIĆ, OIB 18270212671, Deankovićeva 34, Kaštel Štafilić; MIRJANA DRAGIČEVIĆ, OIB 56172619648, Jerčićeva 25, Kaštel Sućurac; ANTE BLAJIĆ, OIB 52487219188, Sarajevska 45, Split; TADIJA JURETA, OIB 82211656269, Tudorski put 42, OKRUG; OGNJEN CAREV, OIB 02566487993, Cesta dr. F. Tuđmana 21, Kaštel Gomilica; ANTE ROJE, OIB 70453433126, Smiljanićeva 29, Split; MAGDALENA DRAGIČEVIĆ, OIB 84362063677, Jerčićeva, Kaštel Sućurac; IVICA MARINOVIĆ, OIB 07240198525, Otok, OTOK; JURO MARJANOVIĆ, OIB 92213565625, Cesta dr. F. Tuđmana 79, KAŠTEL  GOMILICA; ANĐELKO BARAČ, OIB 83613918696, Jasensko 188, Sinj; ANTO VIDOŠEVIĆ, OIB 82628111882, Mosorska 8, Kaštel Gomilica; LIST, društvo s ograničenom odgovornošću za reviziju i poslovne usluge, OIB 01008232760, Hrvojeva 12, 21000 Split; AŠČIĆ MONTAŽA za održavanje i trgovinu, društvo s ograničenom odgovornošću, OIB 56006104417, Vrgoračka 1, 21000 Split; INMONT društvo s ograničenom odgovornošću za montažu brodske opreme i industrijskih postrojenja, OIB 07601803421, Medvidnjak/bb, 20260 Korčula</izvorni_sadrzaj>
    <derivirana_varijabla naziv="DomainObject.Predmet.StrankaFormatedWithAdressOIB_1"> BRANKO PELIVAN, OIB 02177188338, Cesta Kaštel Novi, Kaštel Novi; TONČI BRKULJ, OIB 07051547568, Terzićeva 9, Split; ANTONIO BAŠĆEVAN, OIB 95962913493, Hercegovačka 28, Split; ANTE MILINA, OIB 53787826933, Hrvatskih iseljenika, Split; STIPE GRČIĆ, OIB 78308873016, Jasensko 53, Sinj; MARKO TURIĆ, OIB 94272061819, Alkarska 50, Split; TONČI KOVAČEVIĆ, OIB 66561771753, Mažuranićevo šetalište 13, Split; DUJE ŽUPIĆ, OIB 95147026640, Put Župića 18, Sinj; NEDJELJKO ŽIVALJIĆ, OIB 44812405096, A. Starčevićeva 53, Trilj; STIPE JELINČIĆ, OIB 02809168202, Stjepana Gunjače 8, Sinj; TADIJA IVANOVIĆ, OIB 18270212671, Deankovićeva 34, Kaštel Štafilić; IVICA STRMO, OIB 33759911066, Čitluk bb, Sinj; ZVONKO MRAVAK, OIB 05165076615, Kranjčevićeva 15, Split; FRANO ŠIMIĆ, OIB 32053692256, Glavice bb, Sinj; MARKO BAŠIĆ, OIB 46963829886, Suhač bb, Sinj; TADIJA IVANOVIĆ, OIB 18270212671, Deankovićeva 34, Kaštel Štafilić; MIRJANA DRAGIČEVIĆ, OIB 56172619648, Jerčićeva 25, Kaštel Sućurac; ANTE BLAJIĆ, OIB 52487219188, Sarajevska 45, Split; TADIJA JURETA, OIB 82211656269, Tudorski put 42, OKRUG; OGNJEN CAREV, OIB 02566487993, Cesta dr. F. Tuđmana 21, Kaštel Gomilica; ANTE ROJE, OIB 70453433126, Smiljanićeva 29, Split; MAGDALENA DRAGIČEVIĆ, OIB 84362063677, Jerčićeva, Kaštel Sućurac; IVICA MARINOVIĆ, OIB 07240198525, Otok, OTOK; JURO MARJANOVIĆ, OIB 92213565625, Cesta dr. F. Tuđmana 79, KAŠTEL  GOMILICA; ANĐELKO BARAČ, OIB 83613918696, Jasensko 188, Sinj; ANTO VIDOŠEVIĆ, OIB 82628111882, Mosorska 8, Kaštel Gomilica; LIST, društvo s ograničenom odgovornošću za reviziju i poslovne usluge, OIB 01008232760, Hrvojeva 12, 21000 Split; AŠČIĆ MONTAŽA za održavanje i trgovinu, društvo s ograničenom odgovornošću, OIB 56006104417, Vrgoračka 1, 21000 Split; INMONT društvo s ograničenom odgovornošću za montažu brodske opreme i industrijskih postrojenja, OIB 07601803421, Medvidnjak/bb, 20260 Korčula</derivirana_varijabla>
  </DomainObject.Predmet.StrankaFormatedWithAdressOIB>
  <DomainObject.Predmet.StrankaWithAdress>
    <izvorni_sadrzaj>BRANKO PELIVAN Cesta Kaštel Novi,Kaštel Novi,TONČI BRKULJ Terzićeva 9,Split,ANTONIO BAŠĆEVAN Hercegovačka 28,Split,ANTE MILINA Hrvatskih iseljenika,Split,STIPE GRČIĆ Jasensko 53,Sinj,MARKO TURIĆ Alkarska 50,Split,TONČI KOVAČEVIĆ Mažuranićevo šetalište 13,Split,DUJE ŽUPIĆ Put Župića 18,Sinj,NEDJELJKO ŽIVALJIĆ A. Starčevićeva 53,Trilj,STIPE JELINČIĆ Stjepana Gunjače 8,Sinj,TADIJA IVANOVIĆ Deankovićeva 34,Kaštel Štafilić,IVICA STRMO Čitluk bb,Sinj,ZVONKO MRAVAK Kranjčevićeva 15,Split,FRANO ŠIMIĆ Glavice bb,Sinj,MARKO BAŠIĆ Suhač bb,Sinj,TADIJA IVANOVIĆ Deankovićeva 34,Kaštel Štafilić,MIRJANA DRAGIČEVIĆ Jerčićeva 25,Kaštel Sućurac,ANTE BLAJIĆ Sarajevska 45,Split,TADIJA JURETA Tudorski put 42,OKRUG,OGNJEN CAREV Cesta dr. F. Tuđmana 21,Kaštel Gomilica,ANTE ROJE Smiljanićeva 29,Split,MAGDALENA DRAGIČEVIĆ Jerčićeva,Kaštel Sućurac,IVICA MARINOVIĆ Otok,OTOK,JURO MARJANOVIĆ Cesta dr. F. Tuđmana 79,KAŠTEL  GOMILICA,ANĐELKO BARAČ Jasensko 188,Sinj,ANTO VIDOŠEVIĆ Mosorska 8,Kaštel Gomilica,LIST, društvo s ograničenom odgovornošću za reviziju i poslovne usluge Hrvojeva 12,21000 Split,AŠČIĆ MONTAŽA za održavanje i trgovinu, društvo s ograničenom odgovornošću Vrgoračka 1,21000 Split,INMONT društvo s ograničenom odgovornošću za montažu brodske opreme i industrijskih postrojenja Medvidnjak/bb,20260 Korčula</izvorni_sadrzaj>
    <derivirana_varijabla naziv="DomainObject.Predmet.StrankaWithAdress_1">BRANKO PELIVAN Cesta Kaštel Novi,Kaštel Novi,TONČI BRKULJ Terzićeva 9,Split,ANTONIO BAŠĆEVAN Hercegovačka 28,Split,ANTE MILINA Hrvatskih iseljenika,Split,STIPE GRČIĆ Jasensko 53,Sinj,MARKO TURIĆ Alkarska 50,Split,TONČI KOVAČEVIĆ Mažuranićevo šetalište 13,Split,DUJE ŽUPIĆ Put Župića 18,Sinj,NEDJELJKO ŽIVALJIĆ A. Starčevićeva 53,Trilj,STIPE JELINČIĆ Stjepana Gunjače 8,Sinj,TADIJA IVANOVIĆ Deankovićeva 34,Kaštel Štafilić,IVICA STRMO Čitluk bb,Sinj,ZVONKO MRAVAK Kranjčevićeva 15,Split,FRANO ŠIMIĆ Glavice bb,Sinj,MARKO BAŠIĆ Suhač bb,Sinj,TADIJA IVANOVIĆ Deankovićeva 34,Kaštel Štafilić,MIRJANA DRAGIČEVIĆ Jerčićeva 25,Kaštel Sućurac,ANTE BLAJIĆ Sarajevska 45,Split,TADIJA JURETA Tudorski put 42,OKRUG,OGNJEN CAREV Cesta dr. F. Tuđmana 21,Kaštel Gomilica,ANTE ROJE Smiljanićeva 29,Split,MAGDALENA DRAGIČEVIĆ Jerčićeva,Kaštel Sućurac,IVICA MARINOVIĆ Otok,OTOK,JURO MARJANOVIĆ Cesta dr. F. Tuđmana 79,KAŠTEL  GOMILICA,ANĐELKO BARAČ Jasensko 188,Sinj,ANTO VIDOŠEVIĆ Mosorska 8,Kaštel Gomilica,LIST, društvo s ograničenom odgovornošću za reviziju i poslovne usluge Hrvojeva 12,21000 Split,AŠČIĆ MONTAŽA za održavanje i trgovinu, društvo s ograničenom odgovornošću Vrgoračka 1,21000 Split,INMONT društvo s ograničenom odgovornošću za montažu brodske opreme i industrijskih postrojenja Medvidnjak/bb,20260 Korčula</derivirana_varijabla>
  </DomainObject.Predmet.StrankaWithAdress>
  <DomainObject.Predmet.StrankaWithAdressOIB>
    <izvorni_sadrzaj>BRANKO PELIVAN, OIB 02177188338, Cesta Kaštel Novi,Kaštel Novi,TONČI BRKULJ, OIB 07051547568, Terzićeva 9,Split,ANTONIO BAŠĆEVAN, OIB 95962913493, Hercegovačka 28,Split,ANTE MILINA, OIB 53787826933, Hrvatskih iseljenika,Split,STIPE GRČIĆ, OIB 78308873016, Jasensko 53,Sinj,MARKO TURIĆ, OIB 94272061819, Alkarska 50,Split,TONČI KOVAČEVIĆ, OIB 66561771753, Mažuranićevo šetalište 13,Split,DUJE ŽUPIĆ, OIB 95147026640, Put Župića 18,Sinj,NEDJELJKO ŽIVALJIĆ, OIB 44812405096, A. Starčevićeva 53,Trilj,STIPE JELINČIĆ, OIB 02809168202, Stjepana Gunjače 8,Sinj,TADIJA IVANOVIĆ, OIB 18270212671, Deankovićeva 34,Kaštel Štafilić,IVICA STRMO, OIB 33759911066, Čitluk bb,Sinj,ZVONKO MRAVAK, OIB 05165076615, Kranjčevićeva 15,Split,FRANO ŠIMIĆ, OIB 32053692256, Glavice bb,Sinj,MARKO BAŠIĆ, OIB 46963829886, Suhač bb,Sinj,TADIJA IVANOVIĆ, OIB 18270212671, Deankovićeva 34,Kaštel Štafilić,MIRJANA DRAGIČEVIĆ, OIB 56172619648, Jerčićeva 25,Kaštel Sućurac,ANTE BLAJIĆ, OIB 52487219188, Sarajevska 45,Split,TADIJA JURETA, OIB 82211656269, Tudorski put 42,OKRUG,OGNJEN CAREV, OIB 02566487993, Cesta dr. F. Tuđmana 21,Kaštel Gomilica,ANTE ROJE, OIB 70453433126, Smiljanićeva 29,Split,MAGDALENA DRAGIČEVIĆ, OIB 84362063677, Jerčićeva,Kaštel Sućurac,IVICA MARINOVIĆ, OIB 07240198525, Otok,OTOK,JURO MARJANOVIĆ, OIB 92213565625, Cesta dr. F. Tuđmana 79,KAŠTEL  GOMILICA,ANĐELKO BARAČ, OIB 83613918696, Jasensko 188,Sinj,ANTO VIDOŠEVIĆ, OIB 82628111882, Mosorska 8,Kaštel Gomilica,LIST, društvo s ograničenom odgovornošću za reviziju i poslovne usluge, OIB 01008232760, Hrvojeva 12,21000 Split,AŠČIĆ MONTAŽA za održavanje i trgovinu, društvo s ograničenom odgovornošću, OIB 56006104417, Vrgoračka 1,21000 Split,INMONT društvo s ograničenom odgovornošću za montažu brodske opreme i industrijskih postrojenja, OIB 07601803421, Medvidnjak/bb,20260 Korčula</izvorni_sadrzaj>
    <derivirana_varijabla naziv="DomainObject.Predmet.StrankaWithAdressOIB_1">BRANKO PELIVAN, OIB 02177188338, Cesta Kaštel Novi,Kaštel Novi,TONČI BRKULJ, OIB 07051547568, Terzićeva 9,Split,ANTONIO BAŠĆEVAN, OIB 95962913493, Hercegovačka 28,Split,ANTE MILINA, OIB 53787826933, Hrvatskih iseljenika,Split,STIPE GRČIĆ, OIB 78308873016, Jasensko 53,Sinj,MARKO TURIĆ, OIB 94272061819, Alkarska 50,Split,TONČI KOVAČEVIĆ, OIB 66561771753, Mažuranićevo šetalište 13,Split,DUJE ŽUPIĆ, OIB 95147026640, Put Župića 18,Sinj,NEDJELJKO ŽIVALJIĆ, OIB 44812405096, A. Starčevićeva 53,Trilj,STIPE JELINČIĆ, OIB 02809168202, Stjepana Gunjače 8,Sinj,TADIJA IVANOVIĆ, OIB 18270212671, Deankovićeva 34,Kaštel Štafilić,IVICA STRMO, OIB 33759911066, Čitluk bb,Sinj,ZVONKO MRAVAK, OIB 05165076615, Kranjčevićeva 15,Split,FRANO ŠIMIĆ, OIB 32053692256, Glavice bb,Sinj,MARKO BAŠIĆ, OIB 46963829886, Suhač bb,Sinj,TADIJA IVANOVIĆ, OIB 18270212671, Deankovićeva 34,Kaštel Štafilić,MIRJANA DRAGIČEVIĆ, OIB 56172619648, Jerčićeva 25,Kaštel Sućurac,ANTE BLAJIĆ, OIB 52487219188, Sarajevska 45,Split,TADIJA JURETA, OIB 82211656269, Tudorski put 42,OKRUG,OGNJEN CAREV, OIB 02566487993, Cesta dr. F. Tuđmana 21,Kaštel Gomilica,ANTE ROJE, OIB 70453433126, Smiljanićeva 29,Split,MAGDALENA DRAGIČEVIĆ, OIB 84362063677, Jerčićeva,Kaštel Sućurac,IVICA MARINOVIĆ, OIB 07240198525, Otok,OTOK,JURO MARJANOVIĆ, OIB 92213565625, Cesta dr. F. Tuđmana 79,KAŠTEL  GOMILICA,ANĐELKO BARAČ, OIB 83613918696, Jasensko 188,Sinj,ANTO VIDOŠEVIĆ, OIB 82628111882, Mosorska 8,Kaštel Gomilica,LIST, društvo s ograničenom odgovornošću za reviziju i poslovne usluge, OIB 01008232760, Hrvojeva 12,21000 Split,AŠČIĆ MONTAŽA za održavanje i trgovinu, društvo s ograničenom odgovornošću, OIB 56006104417, Vrgoračka 1,21000 Split,INMONT društvo s ograničenom odgovornošću za montažu brodske opreme i industrijskih postrojenja, OIB 07601803421, Medvidnjak/bb,20260 Korčula</derivirana_varijabla>
  </DomainObject.Predmet.StrankaWithAdressOIB>
  <DomainObject.Predmet.StrankaNazivFormated>
    <izvorni_sadrzaj>BRANKO PELIVAN,TONČI BRKULJ,ANTONIO BAŠĆEVAN,ANTE MILINA,STIPE GRČIĆ,MARKO TURIĆ,TONČI KOVAČEVIĆ,DUJE ŽUPIĆ,NEDJELJKO ŽIVALJIĆ,STIPE JELINČIĆ,TADIJA IVANOVIĆ,IVICA STRMO,ZVONKO MRAVAK,FRANO ŠIMIĆ,MARKO BAŠIĆ,TADIJA IVANOVIĆ,MIRJANA DRAGIČEVIĆ,ANTE BLAJIĆ,TADIJA JURETA,OGNJEN CAREV,ANTE ROJE,MAGDALENA DRAGIČEVIĆ,IVICA MARINOVIĆ,JURO MARJANOVIĆ,ANĐELKO BARAČ,ANTO VIDOŠEVIĆ,LIST, društvo s ograničenom odgovornošću za reviziju i poslovne usluge,AŠČIĆ MONTAŽA za održavanje i trgovinu, društvo s ograničenom odgovornošću,INMONT društvo s ograničenom odgovornošću za montažu brodske opreme i industrijskih postrojenja</izvorni_sadrzaj>
    <derivirana_varijabla naziv="DomainObject.Predmet.StrankaNazivFormated_1">BRANKO PELIVAN,TONČI BRKULJ,ANTONIO BAŠĆEVAN,ANTE MILINA,STIPE GRČIĆ,MARKO TURIĆ,TONČI KOVAČEVIĆ,DUJE ŽUPIĆ,NEDJELJKO ŽIVALJIĆ,STIPE JELINČIĆ,TADIJA IVANOVIĆ,IVICA STRMO,ZVONKO MRAVAK,FRANO ŠIMIĆ,MARKO BAŠIĆ,TADIJA IVANOVIĆ,MIRJANA DRAGIČEVIĆ,ANTE BLAJIĆ,TADIJA JURETA,OGNJEN CAREV,ANTE ROJE,MAGDALENA DRAGIČEVIĆ,IVICA MARINOVIĆ,JURO MARJANOVIĆ,ANĐELKO BARAČ,ANTO VIDOŠEVIĆ,LIST, društvo s ograničenom odgovornošću za reviziju i poslovne usluge,AŠČIĆ MONTAŽA za održavanje i trgovinu, društvo s ograničenom odgovornošću,INMONT društvo s ograničenom odgovornošću za montažu brodske opreme i industrijskih postrojenja</derivirana_varijabla>
  </DomainObject.Predmet.StrankaNazivFormated>
  <DomainObject.Predmet.StrankaNazivFormatedOIB>
    <izvorni_sadrzaj>BRANKO PELIVAN, OIB 02177188338,TONČI BRKULJ, OIB 07051547568,ANTONIO BAŠĆEVAN, OIB 95962913493,ANTE MILINA, OIB 53787826933,STIPE GRČIĆ, OIB 78308873016,MARKO TURIĆ, OIB 94272061819,TONČI KOVAČEVIĆ, OIB 66561771753,DUJE ŽUPIĆ, OIB 95147026640,NEDJELJKO ŽIVALJIĆ, OIB 44812405096,STIPE JELINČIĆ, OIB 02809168202,TADIJA IVANOVIĆ, OIB 18270212671,IVICA STRMO, OIB 33759911066,ZVONKO MRAVAK, OIB 05165076615,FRANO ŠIMIĆ, OIB 32053692256,MARKO BAŠIĆ, OIB 46963829886,TADIJA IVANOVIĆ, OIB 18270212671,MIRJANA DRAGIČEVIĆ, OIB 56172619648,ANTE BLAJIĆ, OIB 52487219188,TADIJA JURETA, OIB 82211656269,OGNJEN CAREV, OIB 02566487993,ANTE ROJE, OIB 70453433126,MAGDALENA DRAGIČEVIĆ, OIB 84362063677,IVICA MARINOVIĆ, OIB 07240198525,JURO MARJANOVIĆ, OIB 92213565625,ANĐELKO BARAČ, OIB 83613918696,ANTO VIDOŠEVIĆ, OIB 82628111882,LIST, društvo s ograničenom odgovornošću za reviziju i poslovne usluge, OIB 01008232760,AŠČIĆ MONTAŽA za održavanje i trgovinu, društvo s ograničenom odgovornošću, OIB 56006104417,INMONT društvo s ograničenom odgovornošću za montažu brodske opreme i industrijskih postrojenja, OIB 07601803421</izvorni_sadrzaj>
    <derivirana_varijabla naziv="DomainObject.Predmet.StrankaNazivFormatedOIB_1">BRANKO PELIVAN, OIB 02177188338,TONČI BRKULJ, OIB 07051547568,ANTONIO BAŠĆEVAN, OIB 95962913493,ANTE MILINA, OIB 53787826933,STIPE GRČIĆ, OIB 78308873016,MARKO TURIĆ, OIB 94272061819,TONČI KOVAČEVIĆ, OIB 66561771753,DUJE ŽUPIĆ, OIB 95147026640,NEDJELJKO ŽIVALJIĆ, OIB 44812405096,STIPE JELINČIĆ, OIB 02809168202,TADIJA IVANOVIĆ, OIB 18270212671,IVICA STRMO, OIB 33759911066,ZVONKO MRAVAK, OIB 05165076615,FRANO ŠIMIĆ, OIB 32053692256,MARKO BAŠIĆ, OIB 46963829886,TADIJA IVANOVIĆ, OIB 18270212671,MIRJANA DRAGIČEVIĆ, OIB 56172619648,ANTE BLAJIĆ, OIB 52487219188,TADIJA JURETA, OIB 82211656269,OGNJEN CAREV, OIB 02566487993,ANTE ROJE, OIB 70453433126,MAGDALENA DRAGIČEVIĆ, OIB 84362063677,IVICA MARINOVIĆ, OIB 07240198525,JURO MARJANOVIĆ, OIB 92213565625,ANĐELKO BARAČ, OIB 83613918696,ANTO VIDOŠEVIĆ, OIB 82628111882,LIST, društvo s ograničenom odgovornošću za reviziju i poslovne usluge, OIB 01008232760,AŠČIĆ MONTAŽA za održavanje i trgovinu, društvo s ograničenom odgovornošću, OIB 56006104417,INMONT društvo s ograničenom odgovornošću za montažu brodske opreme i industrijskih postrojenja, OIB 07601803421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BRANKO PELIVAN</item>
      <item>TONČI BRKULJ</item>
      <item>ANTONIO BAŠĆEVAN</item>
      <item>ANTE MILINA</item>
      <item>STIPE GRČIĆ</item>
      <item>MARKO TURIĆ</item>
      <item>TONČI KOVAČEVIĆ</item>
      <item>DUJE ŽUPIĆ</item>
      <item>NEDJELJKO ŽIVALJIĆ</item>
      <item>STIPE JELINČIĆ</item>
      <item>TADIJA IVANOVIĆ</item>
      <item>IVICA STRMO</item>
      <item>ZVONKO MRAVAK</item>
      <item>FRANO ŠIMIĆ</item>
      <item>MARKO BAŠIĆ</item>
      <item>TADIJA IVANOVIĆ</item>
      <item>MIRJANA DRAGIČEVIĆ</item>
      <item>ANTE BLAJIĆ</item>
      <item>TADIJA JURETA</item>
      <item>OGNJEN CAREV</item>
      <item>ANTE ROJE</item>
      <item>MAGDALENA DRAGIČEVIĆ</item>
      <item>IVICA MARINOVIĆ</item>
      <item>JURO MARJANOVIĆ</item>
      <item>ANĐELKO BARAČ</item>
      <item>ANTO VIDOŠEVIĆ</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izvorni_sadrzaj>
    <derivirana_varijabla naziv="DomainObject.Predmet.StrankaListFormated_1">
      <item>BRANKO PELIVAN</item>
      <item>TONČI BRKULJ</item>
      <item>ANTONIO BAŠĆEVAN</item>
      <item>ANTE MILINA</item>
      <item>STIPE GRČIĆ</item>
      <item>MARKO TURIĆ</item>
      <item>TONČI KOVAČEVIĆ</item>
      <item>DUJE ŽUPIĆ</item>
      <item>NEDJELJKO ŽIVALJIĆ</item>
      <item>STIPE JELINČIĆ</item>
      <item>TADIJA IVANOVIĆ</item>
      <item>IVICA STRMO</item>
      <item>ZVONKO MRAVAK</item>
      <item>FRANO ŠIMIĆ</item>
      <item>MARKO BAŠIĆ</item>
      <item>TADIJA IVANOVIĆ</item>
      <item>MIRJANA DRAGIČEVIĆ</item>
      <item>ANTE BLAJIĆ</item>
      <item>TADIJA JURETA</item>
      <item>OGNJEN CAREV</item>
      <item>ANTE ROJE</item>
      <item>MAGDALENA DRAGIČEVIĆ</item>
      <item>IVICA MARINOVIĆ</item>
      <item>JURO MARJANOVIĆ</item>
      <item>ANĐELKO BARAČ</item>
      <item>ANTO VIDOŠEVIĆ</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derivirana_varijabla>
  </DomainObject.Predmet.StrankaListFormated>
  <DomainObject.Predmet.StrankaListFormatedOIB>
    <izvorni_sadrzaj>
      <item>BRANKO PELIVAN, OIB 02177188338</item>
      <item>TONČI BRKULJ, OIB 07051547568</item>
      <item>ANTONIO BAŠĆEVAN, OIB 95962913493</item>
      <item>ANTE MILINA, OIB 53787826933</item>
      <item>STIPE GRČIĆ, OIB 78308873016</item>
      <item>MARKO TURIĆ, OIB 94272061819</item>
      <item>TONČI KOVAČEVIĆ, OIB 66561771753</item>
      <item>DUJE ŽUPIĆ, OIB 95147026640</item>
      <item>NEDJELJKO ŽIVALJIĆ, OIB 44812405096</item>
      <item>STIPE JELINČIĆ, OIB 02809168202</item>
      <item>TADIJA IVANOVIĆ, OIB 18270212671</item>
      <item>IVICA STRMO, OIB 33759911066</item>
      <item>ZVONKO MRAVAK, OIB 05165076615</item>
      <item>FRANO ŠIMIĆ, OIB 32053692256</item>
      <item>MARKO BAŠIĆ, OIB 46963829886</item>
      <item>TADIJA IVANOVIĆ, OIB 18270212671</item>
      <item>MIRJANA DRAGIČEVIĆ, OIB 56172619648</item>
      <item>ANTE BLAJIĆ, OIB 52487219188</item>
      <item>TADIJA JURETA, OIB 82211656269</item>
      <item>OGNJEN CAREV, OIB 02566487993</item>
      <item>ANTE ROJE, OIB 70453433126</item>
      <item>MAGDALENA DRAGIČEVIĆ, OIB 84362063677</item>
      <item>IVICA MARINOVIĆ, OIB 07240198525</item>
      <item>JURO MARJANOVIĆ, OIB 92213565625</item>
      <item>ANĐELKO BARAČ, OIB 83613918696</item>
      <item>ANTO VIDOŠEVIĆ, OIB 82628111882</item>
      <item>LIST, društvo s ograničenom odgovornošću za reviziju i poslovne usluge, OIB 01008232760</item>
      <item>AŠČIĆ MONTAŽA za održavanje i trgovinu, društvo s ograničenom odgovornošću, OIB 56006104417</item>
      <item>INMONT društvo s ograničenom odgovornošću za montažu brodske opreme i industrijskih postrojenja, OIB 07601803421</item>
    </izvorni_sadrzaj>
    <derivirana_varijabla naziv="DomainObject.Predmet.StrankaListFormatedOIB_1">
      <item>BRANKO PELIVAN, OIB 02177188338</item>
      <item>TONČI BRKULJ, OIB 07051547568</item>
      <item>ANTONIO BAŠĆEVAN, OIB 95962913493</item>
      <item>ANTE MILINA, OIB 53787826933</item>
      <item>STIPE GRČIĆ, OIB 78308873016</item>
      <item>MARKO TURIĆ, OIB 94272061819</item>
      <item>TONČI KOVAČEVIĆ, OIB 66561771753</item>
      <item>DUJE ŽUPIĆ, OIB 95147026640</item>
      <item>NEDJELJKO ŽIVALJIĆ, OIB 44812405096</item>
      <item>STIPE JELINČIĆ, OIB 02809168202</item>
      <item>TADIJA IVANOVIĆ, OIB 18270212671</item>
      <item>IVICA STRMO, OIB 33759911066</item>
      <item>ZVONKO MRAVAK, OIB 05165076615</item>
      <item>FRANO ŠIMIĆ, OIB 32053692256</item>
      <item>MARKO BAŠIĆ, OIB 46963829886</item>
      <item>TADIJA IVANOVIĆ, OIB 18270212671</item>
      <item>MIRJANA DRAGIČEVIĆ, OIB 56172619648</item>
      <item>ANTE BLAJIĆ, OIB 52487219188</item>
      <item>TADIJA JURETA, OIB 82211656269</item>
      <item>OGNJEN CAREV, OIB 02566487993</item>
      <item>ANTE ROJE, OIB 70453433126</item>
      <item>MAGDALENA DRAGIČEVIĆ, OIB 84362063677</item>
      <item>IVICA MARINOVIĆ, OIB 07240198525</item>
      <item>JURO MARJANOVIĆ, OIB 92213565625</item>
      <item>ANĐELKO BARAČ, OIB 83613918696</item>
      <item>ANTO VIDOŠEVIĆ, OIB 82628111882</item>
      <item>LIST, društvo s ograničenom odgovornošću za reviziju i poslovne usluge, OIB 01008232760</item>
      <item>AŠČIĆ MONTAŽA za održavanje i trgovinu, društvo s ograničenom odgovornošću, OIB 56006104417</item>
      <item>INMONT društvo s ograničenom odgovornošću za montažu brodske opreme i industrijskih postrojenja, OIB 07601803421</item>
    </derivirana_varijabla>
  </DomainObject.Predmet.StrankaListFormatedOIB>
  <DomainObject.Predmet.StrankaListFormatedWithAdress>
    <izvorni_sadrzaj>
      <item>BRANKO PELIVAN, Cesta Kaštel Novi, Kaštel Novi</item>
      <item>TONČI BRKULJ, Terzićeva 9, Split</item>
      <item>ANTONIO BAŠĆEVAN, Hercegovačka 28, Split</item>
      <item>ANTE MILINA, Hrvatskih iseljenika, Split</item>
      <item>STIPE GRČIĆ, Jasensko 53, Sinj</item>
      <item>MARKO TURIĆ, Alkarska 50, Split</item>
      <item>TONČI KOVAČEVIĆ, Mažuranićevo šetalište 13, Split</item>
      <item>DUJE ŽUPIĆ, Put Župića 18, Sinj</item>
      <item>NEDJELJKO ŽIVALJIĆ, A. Starčevićeva 53, Trilj</item>
      <item>STIPE JELINČIĆ, Stjepana Gunjače 8, Sinj</item>
      <item>TADIJA IVANOVIĆ, Deankovićeva 34, Kaštel Štafilić</item>
      <item>IVICA STRMO, Čitluk bb, Sinj</item>
      <item>ZVONKO MRAVAK, Kranjčevićeva 15, Split</item>
      <item>FRANO ŠIMIĆ, Glavice bb, Sinj</item>
      <item>MARKO BAŠIĆ, Suhač bb, Sinj</item>
      <item>TADIJA IVANOVIĆ, Deankovićeva 34, Kaštel Štafilić</item>
      <item>MIRJANA DRAGIČEVIĆ, Jerčićeva 25, Kaštel Sućurac</item>
      <item>ANTE BLAJIĆ, Sarajevska 45, Split</item>
      <item>TADIJA JURETA, Tudorski put 42, OKRUG</item>
      <item>OGNJEN CAREV, Cesta dr. F. Tuđmana 21, Kaštel Gomilica</item>
      <item>ANTE ROJE, Smiljanićeva 29, Split</item>
      <item>MAGDALENA DRAGIČEVIĆ, Jerčićeva, Kaštel Sućurac</item>
      <item>IVICA MARINOVIĆ, Otok, OTOK</item>
      <item>JURO MARJANOVIĆ, Cesta dr. F. Tuđmana 79, KAŠTEL  GOMILICA</item>
      <item>ANĐELKO BARAČ, Jasensko 188, Sinj</item>
      <item>ANTO VIDOŠEVIĆ, Mosorska 8, Kaštel Gomilica</item>
      <item>LIST, društvo s ograničenom odgovornošću za reviziju i poslovne usluge, Hrvojeva 12, 21000 Split</item>
      <item>AŠČIĆ MONTAŽA za održavanje i trgovinu, društvo s ograničenom odgovornošću, Vrgoračka 1, 21000 Split</item>
      <item>INMONT društvo s ograničenom odgovornošću za montažu brodske opreme i industrijskih postrojenja, Medvidnjak/bb, 20260 Korčula</item>
    </izvorni_sadrzaj>
    <derivirana_varijabla naziv="DomainObject.Predmet.StrankaListFormatedWithAdress_1">
      <item>BRANKO PELIVAN, Cesta Kaštel Novi, Kaštel Novi</item>
      <item>TONČI BRKULJ, Terzićeva 9, Split</item>
      <item>ANTONIO BAŠĆEVAN, Hercegovačka 28, Split</item>
      <item>ANTE MILINA, Hrvatskih iseljenika, Split</item>
      <item>STIPE GRČIĆ, Jasensko 53, Sinj</item>
      <item>MARKO TURIĆ, Alkarska 50, Split</item>
      <item>TONČI KOVAČEVIĆ, Mažuranićevo šetalište 13, Split</item>
      <item>DUJE ŽUPIĆ, Put Župića 18, Sinj</item>
      <item>NEDJELJKO ŽIVALJIĆ, A. Starčevićeva 53, Trilj</item>
      <item>STIPE JELINČIĆ, Stjepana Gunjače 8, Sinj</item>
      <item>TADIJA IVANOVIĆ, Deankovićeva 34, Kaštel Štafilić</item>
      <item>IVICA STRMO, Čitluk bb, Sinj</item>
      <item>ZVONKO MRAVAK, Kranjčevićeva 15, Split</item>
      <item>FRANO ŠIMIĆ, Glavice bb, Sinj</item>
      <item>MARKO BAŠIĆ, Suhač bb, Sinj</item>
      <item>TADIJA IVANOVIĆ, Deankovićeva 34, Kaštel Štafilić</item>
      <item>MIRJANA DRAGIČEVIĆ, Jerčićeva 25, Kaštel Sućurac</item>
      <item>ANTE BLAJIĆ, Sarajevska 45, Split</item>
      <item>TADIJA JURETA, Tudorski put 42, OKRUG</item>
      <item>OGNJEN CAREV, Cesta dr. F. Tuđmana 21, Kaštel Gomilica</item>
      <item>ANTE ROJE, Smiljanićeva 29, Split</item>
      <item>MAGDALENA DRAGIČEVIĆ, Jerčićeva, Kaštel Sućurac</item>
      <item>IVICA MARINOVIĆ, Otok, OTOK</item>
      <item>JURO MARJANOVIĆ, Cesta dr. F. Tuđmana 79, KAŠTEL  GOMILICA</item>
      <item>ANĐELKO BARAČ, Jasensko 188, Sinj</item>
      <item>ANTO VIDOŠEVIĆ, Mosorska 8, Kaštel Gomilica</item>
      <item>LIST, društvo s ograničenom odgovornošću za reviziju i poslovne usluge, Hrvojeva 12, 21000 Split</item>
      <item>AŠČIĆ MONTAŽA za održavanje i trgovinu, društvo s ograničenom odgovornošću, Vrgoračka 1, 21000 Split</item>
      <item>INMONT društvo s ograničenom odgovornošću za montažu brodske opreme i industrijskih postrojenja, Medvidnjak/bb, 20260 Korčula</item>
    </derivirana_varijabla>
  </DomainObject.Predmet.StrankaListFormatedWithAdress>
  <DomainObject.Predmet.StrankaListFormatedWithAdressOIB>
    <izvorni_sadrzaj>
      <item>BRANKO PELIVAN, OIB 02177188338, Cesta Kaštel Novi, Kaštel Novi</item>
      <item>TONČI BRKULJ, OIB 07051547568, Terzićeva 9, Split</item>
      <item>ANTONIO BAŠĆEVAN, OIB 95962913493, Hercegovačka 28, Split</item>
      <item>ANTE MILINA, OIB 53787826933, Hrvatskih iseljenika, Split</item>
      <item>STIPE GRČIĆ, OIB 78308873016, Jasensko 53, Sinj</item>
      <item>MARKO TURIĆ, OIB 94272061819, Alkarska 50, Split</item>
      <item>TONČI KOVAČEVIĆ, OIB 66561771753, Mažuranićevo šetalište 13, Split</item>
      <item>DUJE ŽUPIĆ, OIB 95147026640, Put Župića 18, Sinj</item>
      <item>NEDJELJKO ŽIVALJIĆ, OIB 44812405096, A. Starčevićeva 53, Trilj</item>
      <item>STIPE JELINČIĆ, OIB 02809168202, Stjepana Gunjače 8, Sinj</item>
      <item>TADIJA IVANOVIĆ, OIB 18270212671, Deankovićeva 34, Kaštel Štafilić</item>
      <item>IVICA STRMO, OIB 33759911066, Čitluk bb, Sinj</item>
      <item>ZVONKO MRAVAK, OIB 05165076615, Kranjčevićeva 15, Split</item>
      <item>FRANO ŠIMIĆ, OIB 32053692256, Glavice bb, Sinj</item>
      <item>MARKO BAŠIĆ, OIB 46963829886, Suhač bb, Sinj</item>
      <item>TADIJA IVANOVIĆ, OIB 18270212671, Deankovićeva 34, Kaštel Štafilić</item>
      <item>MIRJANA DRAGIČEVIĆ, OIB 56172619648, Jerčićeva 25, Kaštel Sućurac</item>
      <item>ANTE BLAJIĆ, OIB 52487219188, Sarajevska 45, Split</item>
      <item>TADIJA JURETA, OIB 82211656269, Tudorski put 42, OKRUG</item>
      <item>OGNJEN CAREV, OIB 02566487993, Cesta dr. F. Tuđmana 21, Kaštel Gomilica</item>
      <item>ANTE ROJE, OIB 70453433126, Smiljanićeva 29, Split</item>
      <item>MAGDALENA DRAGIČEVIĆ, OIB 84362063677, Jerčićeva, Kaštel Sućurac</item>
      <item>IVICA MARINOVIĆ, OIB 07240198525, Otok, OTOK</item>
      <item>JURO MARJANOVIĆ, OIB 92213565625, Cesta dr. F. Tuđmana 79, KAŠTEL  GOMILICA</item>
      <item>ANĐELKO BARAČ, OIB 83613918696, Jasensko 188, Sinj</item>
      <item>ANTO VIDOŠEVIĆ, OIB 82628111882, Mosorska 8, Kaštel Gomilica</item>
      <item>LIST, društvo s ograničenom odgovornošću za reviziju i poslovne usluge, OIB 01008232760, Hrvojeva 12, 21000 Split</item>
      <item>AŠČIĆ MONTAŽA za održavanje i trgovinu, društvo s ograničenom odgovornošću, OIB 56006104417, Vrgoračka 1, 21000 Split</item>
      <item>INMONT društvo s ograničenom odgovornošću za montažu brodske opreme i industrijskih postrojenja, OIB 07601803421, Medvidnjak/bb, 20260 Korčula</item>
    </izvorni_sadrzaj>
    <derivirana_varijabla naziv="DomainObject.Predmet.StrankaListFormatedWithAdressOIB_1">
      <item>BRANKO PELIVAN, OIB 02177188338, Cesta Kaštel Novi, Kaštel Novi</item>
      <item>TONČI BRKULJ, OIB 07051547568, Terzićeva 9, Split</item>
      <item>ANTONIO BAŠĆEVAN, OIB 95962913493, Hercegovačka 28, Split</item>
      <item>ANTE MILINA, OIB 53787826933, Hrvatskih iseljenika, Split</item>
      <item>STIPE GRČIĆ, OIB 78308873016, Jasensko 53, Sinj</item>
      <item>MARKO TURIĆ, OIB 94272061819, Alkarska 50, Split</item>
      <item>TONČI KOVAČEVIĆ, OIB 66561771753, Mažuranićevo šetalište 13, Split</item>
      <item>DUJE ŽUPIĆ, OIB 95147026640, Put Župića 18, Sinj</item>
      <item>NEDJELJKO ŽIVALJIĆ, OIB 44812405096, A. Starčevićeva 53, Trilj</item>
      <item>STIPE JELINČIĆ, OIB 02809168202, Stjepana Gunjače 8, Sinj</item>
      <item>TADIJA IVANOVIĆ, OIB 18270212671, Deankovićeva 34, Kaštel Štafilić</item>
      <item>IVICA STRMO, OIB 33759911066, Čitluk bb, Sinj</item>
      <item>ZVONKO MRAVAK, OIB 05165076615, Kranjčevićeva 15, Split</item>
      <item>FRANO ŠIMIĆ, OIB 32053692256, Glavice bb, Sinj</item>
      <item>MARKO BAŠIĆ, OIB 46963829886, Suhač bb, Sinj</item>
      <item>TADIJA IVANOVIĆ, OIB 18270212671, Deankovićeva 34, Kaštel Štafilić</item>
      <item>MIRJANA DRAGIČEVIĆ, OIB 56172619648, Jerčićeva 25, Kaštel Sućurac</item>
      <item>ANTE BLAJIĆ, OIB 52487219188, Sarajevska 45, Split</item>
      <item>TADIJA JURETA, OIB 82211656269, Tudorski put 42, OKRUG</item>
      <item>OGNJEN CAREV, OIB 02566487993, Cesta dr. F. Tuđmana 21, Kaštel Gomilica</item>
      <item>ANTE ROJE, OIB 70453433126, Smiljanićeva 29, Split</item>
      <item>MAGDALENA DRAGIČEVIĆ, OIB 84362063677, Jerčićeva, Kaštel Sućurac</item>
      <item>IVICA MARINOVIĆ, OIB 07240198525, Otok, OTOK</item>
      <item>JURO MARJANOVIĆ, OIB 92213565625, Cesta dr. F. Tuđmana 79, KAŠTEL  GOMILICA</item>
      <item>ANĐELKO BARAČ, OIB 83613918696, Jasensko 188, Sinj</item>
      <item>ANTO VIDOŠEVIĆ, OIB 82628111882, Mosorska 8, Kaštel Gomilica</item>
      <item>LIST, društvo s ograničenom odgovornošću za reviziju i poslovne usluge, OIB 01008232760, Hrvojeva 12, 21000 Split</item>
      <item>AŠČIĆ MONTAŽA za održavanje i trgovinu, društvo s ograničenom odgovornošću, OIB 56006104417, Vrgoračka 1, 21000 Split</item>
      <item>INMONT društvo s ograničenom odgovornošću za montažu brodske opreme i industrijskih postrojenja, OIB 07601803421, Medvidnjak/bb, 20260 Korčula</item>
    </derivirana_varijabla>
  </DomainObject.Predmet.StrankaListFormatedWithAdressOIB>
  <DomainObject.Predmet.StrankaListNazivFormated>
    <izvorni_sadrzaj>
      <item>BRANKO PELIVAN</item>
      <item>TONČI BRKULJ</item>
      <item>ANTONIO BAŠĆEVAN</item>
      <item>ANTE MILINA</item>
      <item>STIPE GRČIĆ</item>
      <item>MARKO TURIĆ</item>
      <item>TONČI KOVAČEVIĆ</item>
      <item>DUJE ŽUPIĆ</item>
      <item>NEDJELJKO ŽIVALJIĆ</item>
      <item>STIPE JELINČIĆ</item>
      <item>TADIJA IVANOVIĆ</item>
      <item>IVICA STRMO</item>
      <item>ZVONKO MRAVAK</item>
      <item>FRANO ŠIMIĆ</item>
      <item>MARKO BAŠIĆ</item>
      <item>TADIJA IVANOVIĆ</item>
      <item>MIRJANA DRAGIČEVIĆ</item>
      <item>ANTE BLAJIĆ</item>
      <item>TADIJA JURETA</item>
      <item>OGNJEN CAREV</item>
      <item>ANTE ROJE</item>
      <item>MAGDALENA DRAGIČEVIĆ</item>
      <item>IVICA MARINOVIĆ</item>
      <item>JURO MARJANOVIĆ</item>
      <item>ANĐELKO BARAČ</item>
      <item>ANTO VIDOŠEVIĆ</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izvorni_sadrzaj>
    <derivirana_varijabla naziv="DomainObject.Predmet.StrankaListNazivFormated_1">
      <item>BRANKO PELIVAN</item>
      <item>TONČI BRKULJ</item>
      <item>ANTONIO BAŠĆEVAN</item>
      <item>ANTE MILINA</item>
      <item>STIPE GRČIĆ</item>
      <item>MARKO TURIĆ</item>
      <item>TONČI KOVAČEVIĆ</item>
      <item>DUJE ŽUPIĆ</item>
      <item>NEDJELJKO ŽIVALJIĆ</item>
      <item>STIPE JELINČIĆ</item>
      <item>TADIJA IVANOVIĆ</item>
      <item>IVICA STRMO</item>
      <item>ZVONKO MRAVAK</item>
      <item>FRANO ŠIMIĆ</item>
      <item>MARKO BAŠIĆ</item>
      <item>TADIJA IVANOVIĆ</item>
      <item>MIRJANA DRAGIČEVIĆ</item>
      <item>ANTE BLAJIĆ</item>
      <item>TADIJA JURETA</item>
      <item>OGNJEN CAREV</item>
      <item>ANTE ROJE</item>
      <item>MAGDALENA DRAGIČEVIĆ</item>
      <item>IVICA MARINOVIĆ</item>
      <item>JURO MARJANOVIĆ</item>
      <item>ANĐELKO BARAČ</item>
      <item>ANTO VIDOŠEVIĆ</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derivirana_varijabla>
  </DomainObject.Predmet.StrankaListNazivFormated>
  <DomainObject.Predmet.StrankaListNazivFormatedOIB>
    <izvorni_sadrzaj>
      <item>BRANKO PELIVAN, OIB 02177188338</item>
      <item>TONČI BRKULJ, OIB 07051547568</item>
      <item>ANTONIO BAŠĆEVAN, OIB 95962913493</item>
      <item>ANTE MILINA, OIB 53787826933</item>
      <item>STIPE GRČIĆ, OIB 78308873016</item>
      <item>MARKO TURIĆ, OIB 94272061819</item>
      <item>TONČI KOVAČEVIĆ, OIB 66561771753</item>
      <item>DUJE ŽUPIĆ, OIB 95147026640</item>
      <item>NEDJELJKO ŽIVALJIĆ, OIB 44812405096</item>
      <item>STIPE JELINČIĆ, OIB 02809168202</item>
      <item>TADIJA IVANOVIĆ, OIB 18270212671</item>
      <item>IVICA STRMO, OIB 33759911066</item>
      <item>ZVONKO MRAVAK, OIB 05165076615</item>
      <item>FRANO ŠIMIĆ, OIB 32053692256</item>
      <item>MARKO BAŠIĆ, OIB 46963829886</item>
      <item>TADIJA IVANOVIĆ, OIB 18270212671</item>
      <item>MIRJANA DRAGIČEVIĆ, OIB 56172619648</item>
      <item>ANTE BLAJIĆ, OIB 52487219188</item>
      <item>TADIJA JURETA, OIB 82211656269</item>
      <item>OGNJEN CAREV, OIB 02566487993</item>
      <item>ANTE ROJE, OIB 70453433126</item>
      <item>MAGDALENA DRAGIČEVIĆ, OIB 84362063677</item>
      <item>IVICA MARINOVIĆ, OIB 07240198525</item>
      <item>JURO MARJANOVIĆ, OIB 92213565625</item>
      <item>ANĐELKO BARAČ, OIB 83613918696</item>
      <item>ANTO VIDOŠEVIĆ, OIB 82628111882</item>
      <item>LIST, društvo s ograničenom odgovornošću za reviziju i poslovne usluge, OIB 01008232760</item>
      <item>AŠČIĆ MONTAŽA za održavanje i trgovinu, društvo s ograničenom odgovornošću, OIB 56006104417</item>
      <item>INMONT društvo s ograničenom odgovornošću za montažu brodske opreme i industrijskih postrojenja, OIB 07601803421</item>
    </izvorni_sadrzaj>
    <derivirana_varijabla naziv="DomainObject.Predmet.StrankaListNazivFormatedOIB_1">
      <item>BRANKO PELIVAN, OIB 02177188338</item>
      <item>TONČI BRKULJ, OIB 07051547568</item>
      <item>ANTONIO BAŠĆEVAN, OIB 95962913493</item>
      <item>ANTE MILINA, OIB 53787826933</item>
      <item>STIPE GRČIĆ, OIB 78308873016</item>
      <item>MARKO TURIĆ, OIB 94272061819</item>
      <item>TONČI KOVAČEVIĆ, OIB 66561771753</item>
      <item>DUJE ŽUPIĆ, OIB 95147026640</item>
      <item>NEDJELJKO ŽIVALJIĆ, OIB 44812405096</item>
      <item>STIPE JELINČIĆ, OIB 02809168202</item>
      <item>TADIJA IVANOVIĆ, OIB 18270212671</item>
      <item>IVICA STRMO, OIB 33759911066</item>
      <item>ZVONKO MRAVAK, OIB 05165076615</item>
      <item>FRANO ŠIMIĆ, OIB 32053692256</item>
      <item>MARKO BAŠIĆ, OIB 46963829886</item>
      <item>TADIJA IVANOVIĆ, OIB 18270212671</item>
      <item>MIRJANA DRAGIČEVIĆ, OIB 56172619648</item>
      <item>ANTE BLAJIĆ, OIB 52487219188</item>
      <item>TADIJA JURETA, OIB 82211656269</item>
      <item>OGNJEN CAREV, OIB 02566487993</item>
      <item>ANTE ROJE, OIB 70453433126</item>
      <item>MAGDALENA DRAGIČEVIĆ, OIB 84362063677</item>
      <item>IVICA MARINOVIĆ, OIB 07240198525</item>
      <item>JURO MARJANOVIĆ, OIB 92213565625</item>
      <item>ANĐELKO BARAČ, OIB 83613918696</item>
      <item>ANTO VIDOŠEVIĆ, OIB 82628111882</item>
      <item>LIST, društvo s ograničenom odgovornošću za reviziju i poslovne usluge, OIB 01008232760</item>
      <item>AŠČIĆ MONTAŽA za održavanje i trgovinu, društvo s ograničenom odgovornošću, OIB 56006104417</item>
      <item>INMONT društvo s ograničenom odgovornošću za montažu brodske opreme i industrijskih postrojenja, OIB 07601803421</item>
    </derivirana_varijabla>
  </DomainObject.Predmet.StrankaListNazivFormatedOIB>
  <DomainObject.Predmet.ProtuStrankaListFormated>
    <izvorni_sadrzaj>
      <item>REMONT društvo s ograničenom odgovornošću za proizvodnju, montažu, održavanje i popravak strojeva, vozila, uređaja i izra</item>
    </izvorni_sadrzaj>
    <derivirana_varijabla naziv="DomainObject.Predmet.ProtuStrankaListFormated_1">
      <item>REMONT društvo s ograničenom odgovornošću za proizvodnju, montažu, održavanje i popravak strojeva, vozila, uređaja i izra</item>
    </derivirana_varijabla>
  </DomainObject.Predmet.ProtuStrankaListFormated>
  <DomainObject.Predmet.ProtuStrankaListFormatedOIB>
    <izvorni_sadrzaj>
      <item>REMONT društvo s ograničenom odgovornošću za proizvodnju, montažu, održavanje i popravak strojeva, vozila, uređaja i izra, OIB 68419353480</item>
    </izvorni_sadrzaj>
    <derivirana_varijabla naziv="DomainObject.Predmet.ProtuStrankaListFormatedOIB_1">
      <item>REMONT društvo s ograničenom odgovornošću za proizvodnju, montažu, održavanje i popravak strojeva, vozila, uređaja i izra, OIB 68419353480</item>
    </derivirana_varijabla>
  </DomainObject.Predmet.ProtuStrankaListFormatedOIB>
  <DomainObject.Predmet.ProtuStrankaListFormatedWithAdress>
    <izvorni_sadrzaj>
      <item>REMONT društvo s ograničenom odgovornošću za proizvodnju, montažu, održavanje i popravak strojeva, vozila, uređaja i izra, Cesta dr. Franje Tuđmana/bb, Kaštel Sućurac</item>
    </izvorni_sadrzaj>
    <derivirana_varijabla naziv="DomainObject.Predmet.ProtuStrankaListFormatedWithAdress_1">
      <item>REMONT društvo s ograničenom odgovornošću za proizvodnju, montažu, održavanje i popravak strojeva, vozila, uređaja i izra, Cesta dr. Franje Tuđmana/bb, Kaštel Sućurac</item>
    </derivirana_varijabla>
  </DomainObject.Predmet.ProtuStrankaListFormatedWithAdress>
  <DomainObject.Predmet.ProtuStrankaListFormatedWithAdressOIB>
    <izvorni_sadrzaj>
      <item>REMONT društvo s ograničenom odgovornošću za proizvodnju, montažu, održavanje i popravak strojeva, vozila, uređaja i izra, OIB 68419353480, Cesta dr. Franje Tuđmana/bb, Kaštel Sućurac</item>
    </izvorni_sadrzaj>
    <derivirana_varijabla naziv="DomainObject.Predmet.ProtuStrankaListFormatedWithAdressOIB_1">
      <item>REMONT društvo s ograničenom odgovornošću za proizvodnju, montažu, održavanje i popravak strojeva, vozila, uređaja i izra, OIB 68419353480, Cesta dr. Franje Tuđmana/bb, Kaštel Sućurac</item>
    </derivirana_varijabla>
  </DomainObject.Predmet.ProtuStrankaListFormatedWithAdressOIB>
  <DomainObject.Predmet.ProtuStrankaListNazivFormated>
    <izvorni_sadrzaj>
      <item>REMONT društvo s ograničenom odgovornošću za proizvodnju, montažu, održavanje i popravak strojeva, vozila, uređaja i izra</item>
    </izvorni_sadrzaj>
    <derivirana_varijabla naziv="DomainObject.Predmet.ProtuStrankaListNazivFormated_1">
      <item>REMONT društvo s ograničenom odgovornošću za proizvodnju, montažu, održavanje i popravak strojeva, vozila, uređaja i izra</item>
    </derivirana_varijabla>
  </DomainObject.Predmet.ProtuStrankaListNazivFormated>
  <DomainObject.Predmet.ProtuStrankaListNazivFormatedOIB>
    <izvorni_sadrzaj>
      <item>REMONT društvo s ograničenom odgovornošću za proizvodnju, montažu, održavanje i popravak strojeva, vozila, uređaja i izra, OIB 68419353480</item>
    </izvorni_sadrzaj>
    <derivirana_varijabla naziv="DomainObject.Predmet.ProtuStrankaListNazivFormatedOIB_1">
      <item>REMONT društvo s ograničenom odgovornošću za proizvodnju, montažu, održavanje i popravak strojeva, vozila, uređaja i izra, OIB 68419353480</item>
    </derivirana_varijabla>
  </DomainObject.Predmet.ProtuStrankaListNazivFormatedOIB>
  <DomainObject.Predmet.OstaliListFormated>
    <izvorni_sadrzaj>
      <item>MARKO BITANGA</item>
    </izvorni_sadrzaj>
    <derivirana_varijabla naziv="DomainObject.Predmet.OstaliListFormated_1">
      <item>MARKO BITANGA</item>
    </derivirana_varijabla>
  </DomainObject.Predmet.OstaliListFormated>
  <DomainObject.Predmet.OstaliListFormatedOIB>
    <izvorni_sadrzaj>
      <item>MARKO BITANGA, OIB 53393072664</item>
    </izvorni_sadrzaj>
    <derivirana_varijabla naziv="DomainObject.Predmet.OstaliListFormatedOIB_1">
      <item>MARKO BITANGA, OIB 53393072664</item>
    </derivirana_varijabla>
  </DomainObject.Predmet.OstaliListFormatedOIB>
  <DomainObject.Predmet.OstaliListFormatedWithAdress>
    <izvorni_sadrzaj>
      <item>MARKO BITANGA, Radićeva 49, 21312 Podstrana</item>
    </izvorni_sadrzaj>
    <derivirana_varijabla naziv="DomainObject.Predmet.OstaliListFormatedWithAdress_1">
      <item>MARKO BITANGA, Radićeva 49, 21312 Podstrana</item>
    </derivirana_varijabla>
  </DomainObject.Predmet.OstaliListFormatedWithAdress>
  <DomainObject.Predmet.OstaliListFormatedWithAdressOIB>
    <izvorni_sadrzaj>
      <item>MARKO BITANGA, OIB 53393072664, Radićeva 49, 21312 Podstrana</item>
    </izvorni_sadrzaj>
    <derivirana_varijabla naziv="DomainObject.Predmet.OstaliListFormatedWithAdressOIB_1">
      <item>MARKO BITANGA, OIB 53393072664, Radićeva 49, 21312 Podstrana</item>
    </derivirana_varijabla>
  </DomainObject.Predmet.OstaliListFormatedWithAdressOIB>
  <DomainObject.Predmet.OstaliListNazivFormated>
    <izvorni_sadrzaj>
      <item>MARKO BITANGA</item>
    </izvorni_sadrzaj>
    <derivirana_varijabla naziv="DomainObject.Predmet.OstaliListNazivFormated_1">
      <item>MARKO BITANGA</item>
    </derivirana_varijabla>
  </DomainObject.Predmet.OstaliListNazivFormated>
  <DomainObject.Predmet.OstaliListNazivFormatedOIB>
    <izvorni_sadrzaj>
      <item>MARKO BITANGA, OIB 53393072664</item>
    </izvorni_sadrzaj>
    <derivirana_varijabla naziv="DomainObject.Predmet.OstaliListNazivFormatedOIB_1">
      <item>MARKO BITANGA, OIB 53393072664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studenog 2015.</izvorni_sadrzaj>
    <derivirana_varijabla naziv="DomainObject.Datum_1">26. studenog 2015.</derivirana_varijabla>
  </DomainObject.Datum>
  <DomainObject.PoslovniBrojDokumenta>
    <izvorni_sadrzaj/>
    <derivirana_varijabla naziv="DomainObject.PoslovniBrojDokumenta_1"/>
  </DomainObject.PoslovniBrojDokumenta>
  <DomainObject.Predmet.StrankaIDrugi>
    <izvorni_sadrzaj>ANTE ROJE i dr.</izvorni_sadrzaj>
    <derivirana_varijabla naziv="DomainObject.Predmet.StrankaIDrugi_1">ANTE ROJE i dr.</derivirana_varijabla>
  </DomainObject.Predmet.StrankaIDrugi>
  <DomainObject.Predmet.ProtustrankaIDrugi>
    <izvorni_sadrzaj>REMONT društvo s ograničenom odgovornošću za proizvodnju, montažu, održavanje i popravak strojeva, vozila, uređaja i izra</izvorni_sadrzaj>
    <derivirana_varijabla naziv="DomainObject.Predmet.ProtustrankaIDrugi_1">REMONT društvo s ograničenom odgovornošću za proizvodnju, montažu, održavanje i popravak strojeva, vozila, uređaja i izra</derivirana_varijabla>
  </DomainObject.Predmet.ProtustrankaIDrugi>
  <DomainObject.Predmet.StrankaIDrugiAdressOIB>
    <izvorni_sadrzaj>ANTE ROJE, OIB 70453433126, Smiljanićeva 29, Split i dr.</izvorni_sadrzaj>
    <derivirana_varijabla naziv="DomainObject.Predmet.StrankaIDrugiAdressOIB_1">ANTE ROJE, OIB 70453433126, Smiljanićeva 29, Split i dr.</derivirana_varijabla>
  </DomainObject.Predmet.StrankaIDrugiAdressOIB>
  <DomainObject.Predmet.ProtustrankaIDrugiAdressOIB>
    <izvorni_sadrzaj>REMONT društvo s ograničenom odgovornošću za proizvodnju, montažu, održavanje i popravak strojeva, vozila, uređaja i izra, OIB 68419353480, Cesta dr. Franje Tuđmana/bb, Kaštel Sućurac</izvorni_sadrzaj>
    <derivirana_varijabla naziv="DomainObject.Predmet.ProtustrankaIDrugiAdressOIB_1">REMONT društvo s ograničenom odgovornošću za proizvodnju, montažu, održavanje i popravak strojeva, vozila, uređaja i izra, OIB 68419353480, Cesta dr. Franje Tuđmana/bb,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BRANKO PELIVAN</item>
      <item>TONČI BRKULJ</item>
      <item>ANTONIO BAŠĆEVAN</item>
      <item>ANTE MILINA</item>
      <item>STIPE GRČIĆ</item>
      <item>MARKO TURIĆ</item>
      <item>TONČI KOVAČEVIĆ</item>
      <item>DUJE ŽUPIĆ</item>
      <item>NEDJELJKO ŽIVALJIĆ</item>
      <item>STIPE JELINČIĆ</item>
      <item>TADIJA IVANOVIĆ</item>
      <item>IVICA STRMO</item>
      <item>ZVONKO MRAVAK</item>
      <item>FRANO ŠIMIĆ</item>
      <item>MARKO BAŠIĆ</item>
      <item>TADIJA IVANOVIĆ</item>
      <item>MIRJANA DRAGIČEVIĆ</item>
      <item>REMONT društvo s ograničenom odgovornošću za proizvodnju, montažu, održavanje i popravak strojeva, vozila, uređaja i izra</item>
      <item>ANTE BLAJIĆ</item>
      <item>TADIJA JURETA</item>
      <item>OGNJEN CAREV</item>
      <item>ANTE ROJE</item>
      <item>MAGDALENA DRAGIČEVIĆ</item>
      <item>IVICA MARINOVIĆ</item>
      <item>JURO MARJANOVIĆ</item>
      <item>ANĐELKO BARAČ</item>
      <item>ANTO VIDOŠEVIĆ</item>
      <item>MARKO BITANGA</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izvorni_sadrzaj>
    <derivirana_varijabla naziv="DomainObject.Predmet.SudioniciListNaziv_1">
      <item>BRANKO PELIVAN</item>
      <item>TONČI BRKULJ</item>
      <item>ANTONIO BAŠĆEVAN</item>
      <item>ANTE MILINA</item>
      <item>STIPE GRČIĆ</item>
      <item>MARKO TURIĆ</item>
      <item>TONČI KOVAČEVIĆ</item>
      <item>DUJE ŽUPIĆ</item>
      <item>NEDJELJKO ŽIVALJIĆ</item>
      <item>STIPE JELINČIĆ</item>
      <item>TADIJA IVANOVIĆ</item>
      <item>IVICA STRMO</item>
      <item>ZVONKO MRAVAK</item>
      <item>FRANO ŠIMIĆ</item>
      <item>MARKO BAŠIĆ</item>
      <item>TADIJA IVANOVIĆ</item>
      <item>MIRJANA DRAGIČEVIĆ</item>
      <item>REMONT društvo s ograničenom odgovornošću za proizvodnju, montažu, održavanje i popravak strojeva, vozila, uređaja i izra</item>
      <item>ANTE BLAJIĆ</item>
      <item>TADIJA JURETA</item>
      <item>OGNJEN CAREV</item>
      <item>ANTE ROJE</item>
      <item>MAGDALENA DRAGIČEVIĆ</item>
      <item>IVICA MARINOVIĆ</item>
      <item>JURO MARJANOVIĆ</item>
      <item>ANĐELKO BARAČ</item>
      <item>ANTO VIDOŠEVIĆ</item>
      <item>MARKO BITANGA</item>
      <item>LIST, društvo s ograničenom odgovornošću za reviziju i poslovne usluge</item>
      <item>AŠČIĆ MONTAŽA za održavanje i trgovinu, društvo s ograničenom odgovornošću</item>
      <item>INMONT društvo s ograničenom odgovornošću za montažu brodske opreme i industrijskih postrojenja</item>
    </derivirana_varijabla>
  </DomainObject.Predmet.SudioniciListNaziv>
  <DomainObject.Predmet.SudioniciListAdressOIB>
    <izvorni_sadrzaj>
      <item>BRANKO PELIVAN, OIB 02177188338, Cesta Kaštel Novi,Kaštel Novi</item>
      <item>TONČI BRKULJ, OIB 07051547568, Terzićeva 9,Split</item>
      <item>ANTONIO BAŠĆEVAN, OIB 95962913493, Hercegovačka 28,Split</item>
      <item>ANTE MILINA, OIB 53787826933, Hrvatskih iseljenika,Split</item>
      <item>STIPE GRČIĆ, OIB 78308873016, Jasensko 53,Sinj</item>
      <item>MARKO TURIĆ, OIB 94272061819, Alkarska 50,Split</item>
      <item>TONČI KOVAČEVIĆ, OIB 66561771753, Mažuranićevo šetalište 13,Split</item>
      <item>DUJE ŽUPIĆ, OIB 95147026640, Put Župića 18,Sinj</item>
      <item>NEDJELJKO ŽIVALJIĆ, OIB 44812405096, A. Starčevićeva 53,Trilj</item>
      <item>STIPE JELINČIĆ, OIB 02809168202, Stjepana Gunjače 8,Sinj</item>
      <item>TADIJA IVANOVIĆ, OIB 18270212671, Deankovićeva 34,Kaštel Štafilić</item>
      <item>IVICA STRMO, OIB 33759911066, Čitluk bb,Sinj</item>
      <item>ZVONKO MRAVAK, OIB 05165076615, Kranjčevićeva 15,Split</item>
      <item>FRANO ŠIMIĆ, OIB 32053692256, Glavice bb,Sinj</item>
      <item>MARKO BAŠIĆ, OIB 46963829886, Suhač bb,Sinj</item>
      <item>TADIJA IVANOVIĆ, OIB 18270212671, Deankovićeva 34,Kaštel Štafilić</item>
      <item>MIRJANA DRAGIČEVIĆ, OIB 56172619648, Jerčićeva 25,Kaštel Sućurac</item>
      <item>REMONT društvo s ograničenom odgovornošću za proizvodnju, montažu, održavanje i popravak strojeva, vozila, uređaja i izra, OIB 68419353480, Cesta dr. Franje Tuđmana/bb,Kaštel Sućurac</item>
      <item>ANTE BLAJIĆ, OIB 52487219188, Sarajevska 45,Split</item>
      <item>TADIJA JURETA, OIB 82211656269, Tudorski put 42,OKRUG</item>
      <item>OGNJEN CAREV, OIB 02566487993, Cesta dr. F. Tuđmana 21,Kaštel Gomilica</item>
      <item>ANTE ROJE, OIB 70453433126, Smiljanićeva 29,Split</item>
      <item>MAGDALENA DRAGIČEVIĆ, OIB 84362063677, Jerčićeva,Kaštel Sućurac</item>
      <item>IVICA MARINOVIĆ, OIB 07240198525, Otok,OTOK</item>
      <item>JURO MARJANOVIĆ, OIB 92213565625, Cesta dr. F. Tuđmana 79,KAŠTEL  GOMILICA</item>
      <item>ANĐELKO BARAČ, OIB 83613918696, Jasensko 188,Sinj</item>
      <item>ANTO VIDOŠEVIĆ, OIB 82628111882, Mosorska 8,Kaštel Gomilica</item>
      <item>MARKO BITANGA, OIB 53393072664, Radićeva 49,21312 Podstrana</item>
      <item>LIST, društvo s ograničenom odgovornošću za reviziju i poslovne usluge, OIB 01008232760, Hrvojeva 12,21000 Split</item>
      <item>AŠČIĆ MONTAŽA za održavanje i trgovinu, društvo s ograničenom odgovornošću, OIB 56006104417, Vrgoračka 1,21000 Split</item>
      <item>INMONT društvo s ograničenom odgovornošću za montažu brodske opreme i industrijskih postrojenja, OIB 07601803421, Medvidnjak/bb,20260 Korčula</item>
    </izvorni_sadrzaj>
    <derivirana_varijabla naziv="DomainObject.Predmet.SudioniciListAdressOIB_1">
      <item>BRANKO PELIVAN, OIB 02177188338, Cesta Kaštel Novi,Kaštel Novi</item>
      <item>TONČI BRKULJ, OIB 07051547568, Terzićeva 9,Split</item>
      <item>ANTONIO BAŠĆEVAN, OIB 95962913493, Hercegovačka 28,Split</item>
      <item>ANTE MILINA, OIB 53787826933, Hrvatskih iseljenika,Split</item>
      <item>STIPE GRČIĆ, OIB 78308873016, Jasensko 53,Sinj</item>
      <item>MARKO TURIĆ, OIB 94272061819, Alkarska 50,Split</item>
      <item>TONČI KOVAČEVIĆ, OIB 66561771753, Mažuranićevo šetalište 13,Split</item>
      <item>DUJE ŽUPIĆ, OIB 95147026640, Put Župića 18,Sinj</item>
      <item>NEDJELJKO ŽIVALJIĆ, OIB 44812405096, A. Starčevićeva 53,Trilj</item>
      <item>STIPE JELINČIĆ, OIB 02809168202, Stjepana Gunjače 8,Sinj</item>
      <item>TADIJA IVANOVIĆ, OIB 18270212671, Deankovićeva 34,Kaštel Štafilić</item>
      <item>IVICA STRMO, OIB 33759911066, Čitluk bb,Sinj</item>
      <item>ZVONKO MRAVAK, OIB 05165076615, Kranjčevićeva 15,Split</item>
      <item>FRANO ŠIMIĆ, OIB 32053692256, Glavice bb,Sinj</item>
      <item>MARKO BAŠIĆ, OIB 46963829886, Suhač bb,Sinj</item>
      <item>TADIJA IVANOVIĆ, OIB 18270212671, Deankovićeva 34,Kaštel Štafilić</item>
      <item>MIRJANA DRAGIČEVIĆ, OIB 56172619648, Jerčićeva 25,Kaštel Sućurac</item>
      <item>REMONT društvo s ograničenom odgovornošću za proizvodnju, montažu, održavanje i popravak strojeva, vozila, uređaja i izra, OIB 68419353480, Cesta dr. Franje Tuđmana/bb,Kaštel Sućurac</item>
      <item>ANTE BLAJIĆ, OIB 52487219188, Sarajevska 45,Split</item>
      <item>TADIJA JURETA, OIB 82211656269, Tudorski put 42,OKRUG</item>
      <item>OGNJEN CAREV, OIB 02566487993, Cesta dr. F. Tuđmana 21,Kaštel Gomilica</item>
      <item>ANTE ROJE, OIB 70453433126, Smiljanićeva 29,Split</item>
      <item>MAGDALENA DRAGIČEVIĆ, OIB 84362063677, Jerčićeva,Kaštel Sućurac</item>
      <item>IVICA MARINOVIĆ, OIB 07240198525, Otok,OTOK</item>
      <item>JURO MARJANOVIĆ, OIB 92213565625, Cesta dr. F. Tuđmana 79,KAŠTEL  GOMILICA</item>
      <item>ANĐELKO BARAČ, OIB 83613918696, Jasensko 188,Sinj</item>
      <item>ANTO VIDOŠEVIĆ, OIB 82628111882, Mosorska 8,Kaštel Gomilica</item>
      <item>MARKO BITANGA, OIB 53393072664, Radićeva 49,21312 Podstrana</item>
      <item>LIST, društvo s ograničenom odgovornošću za reviziju i poslovne usluge, OIB 01008232760, Hrvojeva 12,21000 Split</item>
      <item>AŠČIĆ MONTAŽA za održavanje i trgovinu, društvo s ograničenom odgovornošću, OIB 56006104417, Vrgoračka 1,21000 Split</item>
      <item>INMONT društvo s ograničenom odgovornošću za montažu brodske opreme i industrijskih postrojenja, OIB 07601803421, Medvidnjak/bb,20260 Korčula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02177188338</item>
      <item>, OIB 07051547568</item>
      <item>, OIB 95962913493</item>
      <item>, OIB 53787826933</item>
      <item>, OIB 78308873016</item>
      <item>, OIB 94272061819</item>
      <item>, OIB 66561771753</item>
      <item>, OIB 95147026640</item>
      <item>, OIB 44812405096</item>
      <item>, OIB 02809168202</item>
      <item>, OIB 18270212671</item>
      <item>, OIB 33759911066</item>
      <item>, OIB 05165076615</item>
      <item>, OIB 32053692256</item>
      <item>, OIB 46963829886</item>
      <item>, OIB 18270212671</item>
      <item>, OIB 56172619648</item>
      <item>, OIB 68419353480</item>
      <item>, OIB 52487219188</item>
      <item>, OIB 82211656269</item>
      <item>, OIB 02566487993</item>
      <item>, OIB 70453433126</item>
      <item>, OIB 84362063677</item>
      <item>, OIB 07240198525</item>
      <item>, OIB 92213565625</item>
      <item>, OIB 83613918696</item>
      <item>, OIB 82628111882</item>
      <item>, OIB 53393072664</item>
      <item>, OIB 01008232760</item>
      <item>, OIB 56006104417</item>
      <item>, OIB 07601803421</item>
    </izvorni_sadrzaj>
    <derivirana_varijabla naziv="DomainObject.Predmet.SudioniciListNazivOIB_1">
      <item>, OIB 02177188338</item>
      <item>, OIB 07051547568</item>
      <item>, OIB 95962913493</item>
      <item>, OIB 53787826933</item>
      <item>, OIB 78308873016</item>
      <item>, OIB 94272061819</item>
      <item>, OIB 66561771753</item>
      <item>, OIB 95147026640</item>
      <item>, OIB 44812405096</item>
      <item>, OIB 02809168202</item>
      <item>, OIB 18270212671</item>
      <item>, OIB 33759911066</item>
      <item>, OIB 05165076615</item>
      <item>, OIB 32053692256</item>
      <item>, OIB 46963829886</item>
      <item>, OIB 18270212671</item>
      <item>, OIB 56172619648</item>
      <item>, OIB 68419353480</item>
      <item>, OIB 52487219188</item>
      <item>, OIB 82211656269</item>
      <item>, OIB 02566487993</item>
      <item>, OIB 70453433126</item>
      <item>, OIB 84362063677</item>
      <item>, OIB 07240198525</item>
      <item>, OIB 92213565625</item>
      <item>, OIB 83613918696</item>
      <item>, OIB 82628111882</item>
      <item>, OIB 53393072664</item>
      <item>, OIB 01008232760</item>
      <item>, OIB 56006104417</item>
      <item>, OIB 07601803421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Bitanga, OIB 53393072664, Stjepana Radića 49 Podstrana</item>
    </izvorni_sadrzaj>
    <derivirana_varijabla naziv="DomainObject.Predmet.StecajniUpraviteljiListAddressOIB_1">
      <item>Marko Bitanga, OIB 53393072664, Stjepana Radića 49 Podstrana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A5DA96-0192-400B-B762-9C99B520081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7</properties:Pages>
  <properties:Words>2098</properties:Words>
  <properties:Characters>10897</properties:Characters>
  <properties:Lines>286</properties:Lines>
  <properties:Paragraphs>178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13059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2015-11-26T12:20:00Z</dcterms:created>
  <dc:creator>wsadmin</dc:creator>
  <cp:lastModifiedBy>Paško Bačić</cp:lastModifiedBy>
  <cp:lastPrinted>2015-11-26T09:39:00Z</cp:lastPrinted>
  <dcterms:modified xmlns:xsi="http://www.w3.org/2001/XMLSchema-instance" xsi:type="dcterms:W3CDTF">2015-11-26T12:21:00Z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7</vt:i4>
  </prop:property>
</prop:Properties>
</file>