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d24a" w14:paraId="f19d24a" w:rsidRDefault="00F26277" w:rsidP="00F26277" w:rsidR="00F26277" w:rsidRPr="00972274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A7363C" w:rsidP="00F26277" w:rsidR="00A7363C" w:rsidRPr="00972274">
      <w:pPr>
        <w:rPr>
          <w:rFonts w:cs="Arial" w:hAnsi="Arial" w:ascii="Arial"/>
        </w:rPr>
      </w:pPr>
    </w:p>
    <w:p w:rsidRDefault="00A7363C" w:rsidP="00F26277" w:rsidR="00A7363C" w:rsidRPr="00972274"/>
    <w:p w:rsidRDefault="00F26277" w:rsidP="00F26277" w:rsidR="00F26277" w:rsidRPr="00972274"/>
    <w:p w:rsidRDefault="00F26277" w:rsidP="004D5BA4" w:rsidR="009746E9" w:rsidRPr="00972274">
      <w:r w:rsidRPr="00972274">
        <w:tab/>
      </w:r>
      <w:r w:rsidRPr="00972274">
        <w:tab/>
      </w:r>
      <w:r w:rsidRPr="00972274">
        <w:tab/>
      </w:r>
      <w:r w:rsidRPr="00972274">
        <w:tab/>
      </w:r>
    </w:p>
    <w:p w:rsidRDefault="009746E9" w:rsidP="004E0725" w:rsidR="009746E9" w:rsidRPr="00972274">
      <w:pPr>
        <w:rPr>
          <w:b/>
          <w:bCs/>
        </w:rPr>
      </w:pPr>
      <w:r w:rsidRPr="00972274">
        <w:rPr>
          <w:b/>
          <w:bCs/>
        </w:rPr>
        <w:t>REPUBLIKA HRVATSKA</w:t>
      </w:r>
    </w:p>
    <w:p w:rsidRDefault="009746E9" w:rsidP="004E0725" w:rsidR="009746E9" w:rsidRPr="00972274">
      <w:pPr>
        <w:rPr>
          <w:b/>
          <w:bCs/>
        </w:rPr>
      </w:pPr>
      <w:r w:rsidRPr="00972274">
        <w:rPr>
          <w:b/>
          <w:bCs/>
        </w:rPr>
        <w:t>TRGOVAČKI SUD U ZADRU</w:t>
      </w:r>
    </w:p>
    <w:p w:rsidRDefault="00536EE2" w:rsidP="004E0725" w:rsidR="00536EE2" w:rsidRPr="00972274">
      <w:r w:rsidRPr="00972274">
        <w:t>Ulica dr. Franje Tuđmana 35</w:t>
      </w:r>
    </w:p>
    <w:p w:rsidRDefault="009746E9" w:rsidP="00536EE2" w:rsidR="00F26277" w:rsidRPr="00972274">
      <w:pPr>
        <w:jc w:val="center"/>
      </w:pPr>
      <w:r w:rsidRPr="00972274">
        <w:t xml:space="preserve">                                                                                           </w:t>
      </w:r>
    </w:p>
    <w:p w:rsidRDefault="00F26277" w:rsidP="00F26277" w:rsidR="00F26277" w:rsidRPr="00972274"/>
    <w:p w:rsidRDefault="00F26277" w:rsidP="00F26277" w:rsidR="00F26277" w:rsidRPr="00972274"/>
    <w:p w:rsidRDefault="00F26277" w:rsidP="00F26277" w:rsidR="00F26277" w:rsidRPr="00972274"/>
    <w:p w:rsidRDefault="00F26277" w:rsidP="00F26277" w:rsidR="00F26277" w:rsidRPr="00972274">
      <w:pPr>
        <w:jc w:val="center"/>
      </w:pPr>
      <w:r w:rsidRPr="00972274">
        <w:t>P O T V R D A</w:t>
      </w:r>
    </w:p>
    <w:p w:rsidRDefault="00F26277" w:rsidP="00F26277" w:rsidR="00F26277" w:rsidRPr="00972274"/>
    <w:p w:rsidRDefault="00F26277" w:rsidP="00F26277" w:rsidR="00F26277" w:rsidRPr="00972274"/>
    <w:p w:rsidRDefault="00F26277" w:rsidP="00484BBC" w:rsidR="00484BBC">
      <w:pPr>
        <w:jc w:val="both"/>
      </w:pPr>
      <w:r w:rsidRPr="00972274">
        <w:tab/>
        <w:t>Po</w:t>
      </w:r>
      <w:r w:rsidR="004F039D" w:rsidRPr="00972274">
        <w:t xml:space="preserve">tvrđuje se da je rješenjem od </w:t>
      </w:r>
      <w:r w:rsidR="00972274" w:rsidRPr="00972274">
        <w:t>20</w:t>
      </w:r>
      <w:r w:rsidR="001E2516" w:rsidRPr="00972274">
        <w:t xml:space="preserve">. </w:t>
      </w:r>
      <w:r w:rsidR="00484BBC">
        <w:t xml:space="preserve">listopada 2017. </w:t>
      </w:r>
      <w:r w:rsidR="00972274" w:rsidRPr="00972274">
        <w:rPr>
          <w:rFonts w:cstheme="majorBidi" w:hAnsiTheme="majorBidi" w:asciiTheme="majorBidi"/>
          <w:bCs/>
        </w:rPr>
        <w:t xml:space="preserve">Ivanka </w:t>
      </w:r>
      <w:proofErr w:type="spellStart"/>
      <w:r w:rsidR="00972274" w:rsidRPr="00972274">
        <w:rPr>
          <w:rFonts w:cstheme="majorBidi" w:hAnsiTheme="majorBidi" w:asciiTheme="majorBidi"/>
          <w:bCs/>
        </w:rPr>
        <w:t>Bosotina</w:t>
      </w:r>
      <w:proofErr w:type="spellEnd"/>
      <w:r w:rsidR="00972274" w:rsidRPr="00972274">
        <w:rPr>
          <w:rFonts w:cstheme="majorBidi" w:hAnsiTheme="majorBidi" w:asciiTheme="majorBidi"/>
          <w:bCs/>
        </w:rPr>
        <w:t>, Zadar, Dalmatinskog sabora 3, OIB:81654623800</w:t>
      </w:r>
      <w:r w:rsidR="002638F0" w:rsidRPr="00972274">
        <w:t>,</w:t>
      </w:r>
      <w:r w:rsidR="00EE70EF" w:rsidRPr="00972274">
        <w:t xml:space="preserve"> </w:t>
      </w:r>
      <w:r w:rsidRPr="00972274">
        <w:t>imenovan</w:t>
      </w:r>
      <w:r w:rsidR="00972274" w:rsidRPr="00972274">
        <w:t>a</w:t>
      </w:r>
      <w:r w:rsidRPr="00972274">
        <w:t xml:space="preserve"> za </w:t>
      </w:r>
      <w:r w:rsidR="00793DCD" w:rsidRPr="00972274">
        <w:t xml:space="preserve">privremenog </w:t>
      </w:r>
      <w:r w:rsidRPr="00972274">
        <w:t>stečajnog upravitelja nad stečajn</w:t>
      </w:r>
      <w:r w:rsidR="00793DCD" w:rsidRPr="00972274">
        <w:t xml:space="preserve">im </w:t>
      </w:r>
      <w:r w:rsidR="003B65BF" w:rsidRPr="00972274">
        <w:t>dužnikom</w:t>
      </w:r>
      <w:r w:rsidR="001E2516" w:rsidRPr="00972274">
        <w:t xml:space="preserve"> </w:t>
      </w:r>
      <w:r w:rsidR="00484BBC">
        <w:t xml:space="preserve">SIMPLE jednostavno društvo s ograničenom odgovornošću za usluge, </w:t>
      </w:r>
      <w:proofErr w:type="spellStart"/>
      <w:r w:rsidR="00484BBC">
        <w:t>Pakoštane</w:t>
      </w:r>
      <w:proofErr w:type="spellEnd"/>
      <w:r w:rsidR="00484BBC">
        <w:t>, Obala kralja Petra Krešimira IV. 50, OIB: 60165326859.</w:t>
      </w:r>
    </w:p>
    <w:p w:rsidRDefault="00A82690" w:rsidP="00FB0958" w:rsidR="00A82690" w:rsidRPr="00972274">
      <w:pPr>
        <w:jc w:val="both"/>
      </w:pPr>
    </w:p>
    <w:p w:rsidRDefault="00F26277" w:rsidP="00A82690" w:rsidR="00F26277" w:rsidRPr="00972274">
      <w:pPr>
        <w:ind w:firstLine="708"/>
        <w:jc w:val="both"/>
      </w:pPr>
      <w:r w:rsidRPr="00972274">
        <w:t xml:space="preserve">Ovu potvrdu </w:t>
      </w:r>
      <w:r w:rsidR="00793DCD" w:rsidRPr="00972274">
        <w:t xml:space="preserve">privremeni </w:t>
      </w:r>
      <w:r w:rsidRPr="00972274">
        <w:t xml:space="preserve">stečajni upravitelj dužan je vratiti ovom sudu po završetku svoje dužnosti. </w:t>
      </w:r>
    </w:p>
    <w:p w:rsidRDefault="00F26277" w:rsidP="00F26277" w:rsidR="00F26277" w:rsidRPr="00972274"/>
    <w:p w:rsidRDefault="00F26277" w:rsidP="00972274" w:rsidR="00F26277" w:rsidRPr="00972274">
      <w:pPr>
        <w:jc w:val="center"/>
      </w:pPr>
      <w:r w:rsidRPr="00972274">
        <w:t>U Zadru</w:t>
      </w:r>
      <w:r w:rsidR="008245E6" w:rsidRPr="00972274">
        <w:t xml:space="preserve"> </w:t>
      </w:r>
      <w:r w:rsidR="00972274" w:rsidRPr="00972274">
        <w:t>20</w:t>
      </w:r>
      <w:r w:rsidR="001E2516" w:rsidRPr="00972274">
        <w:t xml:space="preserve">. </w:t>
      </w:r>
      <w:r w:rsidR="00484BBC">
        <w:t xml:space="preserve">listopada 2017. </w:t>
      </w:r>
      <w:r w:rsidR="001E2516" w:rsidRPr="00972274">
        <w:t xml:space="preserve"> </w:t>
      </w:r>
    </w:p>
    <w:p w:rsidRDefault="00F26277" w:rsidP="00484BBC" w:rsidR="00F26277" w:rsidRPr="00972274"/>
    <w:p w:rsidRDefault="003B45C7" w:rsidP="003B45C7" w:rsidR="00F26277" w:rsidRPr="00972274">
      <w:pPr>
        <w:ind w:firstLine="708" w:left="4956"/>
        <w:jc w:val="right"/>
      </w:pPr>
      <w:r w:rsidRPr="00972274">
        <w:t>S</w:t>
      </w:r>
      <w:r w:rsidR="00F26277" w:rsidRPr="00972274">
        <w:t>u</w:t>
      </w:r>
      <w:r w:rsidR="00536EE2" w:rsidRPr="00972274">
        <w:t>tkinja</w:t>
      </w:r>
    </w:p>
    <w:p w:rsidRDefault="00F26277" w:rsidP="003B45C7" w:rsidR="00F26277" w:rsidRPr="00972274">
      <w:pPr>
        <w:ind w:left="4248"/>
        <w:jc w:val="right"/>
      </w:pPr>
      <w:r w:rsidRPr="00972274">
        <w:t xml:space="preserve">        </w:t>
      </w:r>
      <w:r w:rsidR="00005FB4" w:rsidRPr="00972274">
        <w:tab/>
      </w:r>
      <w:r w:rsidR="00005FB4" w:rsidRPr="00972274">
        <w:tab/>
      </w:r>
      <w:r w:rsidR="00536EE2" w:rsidRPr="00972274">
        <w:t xml:space="preserve">Ana Markač </w:t>
      </w:r>
    </w:p>
    <w:p w:rsidRDefault="00005FB4" w:rsidP="00005FB4" w:rsidR="00005FB4" w:rsidRPr="00972274">
      <w:pPr>
        <w:ind w:left="4248"/>
        <w:jc w:val="both"/>
      </w:pPr>
    </w:p>
    <w:p w:rsidRDefault="00F26277" w:rsidP="00F26277" w:rsidR="00F26277" w:rsidRPr="00972274">
      <w:pPr>
        <w:ind w:firstLine="708" w:left="1416"/>
        <w:jc w:val="center"/>
      </w:pPr>
    </w:p>
    <w:p w:rsidRDefault="00F26277" w:rsidP="00F26277" w:rsidR="00F26277" w:rsidRPr="00972274">
      <w:pPr>
        <w:ind w:firstLine="708" w:left="1416"/>
        <w:jc w:val="center"/>
      </w:pPr>
    </w:p>
    <w:p w:rsidRDefault="00F26277" w:rsidP="00F26277" w:rsidR="00F26277" w:rsidRPr="00972274">
      <w:pPr>
        <w:ind w:firstLine="708" w:left="1416"/>
        <w:jc w:val="center"/>
      </w:pPr>
    </w:p>
    <w:p w:rsidRDefault="00F26277" w:rsidP="00F26277" w:rsidR="00F26277" w:rsidRPr="00972274"/>
    <w:p w:rsidRDefault="00F26277" w:rsidP="00F26277" w:rsidR="00F26277" w:rsidRPr="00972274"/>
    <w:p w:rsidRDefault="00F26277" w:rsidP="00F26277" w:rsidR="00F26277" w:rsidRPr="00972274"/>
    <w:p w:rsidRDefault="00F26277" w:rsidP="00F26277" w:rsidR="00F26277" w:rsidRPr="00972274"/>
    <w:p w:rsidRDefault="00F26277" w:rsidP="00F26277" w:rsidR="00F26277" w:rsidRPr="00972274"/>
    <w:p w:rsidRDefault="00F26277" w:rsidP="00F26277" w:rsidR="00F26277" w:rsidRPr="00972274"/>
    <w:p w:rsidRDefault="00F26277" w:rsidP="00F26277" w:rsidR="00F26277" w:rsidRPr="00972274"/>
    <w:p w:rsidRDefault="00F26277" w:rsidP="00F26277" w:rsidR="00F26277" w:rsidRPr="00972274"/>
    <w:p w:rsidRDefault="00F26277" w:rsidP="00F26277" w:rsidR="00F26277" w:rsidRPr="00972274"/>
    <w:p w:rsidRDefault="00BE6C59" w:rsidR="00BE6C59" w:rsidRPr="00972274"/>
    <w:sectPr w:rsidR="00BE6C59" w:rsidRPr="0097227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EE2" w:rsidP="00536EE2" w:rsidR="00536EE2">
      <w:r>
        <w:separator/>
      </w:r>
    </w:p>
  </w:endnote>
  <w:endnote w:id="0" w:type="continuationSeparator">
    <w:p w:rsidRDefault="00536EE2" w:rsidP="00536EE2" w:rsidR="00536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EE2" w:rsidP="00536EE2" w:rsidR="00536EE2">
      <w:r>
        <w:separator/>
      </w:r>
    </w:p>
  </w:footnote>
  <w:footnote w:id="0" w:type="continuationSeparator">
    <w:p w:rsidRDefault="00536EE2" w:rsidP="00536EE2" w:rsidR="00536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EE2" w:rsidP="00972274" w:rsidR="00536EE2">
    <w:pPr>
      <w:pStyle w:val="Zaglavlje"/>
      <w:jc w:val="right"/>
    </w:pPr>
    <w:r>
      <w:t>Poslovni broj: 2 St-</w:t>
    </w:r>
    <w:r w:rsidR="00484BBC">
      <w:t>94/17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6277"/>
    <w:rsid w:val="00005FB4"/>
    <w:rsid w:val="00062C4F"/>
    <w:rsid w:val="00122F21"/>
    <w:rsid w:val="001B41E9"/>
    <w:rsid w:val="001E2516"/>
    <w:rsid w:val="001F54DD"/>
    <w:rsid w:val="002638F0"/>
    <w:rsid w:val="003B0CF5"/>
    <w:rsid w:val="003B45C7"/>
    <w:rsid w:val="003B65BF"/>
    <w:rsid w:val="00470986"/>
    <w:rsid w:val="00484BBC"/>
    <w:rsid w:val="004D5BA4"/>
    <w:rsid w:val="004E0725"/>
    <w:rsid w:val="004F039D"/>
    <w:rsid w:val="00536EE2"/>
    <w:rsid w:val="00694456"/>
    <w:rsid w:val="006D5987"/>
    <w:rsid w:val="00760D34"/>
    <w:rsid w:val="00793DCD"/>
    <w:rsid w:val="007957C8"/>
    <w:rsid w:val="007D105C"/>
    <w:rsid w:val="008245E6"/>
    <w:rsid w:val="0082492A"/>
    <w:rsid w:val="008E1367"/>
    <w:rsid w:val="009426B4"/>
    <w:rsid w:val="009620BE"/>
    <w:rsid w:val="00972274"/>
    <w:rsid w:val="009746E9"/>
    <w:rsid w:val="00982FC6"/>
    <w:rsid w:val="00A04A40"/>
    <w:rsid w:val="00A7363C"/>
    <w:rsid w:val="00A82690"/>
    <w:rsid w:val="00A94666"/>
    <w:rsid w:val="00B149FA"/>
    <w:rsid w:val="00B168CB"/>
    <w:rsid w:val="00B82BAF"/>
    <w:rsid w:val="00BE6C59"/>
    <w:rsid w:val="00C306A7"/>
    <w:rsid w:val="00CD389C"/>
    <w:rsid w:val="00CF150A"/>
    <w:rsid w:val="00D56B29"/>
    <w:rsid w:val="00D93930"/>
    <w:rsid w:val="00E21132"/>
    <w:rsid w:val="00E37006"/>
    <w:rsid w:val="00EB181B"/>
    <w:rsid w:val="00EE70EF"/>
    <w:rsid w:val="00EF0323"/>
    <w:rsid w:val="00F26277"/>
    <w:rsid w:val="00F81EB4"/>
    <w:rsid w:val="00F83117"/>
    <w:rsid w:val="00FB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627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00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536E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36EE2"/>
    <w:rPr>
      <w:sz w:val="24"/>
      <w:szCs w:val="24"/>
    </w:rPr>
  </w:style>
  <w:style w:styleId="Podnoje" w:type="paragraph">
    <w:name w:val="footer"/>
    <w:basedOn w:val="Normal"/>
    <w:link w:val="PodnojeChar"/>
    <w:rsid w:val="00536E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36E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9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93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93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93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627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00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536E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36EE2"/>
    <w:rPr>
      <w:sz w:val="24"/>
      <w:szCs w:val="24"/>
    </w:rPr>
  </w:style>
  <w:style w:styleId="Podnoje" w:type="paragraph">
    <w:name w:val="footer"/>
    <w:basedOn w:val="Normal"/>
    <w:link w:val="PodnojeChar"/>
    <w:rsid w:val="00536E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36E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9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93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93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93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547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SIMPLE jednostavno društvo s ograničenom odgovornošću za usluge</izvorni_sadrzaj>
    <derivirana_varijabla naziv="DomainObject.Predmet.ProtustrankaFormated_1">  SIMPLE jednostavno društvo s ograničenom odgovornošću za usluge</derivirana_varijabla>
  </DomainObject.Predmet.ProtustrankaFormated>
  <DomainObject.Predmet.ProtustrankaFormatedOIB>
    <izvorni_sadrzaj>  SIMPLE jednostavno društvo s ograničenom odgovornošću za usluge, OIB 60165326859</izvorni_sadrzaj>
    <derivirana_varijabla naziv="DomainObject.Predmet.ProtustrankaFormatedOIB_1">  SIMPLE jednostavno društvo s ograničenom odgovornošću za usluge, OIB 60165326859</derivirana_varijabla>
  </DomainObject.Predmet.ProtustrankaFormatedOIB>
  <DomainObject.Predmet.ProtustrankaFormatedWithAdress>
    <izvorni_sadrzaj> SIMPLE jednostavno društvo s ograničenom odgovornošću za usluge, Obala kralja Petra Krešimira IV. 50, 23210 Pakoštane</izvorni_sadrzaj>
    <derivirana_varijabla naziv="DomainObject.Predmet.ProtustrankaFormatedWithAdress_1"> SIMPLE jednostavno društvo s ograničenom odgovornošću za usluge, Obala kralja Petra Krešimira IV. 50, 23210 Pakoštane</derivirana_varijabla>
  </DomainObject.Predmet.ProtustrankaFormatedWithAdress>
  <DomainObject.Predmet.ProtustrankaFormatedWithAdressOIB>
    <izvorni_sadrzaj> SIMPLE jednostavno društvo s ograničenom odgovornošću za usluge, OIB 60165326859, Obala kralja Petra Krešimira IV. 50, 23210 Pakoštane</izvorni_sadrzaj>
    <derivirana_varijabla naziv="DomainObject.Predmet.ProtustrankaFormatedWithAdressOIB_1"> SIMPLE jednostavno društvo s ograničenom odgovornošću za usluge, OIB 60165326859, Obala kralja Petra Krešimira IV. 50, 23210 Pakoštane</derivirana_varijabla>
  </DomainObject.Predmet.ProtustrankaFormatedWithAdressOIB>
  <DomainObject.Predmet.ProtustrankaWithAdress>
    <izvorni_sadrzaj>SIMPLE jednostavno društvo s ograničenom odgovornošću za usluge Obala kralja Petra Krešimira IV. 50, 23210 Pakoštane</izvorni_sadrzaj>
    <derivirana_varijabla naziv="DomainObject.Predmet.ProtustrankaWithAdress_1">SIMPLE jednostavno društvo s ograničenom odgovornošću za usluge Obala kralja Petra Krešimira IV. 50, 23210 Pakoštane</derivirana_varijabla>
  </DomainObject.Predmet.ProtustrankaWithAdress>
  <DomainObject.Predmet.ProtustrankaWithAdressOIB>
    <izvorni_sadrzaj>SIMPLE jednostavno društvo s ograničenom odgovornošću za usluge, OIB 60165326859, Obala kralja Petra Krešimira IV. 50, 23210 Pakoštane</izvorni_sadrzaj>
    <derivirana_varijabla naziv="DomainObject.Predmet.ProtustrankaWithAdressOIB_1">SIMPLE jednostavno društvo s ograničenom odgovornošću za usluge, OIB 60165326859, Obala kralja Petra Krešimira IV. 50, 23210 Pakoštane</derivirana_varijabla>
  </DomainObject.Predmet.ProtustrankaWithAdressOIB>
  <DomainObject.Predmet.ProtustrankaNazivFormated>
    <izvorni_sadrzaj>SIMPLE jednostavno društvo s ograničenom odgovornošću za usluge</izvorni_sadrzaj>
    <derivirana_varijabla naziv="DomainObject.Predmet.ProtustrankaNazivFormated_1">SIMPLE jednostavno društvo s ograničenom odgovornošću za usluge</derivirana_varijabla>
  </DomainObject.Predmet.ProtustrankaNazivFormated>
  <DomainObject.Predmet.ProtustrankaNazivFormatedOIB>
    <izvorni_sadrzaj>SIMPLE jednostavno društvo s ograničenom odgovornošću za usluge, OIB 60165326859</izvorni_sadrzaj>
    <derivirana_varijabla naziv="DomainObject.Predmet.ProtustrankaNazivFormatedOIB_1">SIMPLE jednostavno društvo s ograničenom odgovornošću za usluge, OIB 60165326859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SIMPLE jednostavno društvo s ograničenom odgovornošću za usluge</item>
    </izvorni_sadrzaj>
    <derivirana_varijabla naziv="DomainObject.Predmet.ProtuStrankaListFormated_1">
      <item>SIMPLE jednostavno društvo s ograničenom odgovornošću za usluge</item>
    </derivirana_varijabla>
  </DomainObject.Predmet.ProtuStrankaListFormated>
  <DomainObject.Predmet.ProtuStrankaListFormatedOIB>
    <izvorni_sadrzaj>
      <item>SIMPLE jednostavno društvo s ograničenom odgovornošću za usluge, OIB 60165326859</item>
    </izvorni_sadrzaj>
    <derivirana_varijabla naziv="DomainObject.Predmet.ProtuStrankaListFormatedOIB_1">
      <item>SIMPLE jednostavno društvo s ograničenom odgovornošću za usluge, OIB 60165326859</item>
    </derivirana_varijabla>
  </DomainObject.Predmet.ProtuStrankaListFormatedOIB>
  <DomainObject.Predmet.ProtuStrankaListFormatedWithAdress>
    <izvorni_sadrzaj>
      <item>SIMPLE jednostavno društvo s ograničenom odgovornošću za usluge, Obala kralja Petra Krešimira IV. 50, 23210 Pakoštane</item>
    </izvorni_sadrzaj>
    <derivirana_varijabla naziv="DomainObject.Predmet.ProtuStrankaListFormatedWithAdress_1">
      <item>SIMPLE jednostavno društvo s ograničenom odgovornošću za usluge, Obala kralja Petra Krešimira IV. 50, 23210 Pakoštane</item>
    </derivirana_varijabla>
  </DomainObject.Predmet.ProtuStrankaListFormatedWithAdress>
  <DomainObject.Predmet.ProtuStrankaListFormatedWithAdressOIB>
    <izvorni_sadrzaj>
      <item>SIMPLE jednostavno društvo s ograničenom odgovornošću za usluge, OIB 60165326859, Obala kralja Petra Krešimira IV. 50, 23210 Pakoštane</item>
    </izvorni_sadrzaj>
    <derivirana_varijabla naziv="DomainObject.Predmet.ProtuStrankaListFormatedWithAdressOIB_1">
      <item>SIMPLE jednostavno društvo s ograničenom odgovornošću za usluge, OIB 60165326859, Obala kralja Petra Krešimira IV. 50, 23210 Pakoštane</item>
    </derivirana_varijabla>
  </DomainObject.Predmet.ProtuStrankaListFormatedWithAdressOIB>
  <DomainObject.Predmet.ProtuStrankaListNazivFormated>
    <izvorni_sadrzaj>
      <item>SIMPLE jednostavno društvo s ograničenom odgovornošću za usluge</item>
    </izvorni_sadrzaj>
    <derivirana_varijabla naziv="DomainObject.Predmet.ProtuStrankaListNazivFormated_1">
      <item>SIMPLE jednostavno društvo s ograničenom odgovornošću za usluge</item>
    </derivirana_varijabla>
  </DomainObject.Predmet.ProtuStrankaListNazivFormated>
  <DomainObject.Predmet.ProtuStrankaListNazivFormatedOIB>
    <izvorni_sadrzaj>
      <item>SIMPLE jednostavno društvo s ograničenom odgovornošću za usluge, OIB 60165326859</item>
    </izvorni_sadrzaj>
    <derivirana_varijabla naziv="DomainObject.Predmet.ProtuStrankaListNazivFormatedOIB_1">
      <item>SIMPLE jednostavno društvo s ograničenom odgovornošću za usluge, OIB 60165326859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SIMPLE jednostavno društvo s ograničenom odgovornošću za usluge</izvorni_sadrzaj>
    <derivirana_varijabla naziv="DomainObject.Predmet.ProtustrankaIDrugi_1">SIMPLE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SIMPLE jednostavno društvo s ograničenom odgovornošću za usluge, OIB 60165326859, Obala kralja Petra Krešimira IV. 50, 23210 Pakoštane</izvorni_sadrzaj>
    <derivirana_varijabla naziv="DomainObject.Predmet.ProtustrankaIDrugiAdressOIB_1">SIMPLE jednostavno društvo s ograničenom odgovornošću za usluge, OIB 60165326859, Obala kralja Petra Krešimira IV. 50,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SIMPLE jednostavno društvo s ograničenom odgovornošću za usluge</item>
    </izvorni_sadrzaj>
    <derivirana_varijabla naziv="DomainObject.Predmet.SudioniciListNaziv_1">
      <item>FINA</item>
      <item>SIMPLE jednostavno društvo s ograničenom odgovornošću za usluge</item>
    </derivirana_varijabla>
  </DomainObject.Predmet.SudioniciListNaziv>
  <DomainObject.Predmet.SudioniciListAdressOIB>
    <izvorni_sadrzaj>
      <item>FINA, OIB 85821130368</item>
      <item>SIMPLE jednostavno društvo s ograničenom odgovornošću za usluge, OIB 60165326859, Obala kralja Petra Krešimira IV. 50,23210 Pakoštane</item>
    </izvorni_sadrzaj>
    <derivirana_varijabla naziv="DomainObject.Predmet.SudioniciListAdressOIB_1">
      <item>FINA, OIB 85821130368</item>
      <item>SIMPLE jednostavno društvo s ograničenom odgovornošću za usluge, OIB 60165326859, Obala kralja Petra Krešimira IV. 50,23210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60165326859</item>
    </izvorni_sadrzaj>
    <derivirana_varijabla naziv="DomainObject.Predmet.SudioniciListNazivOIB_1">
      <item>, OIB 85821130368</item>
      <item>, OIB 60165326859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55348F-3076-4FAE-A922-CB04F91B4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81</properties:Words>
  <properties:Characters>466</properties:Characters>
  <properties:Lines>40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2017-10-20T10:58:00Z</dcterms:created>
  <dc:creator>Ardena Bajlo</dc:creator>
  <cp:lastModifiedBy>Marijana Žuža</cp:lastModifiedBy>
  <cp:lastPrinted>2017-10-20T10:57:00Z</cp:lastPrinted>
  <dcterms:modified xmlns:xsi="http://www.w3.org/2001/XMLSchema-instance" xsi:type="dcterms:W3CDTF">2017-10-20T12:06:00Z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