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ab7d8" w14:paraId="4eab7d8" w:rsidRDefault="003C66D1" w:rsidR="0044565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St-7015/15-5</w:t>
      </w:r>
    </w:p>
    <w:p w:rsidRDefault="003C66D1" w:rsidR="0044565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AF575C" w:rsidR="0044565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656" w:rsidR="00445656">
      <w:pPr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3C66D1" w:rsidR="0044565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3C66D1" w:rsidR="0044565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3C66D1" w:rsidR="0044565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445656" w:rsidR="00445656">
      <w:pPr>
        <w:jc w:val="center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St-7015/15, temeljem odredbe čl.430. Stečajnog zakona (NN br. 71/15),  dana  16. prosinca 2015., objavljuje </w:t>
      </w:r>
    </w:p>
    <w:p w:rsidRDefault="00445656" w:rsidR="00445656">
      <w:pPr>
        <w:jc w:val="both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445656" w:rsidR="00445656">
      <w:pPr>
        <w:jc w:val="center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HOMO NOVUS d.o.o. Zagreb, Stjepana Ljubića Vojvode 14, OIB:41188666010, MBS:080520301.</w:t>
      </w:r>
    </w:p>
    <w:p w:rsidRDefault="00445656" w:rsidR="0044565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16.939,79 kn.</w:t>
      </w:r>
    </w:p>
    <w:p w:rsidRDefault="00445656" w:rsidR="0044565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445656" w:rsidR="0044565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45656" w:rsidR="0044565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3C66D1" w:rsidR="0044565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3C66D1" w:rsidR="0044565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445656" w:rsidR="0044565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16. prosinca 2015. godine</w:t>
      </w:r>
    </w:p>
    <w:p w:rsidRDefault="00445656" w:rsidR="00445656">
      <w:pPr>
        <w:jc w:val="both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3C66D1" w:rsidR="0044565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445656" w:rsidR="00445656">
      <w:pPr>
        <w:jc w:val="right"/>
        <w:rPr>
          <w:rFonts w:hAnsi="Times New Roman" w:ascii="Times New Roman"/>
          <w:szCs w:val="24"/>
          <w:lang w:val="hr-HR"/>
        </w:rPr>
      </w:pPr>
    </w:p>
    <w:p w:rsidRDefault="00445656" w:rsidR="00445656">
      <w:pPr>
        <w:jc w:val="right"/>
        <w:rPr>
          <w:rFonts w:hAnsi="Times New Roman" w:ascii="Times New Roman"/>
          <w:szCs w:val="24"/>
          <w:lang w:val="hr-HR"/>
        </w:rPr>
      </w:pPr>
    </w:p>
    <w:p w:rsidRDefault="003C66D1" w:rsidR="0044565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3C66D1" w:rsidR="0044565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3C66D1" w:rsidR="003C66D1"/>
    <w:sectPr w:rsidR="003C66D1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8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evenAndOddHeader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575C"/>
    <w:rsid w:val="003C66D1"/>
    <w:rsid w:val="00445656"/>
    <w:rsid w:val="00986A37"/>
    <w:rsid w:val="00AF5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86A3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6A37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86A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A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A3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A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A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986A3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6A37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986A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A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A3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A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A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7015</izvorni_sadrzaj>
    <derivirana_varijabla naziv="DomainObject.Predmet.Broj_1">7015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St-7015/2015</izvorni_sadrzaj>
    <derivirana_varijabla naziv="DomainObject.Predmet.OznakaBroj_1">St-7015/2015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HOMO NOVUS d.o.o.</izvorni_sadrzaj>
    <derivirana_varijabla naziv="DomainObject.Predmet.ProtustrankaFormated_1">  HOMO NOVUS d.o.o.</derivirana_varijabla>
  </DomainObject.Predmet.ProtustrankaFormated>
  <DomainObject.Predmet.ProtustrankaFormatedOIB>
    <izvorni_sadrzaj>  HOMO NOVUS d.o.o., OIB 41188666010</izvorni_sadrzaj>
    <derivirana_varijabla naziv="DomainObject.Predmet.ProtustrankaFormatedOIB_1">  HOMO NOVUS d.o.o., OIB 41188666010</derivirana_varijabla>
  </DomainObject.Predmet.ProtustrankaFormatedOIB>
  <DomainObject.Predmet.ProtustrankaFormatedWithAdress>
    <izvorni_sadrzaj> HOMO NOVUS d.o.o., Stjepana Ljubića Vojvode 14, 10000 Zagreb</izvorni_sadrzaj>
    <derivirana_varijabla naziv="DomainObject.Predmet.ProtustrankaFormatedWithAdress_1"> HOMO NOVUS d.o.o., Stjepana Ljubića Vojvode 14, 10000 Zagreb</derivirana_varijabla>
  </DomainObject.Predmet.ProtustrankaFormatedWithAdress>
  <DomainObject.Predmet.ProtustrankaFormatedWithAdressOIB>
    <izvorni_sadrzaj> HOMO NOVUS d.o.o., OIB 41188666010, Stjepana Ljubića Vojvode 14, 10000 Zagreb</izvorni_sadrzaj>
    <derivirana_varijabla naziv="DomainObject.Predmet.ProtustrankaFormatedWithAdressOIB_1"> HOMO NOVUS d.o.o., OIB 41188666010, Stjepana Ljubića Vojvode 14, 10000 Zagreb</derivirana_varijabla>
  </DomainObject.Predmet.ProtustrankaFormatedWithAdressOIB>
  <DomainObject.Predmet.ProtustrankaWithAdress>
    <izvorni_sadrzaj>HOMO NOVUS d.o.o. Stjepana Ljubića Vojvode 14, 10000 Zagreb</izvorni_sadrzaj>
    <derivirana_varijabla naziv="DomainObject.Predmet.ProtustrankaWithAdress_1">HOMO NOVUS d.o.o. Stjepana Ljubića Vojvode 14, 10000 Zagreb</derivirana_varijabla>
  </DomainObject.Predmet.ProtustrankaWithAdress>
  <DomainObject.Predmet.ProtustrankaWithAdressOIB>
    <izvorni_sadrzaj>HOMO NOVUS d.o.o., OIB 41188666010, Stjepana Ljubića Vojvode 14, 10000 Zagreb</izvorni_sadrzaj>
    <derivirana_varijabla naziv="DomainObject.Predmet.ProtustrankaWithAdressOIB_1">HOMO NOVUS d.o.o., OIB 41188666010, Stjepana Ljubića Vojvode 14, 10000 Zagreb</derivirana_varijabla>
  </DomainObject.Predmet.ProtustrankaWithAdressOIB>
  <DomainObject.Predmet.ProtustrankaNazivFormated>
    <izvorni_sadrzaj>HOMO NOVUS d.o.o.</izvorni_sadrzaj>
    <derivirana_varijabla naziv="DomainObject.Predmet.ProtustrankaNazivFormated_1">HOMO NOVUS d.o.o.</derivirana_varijabla>
  </DomainObject.Predmet.ProtustrankaNazivFormated>
  <DomainObject.Predmet.ProtustrankaNazivFormatedOIB>
    <izvorni_sadrzaj>HOMO NOVUS d.o.o., OIB 41188666010</izvorni_sadrzaj>
    <derivirana_varijabla naziv="DomainObject.Predmet.ProtustrankaNazivFormatedOIB_1">HOMO NOVUS d.o.o., OIB 41188666010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HOMO NOVUS d.o.o.</item>
    </izvorni_sadrzaj>
    <derivirana_varijabla naziv="DomainObject.Predmet.ProtuStrankaListFormated_1">
      <item>HOMO NOVUS d.o.o.</item>
    </derivirana_varijabla>
  </DomainObject.Predmet.ProtuStrankaListFormated>
  <DomainObject.Predmet.ProtuStrankaListFormatedOIB>
    <izvorni_sadrzaj>
      <item>HOMO NOVUS d.o.o., OIB 41188666010</item>
    </izvorni_sadrzaj>
    <derivirana_varijabla naziv="DomainObject.Predmet.ProtuStrankaListFormatedOIB_1">
      <item>HOMO NOVUS d.o.o., OIB 41188666010</item>
    </derivirana_varijabla>
  </DomainObject.Predmet.ProtuStrankaListFormatedOIB>
  <DomainObject.Predmet.ProtuStrankaListFormatedWithAdress>
    <izvorni_sadrzaj>
      <item>HOMO NOVUS d.o.o., Stjepana Ljubića Vojvode 14, 10000 Zagreb</item>
    </izvorni_sadrzaj>
    <derivirana_varijabla naziv="DomainObject.Predmet.ProtuStrankaListFormatedWithAdress_1">
      <item>HOMO NOVUS d.o.o., Stjepana Ljubića Vojvode 14, 10000 Zagreb</item>
    </derivirana_varijabla>
  </DomainObject.Predmet.ProtuStrankaListFormatedWithAdress>
  <DomainObject.Predmet.ProtuStrankaListFormatedWithAdressOIB>
    <izvorni_sadrzaj>
      <item>HOMO NOVUS d.o.o., OIB 41188666010, Stjepana Ljubića Vojvode 14, 10000 Zagreb</item>
    </izvorni_sadrzaj>
    <derivirana_varijabla naziv="DomainObject.Predmet.ProtuStrankaListFormatedWithAdressOIB_1">
      <item>HOMO NOVUS d.o.o., OIB 41188666010, Stjepana Ljubića Vojvode 14, 10000 Zagreb</item>
    </derivirana_varijabla>
  </DomainObject.Predmet.ProtuStrankaListFormatedWithAdressOIB>
  <DomainObject.Predmet.ProtuStrankaListNazivFormated>
    <izvorni_sadrzaj>
      <item>HOMO NOVUS d.o.o.</item>
    </izvorni_sadrzaj>
    <derivirana_varijabla naziv="DomainObject.Predmet.ProtuStrankaListNazivFormated_1">
      <item>HOMO NOVUS d.o.o.</item>
    </derivirana_varijabla>
  </DomainObject.Predmet.ProtuStrankaListNazivFormated>
  <DomainObject.Predmet.ProtuStrankaListNazivFormatedOIB>
    <izvorni_sadrzaj>
      <item>HOMO NOVUS d.o.o., OIB 41188666010</item>
    </izvorni_sadrzaj>
    <derivirana_varijabla naziv="DomainObject.Predmet.ProtuStrankaListNazivFormatedOIB_1">
      <item>HOMO NOVUS d.o.o., OIB 41188666010</item>
    </derivirana_varijabla>
  </DomainObject.Predmet.ProtuStrankaListNazivFormatedOIB>
  <DomainObject.Predmet.OstaliListFormated>
    <izvorni_sadrzaj>
      <item>MARTINA PETREŠEVIĆ</item>
    </izvorni_sadrzaj>
    <derivirana_varijabla naziv="DomainObject.Predmet.OstaliListFormated_1">
      <item>MARTINA PETREŠEVIĆ</item>
    </derivirana_varijabla>
  </DomainObject.Predmet.OstaliListFormated>
  <DomainObject.Predmet.OstaliListFormatedOIB>
    <izvorni_sadrzaj>
      <item>MARTINA PETREŠEVIĆ, OIB 54909086554</item>
    </izvorni_sadrzaj>
    <derivirana_varijabla naziv="DomainObject.Predmet.OstaliListFormatedOIB_1">
      <item>MARTINA PETREŠEVIĆ, OIB 54909086554</item>
    </derivirana_varijabla>
  </DomainObject.Predmet.OstaliListFormatedOIB>
  <DomainObject.Predmet.OstaliListFormatedWithAdress>
    <izvorni_sadrzaj>
      <item>MARTINA PETREŠEVIĆ, MARTINSKA 250, 10370 Dugo Selo</item>
    </izvorni_sadrzaj>
    <derivirana_varijabla naziv="DomainObject.Predmet.OstaliListFormatedWithAdress_1">
      <item>MARTINA PETREŠEVIĆ, MARTINSKA 250, 10370 Dugo Selo</item>
    </derivirana_varijabla>
  </DomainObject.Predmet.OstaliListFormatedWithAdress>
  <DomainObject.Predmet.OstaliListFormatedWithAdressOIB>
    <izvorni_sadrzaj>
      <item>MARTINA PETREŠEVIĆ, OIB 54909086554, MARTINSKA 250, 10370 Dugo Selo</item>
    </izvorni_sadrzaj>
    <derivirana_varijabla naziv="DomainObject.Predmet.OstaliListFormatedWithAdressOIB_1">
      <item>MARTINA PETREŠEVIĆ, OIB 54909086554, MARTINSKA 250, 10370 Dugo Selo</item>
    </derivirana_varijabla>
  </DomainObject.Predmet.OstaliListFormatedWithAdressOIB>
  <DomainObject.Predmet.OstaliListNazivFormated>
    <izvorni_sadrzaj>
      <item>MARTINA PETREŠEVIĆ</item>
    </izvorni_sadrzaj>
    <derivirana_varijabla naziv="DomainObject.Predmet.OstaliListNazivFormated_1">
      <item>MARTINA PETREŠEVIĆ</item>
    </derivirana_varijabla>
  </DomainObject.Predmet.OstaliListNazivFormated>
  <DomainObject.Predmet.OstaliListNazivFormatedOIB>
    <izvorni_sadrzaj>
      <item>MARTINA PETREŠEVIĆ, OIB 54909086554</item>
    </izvorni_sadrzaj>
    <derivirana_varijabla naziv="DomainObject.Predmet.OstaliListNazivFormatedOIB_1">
      <item>MARTINA PETREŠEVIĆ, OIB 54909086554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HOMO NOVUS d.o.o.</izvorni_sadrzaj>
    <derivirana_varijabla naziv="DomainObject.Predmet.ProtustrankaIDrugi_1">HOMO NOVUS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HOMO NOVUS d.o.o., OIB 41188666010, Stjepana Ljubića Vojvode 14, 10000 Zagreb</izvorni_sadrzaj>
    <derivirana_varijabla naziv="DomainObject.Predmet.ProtustrankaIDrugiAdressOIB_1">HOMO NOVUS d.o.o., OIB 41188666010, Stjepana Ljubića Vojvode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HOMO NOVUS d.o.o.</item>
      <item>MARTINA PETREŠEVIĆ</item>
    </izvorni_sadrzaj>
    <derivirana_varijabla naziv="DomainObject.Predmet.SudioniciListNaziv_1">
      <item>FINA Regionalni centar Zagreb</item>
      <item>HOMO NOVUS d.o.o.</item>
      <item>MARTINA PETREŠEVIĆ</item>
    </derivirana_varijabla>
  </DomainObject.Predmet.SudioniciListNaziv>
  <DomainObject.Predmet.SudioniciListAdressOIB>
    <izvorni_sadrzaj>
      <item>FINA Regionalni centar Zagreb, OIB 85821130368, Trg svibanjskih žrtava 1995.1,10000 Zagreb</item>
      <item>HOMO NOVUS d.o.o., OIB 41188666010, Stjepana Ljubića Vojvode 14,10000 Zagreb</item>
      <item>MARTINA PETREŠEVIĆ, OIB 54909086554, MARTINSKA 250,10370 Dugo Selo</item>
    </izvorni_sadrzaj>
    <derivirana_varijabla naziv="DomainObject.Predmet.SudioniciListAdressOIB_1">
      <item>FINA Regionalni centar Zagreb, OIB 85821130368, Trg svibanjskih žrtava 1995.1,10000 Zagreb</item>
      <item>HOMO NOVUS d.o.o., OIB 41188666010, Stjepana Ljubića Vojvode 14,10000 Zagreb</item>
      <item>MARTINA PETREŠEVIĆ, OIB 54909086554, MARTINSKA 250,10370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41188666010</item>
      <item>, OIB 54909086554</item>
    </izvorni_sadrzaj>
    <derivirana_varijabla naziv="DomainObject.Predmet.SudioniciListNazivOIB_1">
      <item>, OIB 85821130368</item>
      <item>, OIB 41188666010</item>
      <item>, OIB 54909086554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1372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2015-12-16T10:08:00Z</dcterms:created>
  <dc:creator>Sudsko vijeæe</dc:creator>
  <cp:lastModifiedBy>Marina Markić</cp:lastModifiedBy>
  <cp:lastPrinted>2015-12-16T10:08:00Z</cp:lastPrinted>
  <dcterms:modified xmlns:xsi="http://www.w3.org/2001/XMLSchema-instance" xsi:type="dcterms:W3CDTF">2015-12-16T10:08:00Z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