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15db" w14:paraId="ab815db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D11647">
        <w:rPr>
          <w:szCs w:val="24"/>
        </w:rPr>
        <w:t>577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1423C9">
        <w:t xml:space="preserve">dužnika </w:t>
      </w:r>
      <w:r w:rsidR="00BB64AA">
        <w:t xml:space="preserve">SLAVEX </w:t>
      </w:r>
      <w:r w:rsidR="00482973">
        <w:t>d.o.o.</w:t>
      </w:r>
      <w:r w:rsidR="00BB64AA">
        <w:t>, Andrije Palmovića 33</w:t>
      </w:r>
      <w:r w:rsidR="00ED0604">
        <w:t>,</w:t>
      </w:r>
      <w:r w:rsidR="00BB64AA">
        <w:t xml:space="preserve"> Rasinja</w:t>
      </w:r>
      <w:r w:rsidR="00200042">
        <w:t>,</w:t>
      </w:r>
      <w:r w:rsidR="00ED0604">
        <w:t xml:space="preserve"> </w:t>
      </w:r>
      <w:r w:rsidR="00BB64AA">
        <w:t>OIB: 58777037393</w:t>
      </w:r>
      <w:r w:rsidR="00301F03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BB64AA" w:rsidRPr="00BB64AA">
        <w:t xml:space="preserve"> </w:t>
      </w:r>
      <w:r w:rsidR="00BB64AA">
        <w:t>SLAVEX d.o.o., Andrije Palmovića 33, Rasinja, OIB: 58777037393</w:t>
      </w:r>
      <w:r w:rsidR="00301F03">
        <w:t>, s danom 29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301F03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1423C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BB64AA">
        <w:t>SLAVEX d.o.o., Andrije Palmovića 33, Rasinja, OIB: 58777037393.</w:t>
      </w:r>
    </w:p>
    <w:p w:rsidRDefault="00BB64AA" w:rsidP="00CE3446" w:rsidR="00BB64AA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EF33AB">
        <w:t>David Jakovljević, Kašinska 7, Sesvete, OIB: 63014812654.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BB64AA" w:rsidRPr="00BB64AA">
        <w:t xml:space="preserve"> </w:t>
      </w:r>
      <w:r w:rsidR="00BB64AA">
        <w:t>SLAVEX d.o.o., Andrije Palmovića 33, Rasinja, OIB: 58777037393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87464D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301F03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BB64AA">
        <w:t>SLAVEX d.o.o., Andrije Palmovića 33, 48312 Rasinja</w:t>
      </w:r>
    </w:p>
    <w:p w:rsidRDefault="00023797" w:rsidP="001423C9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BB64AA">
        <w:t>Josip Slavetić, Rasinja 85, 48312  Rasinja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BB64AA">
        <w:rPr>
          <w:szCs w:val="24"/>
        </w:rPr>
        <w:t>, Ispostava Koprivnica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BB64AA">
        <w:rPr>
          <w:szCs w:val="24"/>
        </w:rPr>
        <w:t>Hrvatske državnosti 7, 48000 Koprivnica</w:t>
      </w:r>
    </w:p>
    <w:p w:rsidRDefault="00DF4B3F" w:rsidP="00EF33AB" w:rsidR="007A75CE" w:rsidRPr="00EF33AB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EF33AB">
        <w:t>David Jakovljević, Kašinska 7, 10360 Sesvete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0F7" w:rsidP="007A75CE" w:rsidR="008E10F7">
      <w:r>
        <w:separator/>
      </w:r>
    </w:p>
  </w:endnote>
  <w:endnote w:id="0" w:type="continuationSeparator">
    <w:p w:rsidRDefault="008E10F7" w:rsidP="007A75CE" w:rsidR="008E1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0F7" w:rsidP="007A75CE" w:rsidR="008E10F7">
      <w:r>
        <w:separator/>
      </w:r>
    </w:p>
  </w:footnote>
  <w:footnote w:id="0" w:type="continuationSeparator">
    <w:p w:rsidRDefault="008E10F7" w:rsidP="007A75CE" w:rsidR="008E10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4693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D11647">
      <w:t>577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0E4693"/>
    <w:rsid w:val="001423C9"/>
    <w:rsid w:val="00167728"/>
    <w:rsid w:val="001E7781"/>
    <w:rsid w:val="00200042"/>
    <w:rsid w:val="00255595"/>
    <w:rsid w:val="002A6059"/>
    <w:rsid w:val="00301F03"/>
    <w:rsid w:val="003B5155"/>
    <w:rsid w:val="003E2AE0"/>
    <w:rsid w:val="00402B56"/>
    <w:rsid w:val="004070A8"/>
    <w:rsid w:val="00440410"/>
    <w:rsid w:val="00467EEF"/>
    <w:rsid w:val="00472765"/>
    <w:rsid w:val="004770AE"/>
    <w:rsid w:val="00482973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7464D"/>
    <w:rsid w:val="008A024C"/>
    <w:rsid w:val="008A49F0"/>
    <w:rsid w:val="008E10F7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B64AA"/>
    <w:rsid w:val="00BF5CAE"/>
    <w:rsid w:val="00C033F1"/>
    <w:rsid w:val="00C07229"/>
    <w:rsid w:val="00C7158A"/>
    <w:rsid w:val="00C80BBE"/>
    <w:rsid w:val="00C83918"/>
    <w:rsid w:val="00C86B05"/>
    <w:rsid w:val="00CA719C"/>
    <w:rsid w:val="00CB6ECB"/>
    <w:rsid w:val="00CD6AA2"/>
    <w:rsid w:val="00CE3446"/>
    <w:rsid w:val="00CF63B6"/>
    <w:rsid w:val="00D0242F"/>
    <w:rsid w:val="00D11647"/>
    <w:rsid w:val="00D31675"/>
    <w:rsid w:val="00D508D6"/>
    <w:rsid w:val="00D65D0F"/>
    <w:rsid w:val="00D664A8"/>
    <w:rsid w:val="00D7256A"/>
    <w:rsid w:val="00DB4EB7"/>
    <w:rsid w:val="00DF4B3F"/>
    <w:rsid w:val="00E10BFD"/>
    <w:rsid w:val="00EA5D61"/>
    <w:rsid w:val="00ED0604"/>
    <w:rsid w:val="00ED38B6"/>
    <w:rsid w:val="00EF33AB"/>
    <w:rsid w:val="00F0497A"/>
    <w:rsid w:val="00F079DC"/>
    <w:rsid w:val="00F25845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6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69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6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6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6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69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6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6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St-577/2015</izvorni_sadrzaj>
    <derivirana_varijabla naziv="DomainObject.Predmet.OznakaBroj_1">St-577/2015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SLAVEX trgovina, prijevoz i usluge d.o.o. zastupanog po punomoćniku Josip Slavetić</izvorni_sadrzaj>
    <derivirana_varijabla naziv="DomainObject.Predmet.ProtustrankaFormated_1">  SLAVEX trgovina, prijevoz i usluge d.o.o. zastupanog po punomoćniku Josip Slavetić</derivirana_varijabla>
  </DomainObject.Predmet.ProtustrankaFormated>
  <DomainObject.Predmet.ProtustrankaFormatedOIB>
    <izvorni_sadrzaj>  SLAVEX trgovina, prijevoz i usluge d.o.o., OIB 58777037393 zastupanog po punomoćniku Josip Slavetić</izvorni_sadrzaj>
    <derivirana_varijabla naziv="DomainObject.Predmet.ProtustrankaFormatedOIB_1">  SLAVEX trgovina, prijevoz i usluge d.o.o., OIB 58777037393 zastupanog po punomoćniku Josip Slavetić</derivirana_varijabla>
  </DomainObject.Predmet.ProtustrankaFormatedOIB>
  <DomainObject.Predmet.ProtustrankaFormatedWithAdress>
    <izvorni_sadrzaj> SLAVEX trgovina, prijevoz i usluge d.o.o., Andrije Palmovića 33, 48312 Rasinja zastupanog po punomoćniku Josip Slavetić</izvorni_sadrzaj>
    <derivirana_varijabla naziv="DomainObject.Predmet.ProtustrankaFormatedWithAdress_1"> SLAVEX trgovina, prijevoz i usluge d.o.o., Andrije Palmovića 33, 48312 Rasinja zastupanog po punomoćniku Josip Slavetić</derivirana_varijabla>
  </DomainObject.Predmet.ProtustrankaFormatedWithAdress>
  <DomainObject.Predmet.ProtustrankaFormatedWithAdressOIB>
    <izvorni_sadrzaj> SLAVEX trgovina, prijevoz i usluge d.o.o., OIB 58777037393, Andrije Palmovića 33, 48312 Rasinja zastupanog po punomoćniku Josip Slavetić</izvorni_sadrzaj>
    <derivirana_varijabla naziv="DomainObject.Predmet.ProtustrankaFormatedWithAdressOIB_1"> SLAVEX trgovina, prijevoz i usluge d.o.o., OIB 58777037393, Andrije Palmovića 33, 48312 Rasinja zastupanog po punomoćniku Josip Slavetić</derivirana_varijabla>
  </DomainObject.Predmet.ProtustrankaFormatedWithAdressOIB>
  <DomainObject.Predmet.ProtustrankaWithAdress>
    <izvorni_sadrzaj>SLAVEX trgovina, prijevoz i usluge d.o.o. Andrije Palmovića 33, 48312 Rasinja</izvorni_sadrzaj>
    <derivirana_varijabla naziv="DomainObject.Predmet.ProtustrankaWithAdress_1">SLAVEX trgovina, prijevoz i usluge d.o.o. Andrije Palmovića 33, 48312 Rasinja</derivirana_varijabla>
  </DomainObject.Predmet.ProtustrankaWithAdress>
  <DomainObject.Predmet.ProtustrankaWithAdressOIB>
    <izvorni_sadrzaj>SLAVEX trgovina, prijevoz i usluge d.o.o., OIB 58777037393, Andrije Palmovića 33, 48312 Rasinja</izvorni_sadrzaj>
    <derivirana_varijabla naziv="DomainObject.Predmet.ProtustrankaWithAdressOIB_1">SLAVEX trgovina, prijevoz i usluge d.o.o., OIB 58777037393, Andrije Palmovića 33, 48312 Rasinja</derivirana_varijabla>
  </DomainObject.Predmet.ProtustrankaWithAdressOIB>
  <DomainObject.Predmet.ProtustrankaNazivFormated>
    <izvorni_sadrzaj>SLAVEX trgovina, prijevoz i usluge d.o.o.</izvorni_sadrzaj>
    <derivirana_varijabla naziv="DomainObject.Predmet.ProtustrankaNazivFormated_1">SLAVEX trgovina, prijevoz i usluge d.o.o.</derivirana_varijabla>
  </DomainObject.Predmet.ProtustrankaNazivFormated>
  <DomainObject.Predmet.ProtustrankaNazivFormatedOIB>
    <izvorni_sadrzaj>SLAVEX trgovina, prijevoz i usluge d.o.o., OIB 58777037393</izvorni_sadrzaj>
    <derivirana_varijabla naziv="DomainObject.Predmet.ProtustrankaNazivFormatedOIB_1">SLAVEX trgovina, prijevoz i usluge d.o.o., OIB 58777037393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336615.55</izvorni_sadrzaj>
    <derivirana_varijabla naziv="DomainObject.Predmet.TrenutnaVrijednost_1">336615.55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SLAVEX trgovina, prijevoz i usluge d.o.o. zastupanog po punomoćniku Josip Slavetić</item>
    </izvorni_sadrzaj>
    <derivirana_varijabla naziv="DomainObject.Predmet.ProtuStrankaListFormated_1">
      <item>SLAVEX trgovina, prijevoz i usluge d.o.o. zastupanog po punomoćniku Josip Slavetić</item>
    </derivirana_varijabla>
  </DomainObject.Predmet.ProtuStrankaListFormated>
  <DomainObject.Predmet.ProtuStrankaListFormatedOIB>
    <izvorni_sadrzaj>
      <item>SLAVEX trgovina, prijevoz i usluge d.o.o., OIB 58777037393 zastupanog po punomoćniku Josip Slavetić</item>
    </izvorni_sadrzaj>
    <derivirana_varijabla naziv="DomainObject.Predmet.ProtuStrankaListFormatedOIB_1">
      <item>SLAVEX trgovina, prijevoz i usluge d.o.o., OIB 58777037393 zastupanog po punomoćniku Josip Slavetić</item>
    </derivirana_varijabla>
  </DomainObject.Predmet.ProtuStrankaListFormatedOIB>
  <DomainObject.Predmet.ProtuStrankaListFormatedWithAdress>
    <izvorni_sadrzaj>
      <item>SLAVEX trgovina, prijevoz i usluge d.o.o., Andrije Palmovića 33, 48312 Rasinja zastupanog po punomoćniku Josip Slavetić</item>
    </izvorni_sadrzaj>
    <derivirana_varijabla naziv="DomainObject.Predmet.ProtuStrankaListFormatedWithAdress_1">
      <item>SLAVEX trgovina, prijevoz i usluge d.o.o., Andrije Palmovića 33, 48312 Rasinja zastupanog po punomoćniku Josip Slavetić</item>
    </derivirana_varijabla>
  </DomainObject.Predmet.ProtuStrankaListFormatedWithAdress>
  <DomainObject.Predmet.ProtuStrankaListFormatedWithAdressOIB>
    <izvorni_sadrzaj>
      <item>SLAVEX trgovina, prijevoz i usluge d.o.o., OIB 58777037393, Andrije Palmovića 33, 48312 Rasinja zastupanog po punomoćniku Josip Slavetić</item>
    </izvorni_sadrzaj>
    <derivirana_varijabla naziv="DomainObject.Predmet.ProtuStrankaListFormatedWithAdressOIB_1">
      <item>SLAVEX trgovina, prijevoz i usluge d.o.o., OIB 58777037393, Andrije Palmovića 33, 48312 Rasinja zastupanog po punomoćniku Josip Slavetić</item>
    </derivirana_varijabla>
  </DomainObject.Predmet.ProtuStrankaListFormatedWithAdressOIB>
  <DomainObject.Predmet.ProtuStrankaListNazivFormated>
    <izvorni_sadrzaj>
      <item>SLAVEX trgovina, prijevoz i usluge d.o.o.</item>
    </izvorni_sadrzaj>
    <derivirana_varijabla naziv="DomainObject.Predmet.ProtuStrankaListNazivFormated_1">
      <item>SLAVEX trgovina, prijevoz i usluge d.o.o.</item>
    </derivirana_varijabla>
  </DomainObject.Predmet.ProtuStrankaListNazivFormated>
  <DomainObject.Predmet.ProtuStrankaListNazivFormatedOIB>
    <izvorni_sadrzaj>
      <item>SLAVEX trgovina, prijevoz i usluge d.o.o., OIB 58777037393</item>
    </izvorni_sadrzaj>
    <derivirana_varijabla naziv="DomainObject.Predmet.ProtuStrankaListNazivFormatedOIB_1">
      <item>SLAVEX trgovina, prijevoz i usluge d.o.o., OIB 58777037393</item>
    </derivirana_varijabla>
  </DomainObject.Predmet.ProtuStrankaListNazivFormatedOIB>
  <DomainObject.Predmet.OstaliListFormated>
    <izvorni_sadrzaj>
      <item>e-Oglasna</item>
      <item>Sudski registar</item>
      <item>Josip Slavetić punomoćnik sudionika u postupku SLAVEX trgovina, prijevoz i usluge d.o.o.</item>
    </izvorni_sadrzaj>
    <derivirana_varijabla naziv="DomainObject.Predmet.OstaliListFormated_1">
      <item>e-Oglasna</item>
      <item>Sudski registar</item>
      <item>Josip Slavetić punomoćnik sudionika u postupku SLAVEX trgovina, prijevoz i usluge d.o.o.</item>
    </derivirana_varijabla>
  </DomainObject.Predmet.OstaliListFormated>
  <DomainObject.Predmet.OstaliListFormatedOIB>
    <izvorni_sadrzaj>
      <item>e-Oglasna</item>
      <item>Sudski registar</item>
      <item>Josip Slavetić, OIB 22732982970 punomoćnik sudionika u postupku SLAVEX trgovina, prijevoz i usluge d.o.o.</item>
    </izvorni_sadrzaj>
    <derivirana_varijabla naziv="DomainObject.Predmet.OstaliListFormatedOIB_1">
      <item>e-Oglasna</item>
      <item>Sudski registar</item>
      <item>Josip Slavetić, OIB 22732982970 punomoćnik sudionika u postupku SLAVEX trgovina, prijevoz i usluge d.o.o.</item>
    </derivirana_varijabla>
  </DomainObject.Predmet.OstaliListFormatedOIB>
  <DomainObject.Predmet.OstaliListFormatedWithAdress>
    <izvorni_sadrzaj>
      <item>e-Oglasna</item>
      <item>Sudski registar</item>
      <item>Josip Slavetić, Mlinska 11, 48312 Rasinja punomoćnik sudionika u postupku SLAVEX trgovina, prijevoz i usluge d.o.o.</item>
    </izvorni_sadrzaj>
    <derivirana_varijabla naziv="DomainObject.Predmet.OstaliListFormatedWithAdress_1">
      <item>e-Oglasna</item>
      <item>Sudski registar</item>
      <item>Josip Slavetić, Mlinska 11, 48312 Rasinja punomoćnik sudionika u postupku SLAVEX trgovina, prijevoz i usluge d.o.o.</item>
    </derivirana_varijabla>
  </DomainObject.Predmet.OstaliListFormatedWithAdress>
  <DomainObject.Predmet.OstaliListFormatedWithAdressOIB>
    <izvorni_sadrzaj>
      <item>e-Oglasna</item>
      <item>Sudski registar</item>
      <item>Josip Slavetić, OIB 22732982970, Mlinska 11, 48312 Rasinja punomoćnik sudionika u postupku SLAVEX trgovina, prijevoz i usluge d.o.o.</item>
    </izvorni_sadrzaj>
    <derivirana_varijabla naziv="DomainObject.Predmet.OstaliListFormatedWithAdressOIB_1">
      <item>e-Oglasna</item>
      <item>Sudski registar</item>
      <item>Josip Slavetić, OIB 22732982970, Mlinska 11, 48312 Rasinja punomoćnik sudionika u postupku SLAVEX trgovina, prijevoz i usluge d.o.o.</item>
    </derivirana_varijabla>
  </DomainObject.Predmet.OstaliListFormatedWithAdressOIB>
  <DomainObject.Predmet.OstaliListNazivFormated>
    <izvorni_sadrzaj>
      <item>e-Oglasna</item>
      <item>Sudski registar</item>
      <item>Josip Slavetić</item>
    </izvorni_sadrzaj>
    <derivirana_varijabla naziv="DomainObject.Predmet.OstaliListNazivFormated_1">
      <item>e-Oglasna</item>
      <item>Sudski registar</item>
      <item>Josip Slavetić</item>
    </derivirana_varijabla>
  </DomainObject.Predmet.OstaliListNazivFormated>
  <DomainObject.Predmet.OstaliListNazivFormatedOIB>
    <izvorni_sadrzaj>
      <item>e-Oglasna</item>
      <item>Sudski registar</item>
      <item>Josip Slavetić, OIB 22732982970</item>
    </izvorni_sadrzaj>
    <derivirana_varijabla naziv="DomainObject.Predmet.OstaliListNazivFormatedOIB_1">
      <item>e-Oglasna</item>
      <item>Sudski registar</item>
      <item>Josip Slavetić, OIB 22732982970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SLAVEX trgovina, prijevoz i usluge d.o.o.</izvorni_sadrzaj>
    <derivirana_varijabla naziv="DomainObject.Predmet.ProtustrankaIDrugi_1">SLAVEX trgovina, prijevoz i usluge d.o.o.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SLAVEX trgovina, prijevoz i usluge d.o.o., OIB 58777037393, Andrije Palmovića 33, 48312 Rasinja</izvorni_sadrzaj>
    <derivirana_varijabla naziv="DomainObject.Predmet.ProtustrankaIDrugiAdressOIB_1">SLAVEX trgovina, prijevoz i usluge d.o.o., OIB 58777037393, Andrije Palmovića 33, 48312 Rasinja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SLAVEX trgovina, prijevoz i usluge d.o.o.</item>
      <item>e-Oglasna</item>
      <item>Sudski registar</item>
      <item>Josip Slavetić</item>
    </izvorni_sadrzaj>
    <derivirana_varijabla naziv="DomainObject.Predmet.SudioniciListNaziv_1">
      <item>Financijska agencija</item>
      <item>SLAVEX trgovina, prijevoz i usluge d.o.o.</item>
      <item>e-Oglasna</item>
      <item>Sudski registar</item>
      <item>Josip Slavetić</item>
    </derivirana_varijabla>
  </DomainObject.Predmet.SudioniciListNaziv>
  <DomainObject.Predmet.SudioniciListAdressOIB>
    <izvorni_sadrzaj>
      <item>Financijska agencija, OIB 85821130368, A.Cesarca 2,42000 Varaždin</item>
      <item>SLAVEX trgovina, prijevoz i usluge d.o.o., OIB 58777037393, Andrije Palmovića 33,48312 Rasinja</item>
      <item>e-Oglasna</item>
      <item>Sudski registar</item>
      <item>Josip Slavetić, OIB 22732982970, Mlinska 11,48312 Rasinja</item>
    </izvorni_sadrzaj>
    <derivirana_varijabla naziv="DomainObject.Predmet.SudioniciListAdressOIB_1">
      <item>Financijska agencija, OIB 85821130368, A.Cesarca 2,42000 Varaždin</item>
      <item>SLAVEX trgovina, prijevoz i usluge d.o.o., OIB 58777037393, Andrije Palmovića 33,48312 Rasinja</item>
      <item>e-Oglasna</item>
      <item>Sudski registar</item>
      <item>Josip Slavetić, OIB 22732982970, Mlinska 11,48312 Rasinja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58777037393</item>
      <item>, OIB null</item>
      <item>, OIB null</item>
      <item>, OIB 22732982970</item>
    </izvorni_sadrzaj>
    <derivirana_varijabla naziv="DomainObject.Predmet.SudioniciListNazivOIB_1">
      <item>, OIB 85821130368</item>
      <item>, OIB 58777037393</item>
      <item>, OIB null</item>
      <item>, OIB null</item>
      <item>, OIB 22732982970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6228D-CA97-4588-98A7-0D7FDA455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2750</properties:Characters>
  <properties:Lines>82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2015-12-18T12:52:00Z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2015-12-29T08:47:00Z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