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25d5" w14:paraId="e6025d5" w:rsidRDefault="005035D6" w:rsidP="00CB4D6B" w:rsidR="00EA79C2" w:rsidRPr="00455B5F">
      <w:pPr>
        <w15:collapsed w:val="false"/>
      </w:pPr>
      <w:bookmarkStart w:name="_GoBack" w:id="0"/>
      <w:bookmarkEnd w:id="0"/>
      <w:r w:rsidRPr="009458B5">
        <w:rPr>
          <w:noProof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D6B" w:rsidP="00CB4D6B" w:rsidR="00CB4D6B" w:rsidRPr="00455B5F">
      <w:r w:rsidRPr="00455B5F">
        <w:t>REPUBLIKA HRVATSKA</w:t>
      </w:r>
    </w:p>
    <w:p w:rsidRDefault="00CB4D6B" w:rsidP="00CB4D6B" w:rsidR="00CB4D6B" w:rsidRPr="00455B5F">
      <w:r w:rsidRPr="00455B5F">
        <w:t>TRGOVAČKI SUD U ZAGREBU</w:t>
      </w:r>
    </w:p>
    <w:p w:rsidRDefault="00CB4D6B" w:rsidP="00CB4D6B" w:rsidR="00CB4D6B" w:rsidRPr="00455B5F">
      <w:r w:rsidRPr="00455B5F">
        <w:t>Zagreb, Amruševa 2/II</w:t>
      </w:r>
      <w:r w:rsidRPr="00455B5F">
        <w:tab/>
      </w:r>
      <w:r w:rsidRPr="00455B5F">
        <w:tab/>
      </w:r>
      <w:r w:rsidRPr="00455B5F">
        <w:tab/>
      </w:r>
      <w:r w:rsidRPr="00455B5F">
        <w:tab/>
      </w:r>
      <w:r w:rsidRPr="00455B5F">
        <w:tab/>
      </w:r>
      <w:r w:rsidRPr="00455B5F">
        <w:tab/>
      </w:r>
      <w:r w:rsidRPr="00455B5F">
        <w:tab/>
        <w:t>7 Stpn-</w:t>
      </w:r>
      <w:r w:rsidR="00BC01DD" w:rsidRPr="00455B5F">
        <w:t>293</w:t>
      </w:r>
      <w:r w:rsidR="00B46FF4" w:rsidRPr="00455B5F">
        <w:t>/14</w:t>
      </w:r>
    </w:p>
    <w:p w:rsidRDefault="00CB4D6B" w:rsidP="00CB4D6B" w:rsidR="00CB4D6B" w:rsidRPr="00455B5F"/>
    <w:p w:rsidRDefault="00625D34" w:rsidP="00CB4D6B" w:rsidR="00992C1E" w:rsidRPr="00455B5F">
      <w:pPr>
        <w:jc w:val="center"/>
      </w:pPr>
      <w:r>
        <w:t>R E P U B L I K A  H R V A T S K A</w:t>
      </w:r>
    </w:p>
    <w:p w:rsidRDefault="00CB4D6B" w:rsidP="00CB4D6B" w:rsidR="00CB4D6B" w:rsidRPr="00455B5F">
      <w:pPr>
        <w:jc w:val="center"/>
      </w:pPr>
      <w:r w:rsidRPr="00455B5F">
        <w:t>R J E Š E N J E</w:t>
      </w:r>
    </w:p>
    <w:p w:rsidRDefault="00CB4D6B" w:rsidP="00CB4D6B" w:rsidR="00CB4D6B" w:rsidRPr="00455B5F">
      <w:pPr>
        <w:jc w:val="center"/>
      </w:pPr>
    </w:p>
    <w:p w:rsidRDefault="00CB4D6B" w:rsidP="00CB4D6B" w:rsidR="00CB4D6B" w:rsidRPr="00455B5F">
      <w:pPr>
        <w:jc w:val="both"/>
      </w:pPr>
      <w:r w:rsidRPr="00455B5F">
        <w:tab/>
        <w:t xml:space="preserve">Trgovački sud u Zagrebu po sucu pojedincu Vesni Malenica kao stečajnom sucu u postupku sklapanja predstečajne nagodbe s dužnikom </w:t>
      </w:r>
      <w:r w:rsidR="00BC01DD" w:rsidRPr="00455B5F">
        <w:t>Alojz Horvat vlasnik Eko Zagorje, strojna obrada, ugostiteljstvo, trgovina i usluge, Gornja Šemnica 120, Radoboj, OIB 16439289644</w:t>
      </w:r>
      <w:r w:rsidR="00FF1CD2" w:rsidRPr="00455B5F">
        <w:t xml:space="preserve">, </w:t>
      </w:r>
      <w:r w:rsidR="00625D34">
        <w:t>11. studenog 2015.</w:t>
      </w:r>
    </w:p>
    <w:p w:rsidRDefault="00CB4D6B" w:rsidP="00CB4D6B" w:rsidR="00CB4D6B" w:rsidRPr="00455B5F">
      <w:pPr>
        <w:jc w:val="both"/>
      </w:pPr>
    </w:p>
    <w:p w:rsidRDefault="00CB4D6B" w:rsidP="00CB4D6B" w:rsidR="00CB4D6B" w:rsidRPr="00455B5F">
      <w:pPr>
        <w:jc w:val="center"/>
        <w:rPr>
          <w:bCs/>
        </w:rPr>
      </w:pPr>
      <w:r w:rsidRPr="00455B5F">
        <w:rPr>
          <w:bCs/>
        </w:rPr>
        <w:t>r i j e š i o  j e</w:t>
      </w:r>
    </w:p>
    <w:p w:rsidRDefault="00CB4D6B" w:rsidP="00452FEC" w:rsidR="00CB4D6B" w:rsidRPr="00455B5F">
      <w:pPr>
        <w:ind w:firstLine="646" w:right="545" w:left="770"/>
        <w:jc w:val="both"/>
      </w:pPr>
    </w:p>
    <w:p w:rsidRDefault="00625D34" w:rsidP="00577CF9" w:rsidR="00625D34">
      <w:pPr>
        <w:ind w:firstLine="708"/>
        <w:jc w:val="both"/>
      </w:pPr>
      <w:r>
        <w:t xml:space="preserve">Ispravlja se rješenje ovog suda broj Stpn-293/14 od </w:t>
      </w:r>
      <w:r w:rsidR="00577CF9">
        <w:t>18. ožujka</w:t>
      </w:r>
      <w:r>
        <w:t xml:space="preserve"> 2015. </w:t>
      </w:r>
      <w:r w:rsidR="00CD7F47">
        <w:t xml:space="preserve">i rješenje od 21. srpnja 2015., </w:t>
      </w:r>
      <w:r>
        <w:t xml:space="preserve">kojim se odobrava </w:t>
      </w:r>
      <w:r w:rsidR="00A2659C" w:rsidRPr="00455B5F">
        <w:t xml:space="preserve">sklapanje predstečajne nagodbe s dužnikom </w:t>
      </w:r>
      <w:r w:rsidR="00BC01DD" w:rsidRPr="00455B5F">
        <w:t>Alojz Horvat vlasnik Eko Zagorje, strojna obrada, ugostiteljstvo, trgovina i usluge, Gornja Šemnica 120, Radoboj, OIB 16439289644</w:t>
      </w:r>
      <w:r>
        <w:t xml:space="preserve">, u dijelu koji se odnosi na </w:t>
      </w:r>
      <w:r w:rsidR="00577CF9">
        <w:t>broj i datum dospijeća mjesečnih anuiteta tako da</w:t>
      </w:r>
      <w:r w:rsidR="00DF4356">
        <w:t xml:space="preserve"> isto u čistopisu glasi:</w:t>
      </w:r>
    </w:p>
    <w:p w:rsidRDefault="00DF4356" w:rsidP="00AA3DB7" w:rsidR="00AA3DB7" w:rsidRPr="00117753">
      <w:pPr>
        <w:pStyle w:val="Odlomakpopisa"/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t>"</w:t>
      </w:r>
      <w:r w:rsidR="00AA3DB7" w:rsidRPr="00117753">
        <w:rPr>
          <w:rFonts w:hAnsi="Times New Roman" w:ascii="Times New Roman"/>
          <w:sz w:val="24"/>
          <w:szCs w:val="24"/>
        </w:rPr>
        <w:t>1. Porezna  uprava</w:t>
      </w:r>
    </w:p>
    <w:p w:rsidRDefault="00AA3DB7" w:rsidP="00AA3DB7" w:rsidR="00AA3DB7" w:rsidRPr="00117753">
      <w:pPr>
        <w:jc w:val="both"/>
      </w:pPr>
      <w:r w:rsidRPr="00117753">
        <w:t xml:space="preserve"> </w:t>
      </w:r>
      <w:r w:rsidRPr="00117753">
        <w:tab/>
        <w:t>Potpisivanjem sporazuma o prihvaćanju plana financijskog restrukturiranja  iznos  duga je   353.824,98  kn, uz  otpis  kamata  i   dijela  duga  u  zastari, dug na dan 15.01.2015.  iznosi  216.405,36  kn. Otplata   u  roku 36  mjeseci u  jednakim  ratama. uz  4.5 % kamate godišnje,  izgleda:</w:t>
      </w:r>
      <w:r w:rsidRPr="00117753">
        <w:tab/>
      </w:r>
      <w:r w:rsidRPr="00117753">
        <w:tab/>
      </w:r>
      <w:r w:rsidRPr="00117753">
        <w:tab/>
      </w:r>
      <w:r w:rsidRPr="00117753">
        <w:tab/>
      </w:r>
      <w:r w:rsidRPr="00117753">
        <w:tab/>
      </w:r>
      <w:r w:rsidRPr="00117753">
        <w:tab/>
      </w:r>
      <w:r w:rsidRPr="00117753">
        <w:tab/>
      </w:r>
      <w:r w:rsidRPr="00117753">
        <w:tab/>
      </w:r>
    </w:p>
    <w:p w:rsidRDefault="00AA3DB7" w:rsidP="00AA3DB7" w:rsidR="00AA3DB7" w:rsidRPr="00117753">
      <w:pPr>
        <w:jc w:val="both"/>
      </w:pPr>
      <w:r w:rsidRPr="00117753">
        <w:t xml:space="preserve">   </w:t>
      </w:r>
      <w:r w:rsidRPr="00117753">
        <w:tab/>
        <w:t xml:space="preserve"> PLAN   OTPLATE  REPROGRAMIRANIH  OBVEZA -  POREZNA  UPRAVA koje će se izvršiti u 36 jednakih mjesečnih anuiteta od kojih prvi dospijeva 05.07.2015, a posljednji 05.07.2018 godine</w:t>
      </w:r>
      <w:r w:rsidRPr="00117753">
        <w:tab/>
      </w:r>
      <w:r w:rsidRPr="00117753">
        <w:tab/>
      </w:r>
      <w:r w:rsidRPr="00117753">
        <w:tab/>
      </w:r>
      <w:r w:rsidRPr="00117753">
        <w:tab/>
      </w:r>
      <w:r w:rsidRPr="00117753">
        <w:tab/>
      </w:r>
      <w:r w:rsidRPr="00117753">
        <w:tab/>
      </w:r>
    </w:p>
    <w:p w:rsidRDefault="00AA3DB7" w:rsidP="00AA3DB7" w:rsidR="00AA3DB7" w:rsidRPr="00117753">
      <w:pPr>
        <w:ind w:firstLine="709"/>
        <w:jc w:val="both"/>
      </w:pPr>
      <w:r w:rsidRPr="00117753">
        <w:t>I.  Dužnik se obvezuje podmiriti tražbinu vjerovnika MINISTRASTVO  FINANCIJE  RH POREZNA  UPRAVA  KRAPINA, Ivana Rendića 5, OIB 18683136487,  u iznosu od 216.405,36 kuna ( utvrđena tražbina umanjena za predloženi otpis kamata, te glavnice duga u iznosu od 65% izuzev prioritetnih tražbina, sukladno planu financijskog restrukturiranja) u 36 jednakih mjesečnih rata, dakle 6.437,39 kn mjesečno, sa pripadajućim dijelom kamata od 4.5 % godišnje i dospijećem kako slijedi :</w:t>
      </w:r>
    </w:p>
    <w:p w:rsidRDefault="00AA3DB7" w:rsidP="00AA3DB7" w:rsidR="00AA3DB7" w:rsidRPr="00117753">
      <w:pPr>
        <w:numPr>
          <w:ilvl w:val="0"/>
          <w:numId w:val="8"/>
        </w:numPr>
      </w:pPr>
      <w:r w:rsidRPr="00117753">
        <w:t xml:space="preserve"> 1. rata u iznosu od 6.437,39 kn dospijeva  5. 7. 2015. godine,</w:t>
      </w:r>
    </w:p>
    <w:p w:rsidRDefault="00AA3DB7" w:rsidP="00AA3DB7" w:rsidR="00AA3DB7" w:rsidRPr="00117753">
      <w:pPr>
        <w:numPr>
          <w:ilvl w:val="0"/>
          <w:numId w:val="8"/>
        </w:numPr>
      </w:pPr>
      <w:r w:rsidRPr="00117753">
        <w:t xml:space="preserve"> 2. rata u iznosu od 6.437,39 kn dospijeva  5. 8. 2015. godine,</w:t>
      </w:r>
    </w:p>
    <w:p w:rsidRDefault="00AA3DB7" w:rsidP="00AA3DB7" w:rsidR="00AA3DB7" w:rsidRPr="00117753">
      <w:pPr>
        <w:numPr>
          <w:ilvl w:val="0"/>
          <w:numId w:val="8"/>
        </w:numPr>
      </w:pPr>
      <w:r w:rsidRPr="00117753">
        <w:t xml:space="preserve"> 3. rata u iznosu od 6.437,39 kn dospijeva  5. 9. 2015. godine,</w:t>
      </w:r>
    </w:p>
    <w:p w:rsidRDefault="00AA3DB7" w:rsidP="00AA3DB7" w:rsidR="00AA3DB7" w:rsidRPr="00117753">
      <w:pPr>
        <w:numPr>
          <w:ilvl w:val="0"/>
          <w:numId w:val="8"/>
        </w:numPr>
      </w:pPr>
      <w:r w:rsidRPr="00117753">
        <w:t xml:space="preserve"> 4. rata u iznosu od 6.437,39 kn dospijeva  5. 10. 2015. godine.</w:t>
      </w:r>
    </w:p>
    <w:p w:rsidRDefault="00AA3DB7" w:rsidP="00AA3DB7" w:rsidR="00AA3DB7" w:rsidRPr="00117753">
      <w:pPr>
        <w:numPr>
          <w:ilvl w:val="0"/>
          <w:numId w:val="8"/>
        </w:numPr>
      </w:pPr>
      <w:r w:rsidRPr="00117753">
        <w:t xml:space="preserve"> 5. rata u iznosu od  6473,39 kn dospijeva  5. 11. 2015. godine,</w:t>
      </w:r>
    </w:p>
    <w:p w:rsidRDefault="00AA3DB7" w:rsidP="00AA3DB7" w:rsidR="00AA3DB7" w:rsidRPr="00117753">
      <w:pPr>
        <w:numPr>
          <w:ilvl w:val="0"/>
          <w:numId w:val="8"/>
        </w:numPr>
      </w:pPr>
      <w:r w:rsidRPr="00117753">
        <w:t xml:space="preserve"> 6. rata u iznosu od 6.473,39 kn dospijeva  5. 12. 2015. godine,</w:t>
      </w:r>
    </w:p>
    <w:p w:rsidRDefault="00AA3DB7" w:rsidP="00AA3DB7" w:rsidR="00AA3DB7" w:rsidRPr="00117753">
      <w:pPr>
        <w:numPr>
          <w:ilvl w:val="0"/>
          <w:numId w:val="8"/>
        </w:numPr>
      </w:pPr>
      <w:r w:rsidRPr="00117753">
        <w:t xml:space="preserve"> 7. rata u iznosu od 6.473,39 kn dospijeva  5. 1. 2016. godine,</w:t>
      </w:r>
    </w:p>
    <w:p w:rsidRDefault="00AA3DB7" w:rsidP="00AA3DB7" w:rsidR="00AA3DB7" w:rsidRPr="00117753">
      <w:pPr>
        <w:numPr>
          <w:ilvl w:val="0"/>
          <w:numId w:val="8"/>
        </w:numPr>
      </w:pPr>
      <w:r w:rsidRPr="00117753">
        <w:t xml:space="preserve"> 8. rata u iznosu od 6.473,39 kn dospijeva  5. 2. 2016. godine,</w:t>
      </w:r>
    </w:p>
    <w:p w:rsidRDefault="00AA3DB7" w:rsidP="00AA3DB7" w:rsidR="00AA3DB7" w:rsidRPr="00117753">
      <w:pPr>
        <w:numPr>
          <w:ilvl w:val="0"/>
          <w:numId w:val="8"/>
        </w:numPr>
      </w:pPr>
      <w:r w:rsidRPr="00117753">
        <w:t xml:space="preserve"> 9.</w:t>
      </w:r>
      <w:r>
        <w:t xml:space="preserve"> </w:t>
      </w:r>
      <w:r w:rsidRPr="00117753">
        <w:t>rata  u iznosu od 6.473,39 kn dospijeva  5. 3. 2016  godine,</w:t>
      </w:r>
    </w:p>
    <w:p w:rsidRDefault="00AA3DB7" w:rsidP="00AA3DB7" w:rsidR="00AA3DB7" w:rsidRPr="00117753">
      <w:pPr>
        <w:ind w:left="705"/>
      </w:pPr>
      <w:r w:rsidRPr="00117753">
        <w:t>-   10. rata u iznosu od 6.473,39 kn dospijeva  5. 4. 2016. godine,</w:t>
      </w:r>
    </w:p>
    <w:p w:rsidRDefault="00AA3DB7" w:rsidP="00AA3DB7" w:rsidR="00AA3DB7" w:rsidRPr="00117753">
      <w:pPr>
        <w:ind w:left="705"/>
      </w:pPr>
      <w:r w:rsidRPr="00117753">
        <w:t>-   11. rata  u iznosu od 6.473,39 kn dospijeva 5. 5. 2016. godine</w:t>
      </w:r>
    </w:p>
    <w:p w:rsidRDefault="00AA3DB7" w:rsidP="00AA3DB7" w:rsidR="00AA3DB7" w:rsidRPr="00117753">
      <w:pPr>
        <w:ind w:left="705"/>
      </w:pPr>
      <w:r w:rsidRPr="00117753">
        <w:t>-   12. rata u iznosu od 6.473,39 kn dospijeva  5. 6. 2016</w:t>
      </w:r>
      <w:r>
        <w:t>.</w:t>
      </w:r>
      <w:r w:rsidRPr="00117753">
        <w:t xml:space="preserve">  godine,</w:t>
      </w:r>
    </w:p>
    <w:p w:rsidRDefault="00AA3DB7" w:rsidP="00AA3DB7" w:rsidR="00AA3DB7" w:rsidRPr="00117753">
      <w:pPr>
        <w:ind w:left="705"/>
      </w:pPr>
      <w:r w:rsidRPr="00117753">
        <w:t>-   13. rata u iznosu od 6.473,39 kn dospijeva  5. 7. 2016</w:t>
      </w:r>
      <w:r>
        <w:t>.</w:t>
      </w:r>
      <w:r w:rsidRPr="00117753">
        <w:t xml:space="preserve">  godine,</w:t>
      </w:r>
    </w:p>
    <w:p w:rsidRDefault="00AA3DB7" w:rsidP="00AA3DB7" w:rsidR="00AA3DB7" w:rsidRPr="00117753">
      <w:pPr>
        <w:ind w:left="705"/>
      </w:pPr>
      <w:r w:rsidRPr="00117753">
        <w:lastRenderedPageBreak/>
        <w:t>-   14. rata u iznosu od 6.473,39 kn dospijeva  5. 8. 2016</w:t>
      </w:r>
      <w:r>
        <w:t>.</w:t>
      </w:r>
      <w:r w:rsidRPr="00117753">
        <w:t xml:space="preserve">  godine,</w:t>
      </w:r>
    </w:p>
    <w:p w:rsidRDefault="00AA3DB7" w:rsidP="00AA3DB7" w:rsidR="00AA3DB7" w:rsidRPr="00117753">
      <w:pPr>
        <w:ind w:left="705"/>
      </w:pPr>
      <w:r w:rsidRPr="00117753">
        <w:t>-   15. rata u iznosu od 6.473,39 kn dospijeva  5. 9. 2016</w:t>
      </w:r>
      <w:r>
        <w:t>.</w:t>
      </w:r>
      <w:r w:rsidRPr="00117753">
        <w:t xml:space="preserve">  godine,</w:t>
      </w:r>
    </w:p>
    <w:p w:rsidRDefault="00AA3DB7" w:rsidP="00AA3DB7" w:rsidR="00AA3DB7" w:rsidRPr="00117753">
      <w:pPr>
        <w:ind w:left="705"/>
      </w:pPr>
      <w:r w:rsidRPr="00117753">
        <w:t>-   16. rata u iznosu od 6.473,39 kn dospijeva  5. 10. 2016. godine,</w:t>
      </w:r>
    </w:p>
    <w:p w:rsidRDefault="00AA3DB7" w:rsidP="00AA3DB7" w:rsidR="00AA3DB7" w:rsidRPr="00117753">
      <w:pPr>
        <w:ind w:left="705"/>
      </w:pPr>
      <w:r w:rsidRPr="00117753">
        <w:t>-   17. rata u iznosu od 6.473,39 kn dospijeva  5. 11. 2016  godine,</w:t>
      </w:r>
    </w:p>
    <w:p w:rsidRDefault="00AA3DB7" w:rsidP="00AA3DB7" w:rsidR="00AA3DB7" w:rsidRPr="00117753">
      <w:pPr>
        <w:ind w:left="705"/>
      </w:pPr>
      <w:r w:rsidRPr="00117753">
        <w:t>-   18. rata u iznosu od 6.473,39 kn dospijeva  5. 12. 2016. godine,</w:t>
      </w:r>
    </w:p>
    <w:p w:rsidRDefault="00AA3DB7" w:rsidP="00AA3DB7" w:rsidR="00AA3DB7" w:rsidRPr="00117753">
      <w:pPr>
        <w:ind w:left="705"/>
      </w:pPr>
      <w:r w:rsidRPr="00117753">
        <w:t>-   19. rata u iznosu od 6.473,39 kn dospijeva  5. 1. 2017. godine,</w:t>
      </w:r>
    </w:p>
    <w:p w:rsidRDefault="00AA3DB7" w:rsidP="00AA3DB7" w:rsidR="00AA3DB7" w:rsidRPr="00117753">
      <w:pPr>
        <w:ind w:left="705"/>
      </w:pPr>
      <w:r w:rsidRPr="00117753">
        <w:t>-   20. rata u iznosu od 6.473,39 kn dospijeva  5. 2. 2017. godine,</w:t>
      </w:r>
    </w:p>
    <w:p w:rsidRDefault="00AA3DB7" w:rsidP="00AA3DB7" w:rsidR="00AA3DB7" w:rsidRPr="00117753">
      <w:pPr>
        <w:ind w:left="705"/>
      </w:pPr>
      <w:r w:rsidRPr="00117753">
        <w:t>-   21 .rata u iznosu od 6,473,39 kn dospijeva  5. 3. 2017.  godine,</w:t>
      </w:r>
    </w:p>
    <w:p w:rsidRDefault="00AA3DB7" w:rsidP="00AA3DB7" w:rsidR="00AA3DB7" w:rsidRPr="00117753">
      <w:pPr>
        <w:ind w:left="705"/>
      </w:pPr>
      <w:r w:rsidRPr="00117753">
        <w:t>-   22. rata u iznosu od 6.473,39 kn dospijeva  5. 4 .2017. godine,</w:t>
      </w:r>
    </w:p>
    <w:p w:rsidRDefault="00AA3DB7" w:rsidP="00AA3DB7" w:rsidR="00AA3DB7" w:rsidRPr="00117753">
      <w:pPr>
        <w:ind w:left="705"/>
      </w:pPr>
      <w:r w:rsidRPr="00117753">
        <w:t>-   23. rata u iznosu od 6.473,39 kn dospijeva  5. 5. 2017..godine,</w:t>
      </w:r>
    </w:p>
    <w:p w:rsidRDefault="00AA3DB7" w:rsidP="00AA3DB7" w:rsidR="00AA3DB7" w:rsidRPr="00117753">
      <w:pPr>
        <w:ind w:left="705"/>
      </w:pPr>
      <w:r w:rsidRPr="00117753">
        <w:t>-   24. rata u iznosu od 6.473,39 kn dospijeva  5. 6. 2017.godine,</w:t>
      </w:r>
    </w:p>
    <w:p w:rsidRDefault="00AA3DB7" w:rsidP="00AA3DB7" w:rsidR="00AA3DB7" w:rsidRPr="00117753">
      <w:pPr>
        <w:ind w:left="705"/>
      </w:pPr>
      <w:r>
        <w:t>-   25</w:t>
      </w:r>
      <w:r w:rsidRPr="00117753">
        <w:t>. rata u iznosu od 6.473,39 kn dospijeva  5. 7. 2017.godine,</w:t>
      </w:r>
    </w:p>
    <w:p w:rsidRDefault="00AA3DB7" w:rsidP="00AA3DB7" w:rsidR="00AA3DB7" w:rsidRPr="00117753">
      <w:pPr>
        <w:ind w:left="705"/>
      </w:pPr>
      <w:r>
        <w:t>-   26</w:t>
      </w:r>
      <w:r w:rsidRPr="00117753">
        <w:t>. rata u iznosu od 6.473,39 kn dospijeva  5. 8. 2017..godine,</w:t>
      </w:r>
    </w:p>
    <w:p w:rsidRDefault="00AA3DB7" w:rsidP="00AA3DB7" w:rsidR="00AA3DB7" w:rsidRPr="00117753">
      <w:pPr>
        <w:ind w:left="705"/>
      </w:pPr>
      <w:r>
        <w:t>-   27</w:t>
      </w:r>
      <w:r w:rsidRPr="00117753">
        <w:t>. rata u iznosu od 6.473,39 kn dospijeva  5. 9. 2017.godine,</w:t>
      </w:r>
    </w:p>
    <w:p w:rsidRDefault="00AA3DB7" w:rsidP="00AA3DB7" w:rsidR="00AA3DB7" w:rsidRPr="00117753">
      <w:pPr>
        <w:ind w:left="705"/>
      </w:pPr>
      <w:r>
        <w:t>-   28</w:t>
      </w:r>
      <w:r w:rsidRPr="00117753">
        <w:t>. rata u iznosu od 6.473,39 kn dospijeva  5. 10. 2017..godine,</w:t>
      </w:r>
    </w:p>
    <w:p w:rsidRDefault="00AA3DB7" w:rsidP="00AA3DB7" w:rsidR="00AA3DB7" w:rsidRPr="00117753">
      <w:pPr>
        <w:ind w:left="705"/>
      </w:pPr>
      <w:r>
        <w:t>-   2</w:t>
      </w:r>
      <w:r w:rsidRPr="00117753">
        <w:t>8. rata u iznosu od 6.473,39 kn dospijeva  5. 11. 2017. godine,</w:t>
      </w:r>
    </w:p>
    <w:p w:rsidRDefault="00AA3DB7" w:rsidP="00AA3DB7" w:rsidR="00AA3DB7" w:rsidRPr="00117753">
      <w:pPr>
        <w:ind w:left="705"/>
      </w:pPr>
      <w:r>
        <w:t>-   30</w:t>
      </w:r>
      <w:r w:rsidRPr="00117753">
        <w:t>. rata u iznosu od 6.473,39 kn dospijeva  5. 12. 2017. godine,</w:t>
      </w:r>
    </w:p>
    <w:p w:rsidRDefault="00AA3DB7" w:rsidP="00AA3DB7" w:rsidR="00AA3DB7" w:rsidRPr="00117753">
      <w:pPr>
        <w:ind w:left="705"/>
      </w:pPr>
      <w:r>
        <w:t>-   31</w:t>
      </w:r>
      <w:r w:rsidRPr="00117753">
        <w:t>. rata u iznosu od 6.473,39 kn dospijeva  5. 1. 2018. godine,</w:t>
      </w:r>
    </w:p>
    <w:p w:rsidRDefault="00AA3DB7" w:rsidP="00AA3DB7" w:rsidR="00AA3DB7" w:rsidRPr="00117753">
      <w:pPr>
        <w:ind w:left="705"/>
      </w:pPr>
      <w:r w:rsidRPr="00117753">
        <w:t>-   3</w:t>
      </w:r>
      <w:r>
        <w:t>2</w:t>
      </w:r>
      <w:r w:rsidRPr="00117753">
        <w:t>. rata u iznosu od 6.473,39 kn dospijeva  5. 2. 2018. godine,</w:t>
      </w:r>
    </w:p>
    <w:p w:rsidRDefault="00AA3DB7" w:rsidP="00AA3DB7" w:rsidR="00AA3DB7" w:rsidRPr="00117753">
      <w:pPr>
        <w:ind w:left="705"/>
      </w:pPr>
      <w:r>
        <w:t>-   33</w:t>
      </w:r>
      <w:r w:rsidRPr="00117753">
        <w:t>. rata u iznosu od 6.473,39 kn dospijeva  5. 3. 2018. godine,</w:t>
      </w:r>
    </w:p>
    <w:p w:rsidRDefault="00AA3DB7" w:rsidP="00AA3DB7" w:rsidR="00AA3DB7" w:rsidRPr="00117753">
      <w:pPr>
        <w:ind w:left="705"/>
      </w:pPr>
      <w:r>
        <w:t>-   34</w:t>
      </w:r>
      <w:r w:rsidRPr="00117753">
        <w:t>. rata u iznosu od 6.473,39 kn dospijeva  5. 4. 2018.  godine,</w:t>
      </w:r>
    </w:p>
    <w:p w:rsidRDefault="00AA3DB7" w:rsidP="00AA3DB7" w:rsidR="00AA3DB7" w:rsidRPr="00117753">
      <w:pPr>
        <w:ind w:left="705"/>
      </w:pPr>
      <w:r>
        <w:t>-   35</w:t>
      </w:r>
      <w:r w:rsidRPr="00117753">
        <w:t>. rata u iznosu od 6.473,39 kn dospijeva  5. 5. 2018. godine,</w:t>
      </w:r>
    </w:p>
    <w:p w:rsidRDefault="00AA3DB7" w:rsidP="00AA3DB7" w:rsidR="00BC01DD" w:rsidRPr="00455B5F">
      <w:pPr>
        <w:ind w:left="705"/>
      </w:pPr>
      <w:r>
        <w:t>-   36</w:t>
      </w:r>
      <w:r w:rsidRPr="00117753">
        <w:t>. rata u iznosu od 6.473,39 kn</w:t>
      </w:r>
      <w:r>
        <w:t xml:space="preserve"> dospijeva  5. 6. 2018.  godine.</w:t>
      </w:r>
    </w:p>
    <w:p w:rsidRDefault="00DF4356" w:rsidP="00DF4356" w:rsidR="00BC01DD" w:rsidRPr="00455B5F">
      <w:pPr>
        <w:pStyle w:val="Odlomakpopisa"/>
        <w:spacing w:lineRule="auto" w:line="240" w:after="0"/>
        <w:ind w:left="50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="00BC01DD" w:rsidRPr="00455B5F">
        <w:rPr>
          <w:rFonts w:hAnsi="Times New Roman" w:ascii="Times New Roman"/>
          <w:sz w:val="24"/>
          <w:szCs w:val="24"/>
        </w:rPr>
        <w:t>Privredna  Banka  Zagreb</w:t>
      </w:r>
    </w:p>
    <w:p w:rsidRDefault="00BC01DD" w:rsidP="00BC01DD" w:rsidR="00BC01DD" w:rsidRPr="00455B5F">
      <w:pPr>
        <w:ind w:firstLine="502"/>
        <w:jc w:val="both"/>
      </w:pPr>
      <w:r w:rsidRPr="00455B5F">
        <w:t>Dug  prema  PBZ, OIB 02535697732,  iznosi  78.772,45  kn.  Dug  će  biti  otplaćen  u  48  jednakih  rata.</w:t>
      </w:r>
    </w:p>
    <w:p w:rsidRDefault="00BC01DD" w:rsidP="00455B5F" w:rsidR="00BC01DD" w:rsidRPr="00455B5F">
      <w:pPr>
        <w:ind w:firstLine="502"/>
        <w:jc w:val="both"/>
      </w:pPr>
      <w:r w:rsidRPr="00455B5F">
        <w:t>Dužnik se obvezuje podmiriti tražbinu vjerovnika Privrednoj   Banci  Zagreb, u iznosu od 78.772,45  kuna,  (sukladno planu financijskog restrukturiranja) u 48 jednakih mjesečnih rata, dakle 1.641,10 kn. će iznositi  jedna  rata.</w:t>
      </w:r>
    </w:p>
    <w:p w:rsidRDefault="00BC01DD" w:rsidP="00BC01DD" w:rsidR="00BC01DD" w:rsidRPr="00455B5F">
      <w:pPr>
        <w:numPr>
          <w:ilvl w:val="0"/>
          <w:numId w:val="8"/>
        </w:numPr>
      </w:pPr>
      <w:r w:rsidRPr="00455B5F">
        <w:t xml:space="preserve"> 1. rata u iznosu od 1.641,10 kn dospijeva  05.07.2015. godine,</w:t>
      </w:r>
    </w:p>
    <w:p w:rsidRDefault="00BC01DD" w:rsidP="00BC01DD" w:rsidR="00BC01DD" w:rsidRPr="00455B5F">
      <w:pPr>
        <w:numPr>
          <w:ilvl w:val="0"/>
          <w:numId w:val="8"/>
        </w:numPr>
      </w:pPr>
      <w:r w:rsidRPr="00455B5F">
        <w:t xml:space="preserve"> 2. rata u iznosu od 1.641,10 kn dospijeva  05.08.2015. godine,</w:t>
      </w:r>
    </w:p>
    <w:p w:rsidRDefault="00BC01DD" w:rsidP="00BC01DD" w:rsidR="00BC01DD" w:rsidRPr="00455B5F">
      <w:pPr>
        <w:numPr>
          <w:ilvl w:val="0"/>
          <w:numId w:val="8"/>
        </w:numPr>
      </w:pPr>
      <w:r w:rsidRPr="00455B5F">
        <w:t xml:space="preserve"> 3. rata u iznosu od 1.641,10 kn dospijeva  05.09.2015. godine,</w:t>
      </w:r>
    </w:p>
    <w:p w:rsidRDefault="00BC01DD" w:rsidP="00BC01DD" w:rsidR="00BC01DD" w:rsidRPr="00455B5F">
      <w:pPr>
        <w:numPr>
          <w:ilvl w:val="0"/>
          <w:numId w:val="8"/>
        </w:numPr>
      </w:pPr>
      <w:r w:rsidRPr="00455B5F">
        <w:t xml:space="preserve"> 4. rata u iznosu od 1.641,10 kn dospijeva  05.10.2015. godine.</w:t>
      </w:r>
    </w:p>
    <w:p w:rsidRDefault="00BC01DD" w:rsidP="00BC01DD" w:rsidR="00BC01DD" w:rsidRPr="00455B5F">
      <w:pPr>
        <w:numPr>
          <w:ilvl w:val="0"/>
          <w:numId w:val="8"/>
        </w:numPr>
      </w:pPr>
      <w:r w:rsidRPr="00455B5F">
        <w:t xml:space="preserve"> 5. rata u iznosu od 1.641,10 kn dospijeva  05,11.2015  godine,</w:t>
      </w:r>
    </w:p>
    <w:p w:rsidRDefault="00BC01DD" w:rsidP="00BC01DD" w:rsidR="00BC01DD" w:rsidRPr="00455B5F">
      <w:pPr>
        <w:numPr>
          <w:ilvl w:val="0"/>
          <w:numId w:val="8"/>
        </w:numPr>
      </w:pPr>
      <w:r w:rsidRPr="00455B5F">
        <w:t xml:space="preserve"> 6. rata u iznosu od 1.641,10 kn dospijeva  05.12.2015. godine,</w:t>
      </w:r>
    </w:p>
    <w:p w:rsidRDefault="00BC01DD" w:rsidP="00BC01DD" w:rsidR="00BC01DD" w:rsidRPr="00455B5F">
      <w:pPr>
        <w:numPr>
          <w:ilvl w:val="0"/>
          <w:numId w:val="8"/>
        </w:numPr>
      </w:pPr>
      <w:r w:rsidRPr="00455B5F">
        <w:t xml:space="preserve"> 7. rata u iznosu od 1.641,10 kn dospijeva  05.01.2016  godine,</w:t>
      </w:r>
    </w:p>
    <w:p w:rsidRDefault="00BC01DD" w:rsidP="00BC01DD" w:rsidR="00BC01DD" w:rsidRPr="00455B5F">
      <w:pPr>
        <w:numPr>
          <w:ilvl w:val="0"/>
          <w:numId w:val="8"/>
        </w:numPr>
      </w:pPr>
      <w:r w:rsidRPr="00455B5F">
        <w:t xml:space="preserve"> 8. rata u iznosu od 1.641,10 kn dospijeva  05.02.2016  godine,</w:t>
      </w:r>
    </w:p>
    <w:p w:rsidRDefault="00BC01DD" w:rsidP="00BC01DD" w:rsidR="00BC01DD" w:rsidRPr="00455B5F">
      <w:pPr>
        <w:numPr>
          <w:ilvl w:val="0"/>
          <w:numId w:val="8"/>
        </w:numPr>
      </w:pPr>
      <w:r w:rsidRPr="00455B5F">
        <w:t xml:space="preserve"> 9.rata  u iznosu od 1.641,10 kn dospijeva  05.03.2016. godine,</w:t>
      </w:r>
    </w:p>
    <w:p w:rsidRDefault="00BC01DD" w:rsidP="00BC01DD" w:rsidR="00BC01DD" w:rsidRPr="00455B5F">
      <w:pPr>
        <w:ind w:left="705"/>
      </w:pPr>
      <w:r w:rsidRPr="00455B5F">
        <w:t>-   10. rata u iznosu od  1.641,10 kn dospijeva  05.04.2016. godine,</w:t>
      </w:r>
    </w:p>
    <w:p w:rsidRDefault="00BC01DD" w:rsidP="00BC01DD" w:rsidR="00BC01DD" w:rsidRPr="00455B5F">
      <w:pPr>
        <w:ind w:left="705"/>
      </w:pPr>
      <w:r w:rsidRPr="00455B5F">
        <w:t>-   11. rata  u iznosu od 1.641,10 kn dospijeva .05.05.2016. godine</w:t>
      </w:r>
    </w:p>
    <w:p w:rsidRDefault="00BC01DD" w:rsidP="00BC01DD" w:rsidR="00BC01DD" w:rsidRPr="00455B5F">
      <w:pPr>
        <w:ind w:left="705"/>
      </w:pPr>
      <w:r w:rsidRPr="00455B5F">
        <w:t>-   12. rata u iznosu od  1.641,10 kn dospijeva  05.06.2016. godine,</w:t>
      </w:r>
    </w:p>
    <w:p w:rsidRDefault="00BC01DD" w:rsidP="00BC01DD" w:rsidR="00BC01DD" w:rsidRPr="00455B5F">
      <w:pPr>
        <w:ind w:left="705"/>
      </w:pPr>
      <w:r w:rsidRPr="00455B5F">
        <w:t>-   13. rata u iznosu od 1.641,10 kn dospijeva  05.07.2016. godine,</w:t>
      </w:r>
    </w:p>
    <w:p w:rsidRDefault="00BC01DD" w:rsidP="00BC01DD" w:rsidR="00BC01DD" w:rsidRPr="00455B5F">
      <w:pPr>
        <w:ind w:left="705"/>
      </w:pPr>
      <w:r w:rsidRPr="00455B5F">
        <w:t>-   14. rata u iznosu od 1.641,10 kn dospijeva  05.08.2016. godine,</w:t>
      </w:r>
    </w:p>
    <w:p w:rsidRDefault="00BC01DD" w:rsidP="00BC01DD" w:rsidR="00BC01DD" w:rsidRPr="00455B5F">
      <w:pPr>
        <w:ind w:left="705"/>
      </w:pPr>
      <w:r w:rsidRPr="00455B5F">
        <w:t>-   15. rata u iznosu od 1.641,10 kn dospijeva  05.09.2016  godine,</w:t>
      </w:r>
    </w:p>
    <w:p w:rsidRDefault="00BC01DD" w:rsidP="00BC01DD" w:rsidR="00BC01DD" w:rsidRPr="00455B5F">
      <w:pPr>
        <w:ind w:left="705"/>
      </w:pPr>
      <w:r w:rsidRPr="00455B5F">
        <w:t>-   16. rata u iznosu od 1.641,10 kn dospijeva  05.10.2016  godine,</w:t>
      </w:r>
    </w:p>
    <w:p w:rsidRDefault="00BC01DD" w:rsidP="00BC01DD" w:rsidR="00BC01DD" w:rsidRPr="00455B5F">
      <w:pPr>
        <w:ind w:left="705"/>
      </w:pPr>
      <w:r w:rsidRPr="00455B5F">
        <w:t>-   17. rata u iznosu od 1.641,10 kn dospijeva  05.11.2016  godine,</w:t>
      </w:r>
    </w:p>
    <w:p w:rsidRDefault="00BC01DD" w:rsidP="00BC01DD" w:rsidR="00BC01DD" w:rsidRPr="00455B5F">
      <w:pPr>
        <w:ind w:left="705"/>
      </w:pPr>
      <w:r w:rsidRPr="00455B5F">
        <w:t>-   18. rata u iznosu od 1.641,10 kn dospijeva  05.12.2016  godine,</w:t>
      </w:r>
    </w:p>
    <w:p w:rsidRDefault="00BC01DD" w:rsidP="00BC01DD" w:rsidR="00BC01DD" w:rsidRPr="00455B5F">
      <w:pPr>
        <w:ind w:left="705"/>
      </w:pPr>
      <w:r w:rsidRPr="00455B5F">
        <w:t>-   19. rata u iznosu od 1.641,10 kn dospijeva  05.01.2017  godine,</w:t>
      </w:r>
    </w:p>
    <w:p w:rsidRDefault="00BC01DD" w:rsidP="00BC01DD" w:rsidR="00BC01DD" w:rsidRPr="00455B5F">
      <w:pPr>
        <w:ind w:left="705"/>
      </w:pPr>
      <w:r w:rsidRPr="00455B5F">
        <w:t>-   20. rata u iznosu od 1.641,10 kn dospijeva  05.02.2017  godine,</w:t>
      </w:r>
    </w:p>
    <w:p w:rsidRDefault="00BC01DD" w:rsidP="00BC01DD" w:rsidR="00BC01DD" w:rsidRPr="00455B5F">
      <w:pPr>
        <w:ind w:left="705"/>
      </w:pPr>
      <w:r w:rsidRPr="00455B5F">
        <w:t>-   21 .rata u iznosu od 1.641,10 kn dospijeva  05.03.2017  godine,</w:t>
      </w:r>
    </w:p>
    <w:p w:rsidRDefault="00BC01DD" w:rsidP="00BC01DD" w:rsidR="00BC01DD" w:rsidRPr="00455B5F">
      <w:pPr>
        <w:ind w:left="705"/>
      </w:pPr>
      <w:r w:rsidRPr="00455B5F">
        <w:lastRenderedPageBreak/>
        <w:t>-   22. rata u iznosu od 1.641,10 kn dospijeva  05.04.2017  godine,</w:t>
      </w:r>
    </w:p>
    <w:p w:rsidRDefault="00BC01DD" w:rsidP="00BC01DD" w:rsidR="00BC01DD" w:rsidRPr="00455B5F">
      <w:pPr>
        <w:ind w:left="705"/>
      </w:pPr>
      <w:r w:rsidRPr="00455B5F">
        <w:t>-   23. rata u iznosu od 1.641,10 kn dospijeva  05.05.2017  godine,</w:t>
      </w:r>
    </w:p>
    <w:p w:rsidRDefault="00BC01DD" w:rsidP="00BC01DD" w:rsidR="00BC01DD" w:rsidRPr="00AA3DB7">
      <w:pPr>
        <w:ind w:left="705"/>
      </w:pPr>
      <w:r w:rsidRPr="00AA3DB7">
        <w:t>-   24. rata u iznosu od 1.641,10 kn dospijeva  05.06.2017  godine,</w:t>
      </w:r>
    </w:p>
    <w:p w:rsidRDefault="00AA3DB7" w:rsidP="00BC01DD" w:rsidR="00BC01DD" w:rsidRPr="00455B5F">
      <w:pPr>
        <w:ind w:left="705"/>
      </w:pPr>
      <w:r>
        <w:t>-   25</w:t>
      </w:r>
      <w:r w:rsidR="00BC01DD" w:rsidRPr="00AA3DB7">
        <w:t>. rata u iznosu od 1.641,10 kn dospijeva  05.07.2017  godine,</w:t>
      </w:r>
    </w:p>
    <w:p w:rsidRDefault="00AA3DB7" w:rsidP="00BC01DD" w:rsidR="00BC01DD" w:rsidRPr="00455B5F">
      <w:pPr>
        <w:ind w:left="705"/>
      </w:pPr>
      <w:r>
        <w:t>-   26</w:t>
      </w:r>
      <w:r w:rsidR="00BC01DD" w:rsidRPr="00455B5F">
        <w:t>. rata u iznosu od 1.641,10 kn dospijeva  05.08.2017  godine,</w:t>
      </w:r>
    </w:p>
    <w:p w:rsidRDefault="00AA3DB7" w:rsidP="00BC01DD" w:rsidR="00BC01DD" w:rsidRPr="00455B5F">
      <w:pPr>
        <w:ind w:left="705"/>
      </w:pPr>
      <w:r>
        <w:t>-   27</w:t>
      </w:r>
      <w:r w:rsidR="00BC01DD" w:rsidRPr="00455B5F">
        <w:t>. rata u iznosu od 1.641,10 kn dospijeva  05.09.2017. godine,</w:t>
      </w:r>
    </w:p>
    <w:p w:rsidRDefault="00BC01DD" w:rsidP="00BC01DD" w:rsidR="00BC01DD" w:rsidRPr="00455B5F">
      <w:pPr>
        <w:ind w:left="705"/>
      </w:pPr>
      <w:r w:rsidRPr="00455B5F">
        <w:t>-   2</w:t>
      </w:r>
      <w:r w:rsidR="00AA3DB7">
        <w:t>8</w:t>
      </w:r>
      <w:r w:rsidRPr="00455B5F">
        <w:t>. rata u iznosu od 1.641,10 kn dospijeva  05.10.2017. godine,</w:t>
      </w:r>
    </w:p>
    <w:p w:rsidRDefault="00AA3DB7" w:rsidP="00BC01DD" w:rsidR="00BC01DD" w:rsidRPr="00455B5F">
      <w:pPr>
        <w:ind w:left="705"/>
      </w:pPr>
      <w:r>
        <w:t>-   29</w:t>
      </w:r>
      <w:r w:rsidR="00BC01DD" w:rsidRPr="00455B5F">
        <w:t>. rata u iznosu od 1.641,10 kn dospijeva  05.11.2017. godine,</w:t>
      </w:r>
    </w:p>
    <w:p w:rsidRDefault="00AA3DB7" w:rsidP="00BC01DD" w:rsidR="00BC01DD" w:rsidRPr="00455B5F">
      <w:pPr>
        <w:ind w:left="705"/>
      </w:pPr>
      <w:r>
        <w:t>-   30</w:t>
      </w:r>
      <w:r w:rsidR="00BC01DD" w:rsidRPr="00455B5F">
        <w:t>. rata u iznosu od 1.641,10 kn dospijeva  05.12.2017. godine,</w:t>
      </w:r>
    </w:p>
    <w:p w:rsidRDefault="00BC01DD" w:rsidP="00BC01DD" w:rsidR="00BC01DD" w:rsidRPr="00455B5F">
      <w:pPr>
        <w:ind w:left="705"/>
      </w:pPr>
      <w:r w:rsidRPr="00455B5F">
        <w:t>-   3</w:t>
      </w:r>
      <w:r w:rsidR="00AA3DB7">
        <w:t>1</w:t>
      </w:r>
      <w:r w:rsidRPr="00455B5F">
        <w:t>. rata u iznosu od 1.641,10 kn dospijeva  05.01.2018. godine,</w:t>
      </w:r>
    </w:p>
    <w:p w:rsidRDefault="00AA3DB7" w:rsidP="00BC01DD" w:rsidR="00BC01DD" w:rsidRPr="00455B5F">
      <w:pPr>
        <w:ind w:left="705"/>
      </w:pPr>
      <w:r>
        <w:t>-   32</w:t>
      </w:r>
      <w:r w:rsidR="00BC01DD" w:rsidRPr="00455B5F">
        <w:t>. rata u iznosu od 1.641,10 kn dospijeva  05.02.2018. godine,</w:t>
      </w:r>
    </w:p>
    <w:p w:rsidRDefault="00AA3DB7" w:rsidP="00BC01DD" w:rsidR="00BC01DD" w:rsidRPr="00455B5F">
      <w:pPr>
        <w:ind w:left="705"/>
      </w:pPr>
      <w:r>
        <w:t>-   33</w:t>
      </w:r>
      <w:r w:rsidR="00BC01DD" w:rsidRPr="00455B5F">
        <w:t>. rata u iznosu od 1.641,10 kn dospijeva  05.03.2018. godine,</w:t>
      </w:r>
    </w:p>
    <w:p w:rsidRDefault="00AA3DB7" w:rsidP="00BC01DD" w:rsidR="00BC01DD" w:rsidRPr="00455B5F">
      <w:pPr>
        <w:ind w:left="705"/>
      </w:pPr>
      <w:r>
        <w:t>-   34</w:t>
      </w:r>
      <w:r w:rsidR="00BC01DD" w:rsidRPr="00455B5F">
        <w:t>. rata u iznosu od 1.641,10 kn dospijeva  05.04.2018. godine,</w:t>
      </w:r>
    </w:p>
    <w:p w:rsidRDefault="00AA3DB7" w:rsidP="00BC01DD" w:rsidR="00BC01DD" w:rsidRPr="00455B5F">
      <w:pPr>
        <w:ind w:left="705"/>
      </w:pPr>
      <w:r>
        <w:t>-   35</w:t>
      </w:r>
      <w:r w:rsidR="00BC01DD" w:rsidRPr="00455B5F">
        <w:t>. rata u iznosu od 1.641,10 kn dospijeva  05.05.2018. godine,</w:t>
      </w:r>
    </w:p>
    <w:p w:rsidRDefault="00AA3DB7" w:rsidP="00BC01DD" w:rsidR="00BC01DD" w:rsidRPr="00455B5F">
      <w:pPr>
        <w:ind w:left="705"/>
      </w:pPr>
      <w:r>
        <w:t>-   36</w:t>
      </w:r>
      <w:r w:rsidR="00BC01DD" w:rsidRPr="00455B5F">
        <w:t>. rata u iznosu od 1.641,10 kn dospijeva  05.06.2018. godine,</w:t>
      </w:r>
    </w:p>
    <w:p w:rsidRDefault="00AA3DB7" w:rsidP="00BC01DD" w:rsidR="00BC01DD" w:rsidRPr="00455B5F">
      <w:pPr>
        <w:ind w:left="705"/>
      </w:pPr>
      <w:r>
        <w:t>-   37</w:t>
      </w:r>
      <w:r w:rsidR="00BC01DD" w:rsidRPr="00455B5F">
        <w:t>. rata u iznosu od 1.641,10 kn dospijeva  05.07.2018. godine.</w:t>
      </w:r>
    </w:p>
    <w:p w:rsidRDefault="00AA3DB7" w:rsidP="00BC01DD" w:rsidR="00BC01DD" w:rsidRPr="00455B5F">
      <w:pPr>
        <w:ind w:left="705"/>
      </w:pPr>
      <w:r>
        <w:t>-   38</w:t>
      </w:r>
      <w:r w:rsidR="00BC01DD" w:rsidRPr="00455B5F">
        <w:t>. rata u iznosu od 1.641,10 kn dospijeva  05.08.2018. godine.</w:t>
      </w:r>
    </w:p>
    <w:p w:rsidRDefault="00AA3DB7" w:rsidP="00BC01DD" w:rsidR="00BC01DD" w:rsidRPr="00455B5F">
      <w:pPr>
        <w:ind w:left="705"/>
      </w:pPr>
      <w:r>
        <w:t>-   39</w:t>
      </w:r>
      <w:r w:rsidR="00BC01DD" w:rsidRPr="00455B5F">
        <w:t>. rata u iznosu od 1.641,10 kn dospijeva  05.09.2018. godine.</w:t>
      </w:r>
    </w:p>
    <w:p w:rsidRDefault="00AA3DB7" w:rsidP="00BC01DD" w:rsidR="00BC01DD" w:rsidRPr="00455B5F">
      <w:pPr>
        <w:ind w:left="705"/>
      </w:pPr>
      <w:r>
        <w:t>-   40</w:t>
      </w:r>
      <w:r w:rsidR="00BC01DD" w:rsidRPr="00455B5F">
        <w:t>. rata u iznosu od 1.641,10 kn dospijeva  05.10.2018. godine.</w:t>
      </w:r>
    </w:p>
    <w:p w:rsidRDefault="00BC01DD" w:rsidP="00BC01DD" w:rsidR="00BC01DD" w:rsidRPr="00455B5F">
      <w:pPr>
        <w:ind w:left="705"/>
      </w:pPr>
      <w:r w:rsidRPr="00455B5F">
        <w:t xml:space="preserve">-   </w:t>
      </w:r>
      <w:r w:rsidR="00AA3DB7">
        <w:t>41</w:t>
      </w:r>
      <w:r w:rsidRPr="00455B5F">
        <w:t>. rata u iznosu</w:t>
      </w:r>
      <w:r w:rsidR="008F6EC4">
        <w:t xml:space="preserve"> od 1.641,10 kn dospijeva  05.11</w:t>
      </w:r>
      <w:r w:rsidRPr="00455B5F">
        <w:t>.2018. godine.</w:t>
      </w:r>
    </w:p>
    <w:p w:rsidRDefault="008F6EC4" w:rsidP="00BC01DD" w:rsidR="00BC01DD" w:rsidRPr="00455B5F">
      <w:pPr>
        <w:ind w:left="705"/>
      </w:pPr>
      <w:r>
        <w:t>-   42</w:t>
      </w:r>
      <w:r w:rsidR="00BC01DD" w:rsidRPr="00455B5F">
        <w:t>. rata u iznosu</w:t>
      </w:r>
      <w:r>
        <w:t xml:space="preserve"> od 1.641,10 kn dospijeva  05.12</w:t>
      </w:r>
      <w:r w:rsidR="00BC01DD" w:rsidRPr="00455B5F">
        <w:t>.2018. godine.</w:t>
      </w:r>
    </w:p>
    <w:p w:rsidRDefault="008F6EC4" w:rsidP="00BC01DD" w:rsidR="00BC01DD" w:rsidRPr="00455B5F">
      <w:pPr>
        <w:ind w:left="705"/>
      </w:pPr>
      <w:r>
        <w:t>-   43</w:t>
      </w:r>
      <w:r w:rsidR="00BC01DD" w:rsidRPr="00455B5F">
        <w:t>. rata u iznosu</w:t>
      </w:r>
      <w:r>
        <w:t xml:space="preserve"> od 1.641,10 kn dospijeva  05.01.2019</w:t>
      </w:r>
      <w:r w:rsidR="00BC01DD" w:rsidRPr="00455B5F">
        <w:t>. godine.</w:t>
      </w:r>
    </w:p>
    <w:p w:rsidRDefault="00BC01DD" w:rsidP="00BC01DD" w:rsidR="00BC01DD" w:rsidRPr="00455B5F">
      <w:pPr>
        <w:ind w:left="705"/>
      </w:pPr>
      <w:r w:rsidRPr="00455B5F">
        <w:t>-   4</w:t>
      </w:r>
      <w:r w:rsidR="008F6EC4">
        <w:t>4</w:t>
      </w:r>
      <w:r w:rsidRPr="00455B5F">
        <w:t>. rata u iznosu</w:t>
      </w:r>
      <w:r w:rsidR="008F6EC4">
        <w:t xml:space="preserve"> od 1.641,10 kn dospijeva  05.02</w:t>
      </w:r>
      <w:r w:rsidRPr="00455B5F">
        <w:t>.2019. godine.</w:t>
      </w:r>
    </w:p>
    <w:p w:rsidRDefault="008F6EC4" w:rsidP="00BC01DD" w:rsidR="00BC01DD" w:rsidRPr="00455B5F">
      <w:pPr>
        <w:ind w:left="705"/>
      </w:pPr>
      <w:r>
        <w:t>-   45</w:t>
      </w:r>
      <w:r w:rsidR="00BC01DD" w:rsidRPr="00455B5F">
        <w:t>. rata u iznosu</w:t>
      </w:r>
      <w:r>
        <w:t xml:space="preserve"> od 1.641,10 kn dospijeva  05.03</w:t>
      </w:r>
      <w:r w:rsidR="00BC01DD" w:rsidRPr="00455B5F">
        <w:t>.2019. godine.</w:t>
      </w:r>
    </w:p>
    <w:p w:rsidRDefault="00BC01DD" w:rsidP="00BC01DD" w:rsidR="00BC01DD" w:rsidRPr="00455B5F">
      <w:pPr>
        <w:ind w:left="705"/>
      </w:pPr>
      <w:r w:rsidRPr="00455B5F">
        <w:t>-   4</w:t>
      </w:r>
      <w:r w:rsidR="008F6EC4">
        <w:t>6</w:t>
      </w:r>
      <w:r w:rsidRPr="00455B5F">
        <w:t>. rata u iznosu</w:t>
      </w:r>
      <w:r w:rsidR="008F6EC4">
        <w:t xml:space="preserve"> od 1.641,10 kn dospijeva  05.04</w:t>
      </w:r>
      <w:r w:rsidRPr="00455B5F">
        <w:t>.2019. godine</w:t>
      </w:r>
    </w:p>
    <w:p w:rsidRDefault="008F6EC4" w:rsidP="00BC01DD" w:rsidR="00BC01DD" w:rsidRPr="00455B5F">
      <w:pPr>
        <w:ind w:left="705"/>
      </w:pPr>
      <w:r>
        <w:t>-   47</w:t>
      </w:r>
      <w:r w:rsidR="00BC01DD" w:rsidRPr="00455B5F">
        <w:t>. rata u iznosu</w:t>
      </w:r>
      <w:r>
        <w:t xml:space="preserve"> od 1.641,10 kn dospijeva  05.05</w:t>
      </w:r>
      <w:r w:rsidR="00BC01DD" w:rsidRPr="00455B5F">
        <w:t>.2019. godine</w:t>
      </w:r>
    </w:p>
    <w:p w:rsidRDefault="008F6EC4" w:rsidP="00BC01DD" w:rsidR="00BC01DD" w:rsidRPr="00455B5F">
      <w:pPr>
        <w:ind w:left="705"/>
      </w:pPr>
      <w:r>
        <w:t>-   48</w:t>
      </w:r>
      <w:r w:rsidR="00BC01DD" w:rsidRPr="00455B5F">
        <w:t>. rata u iznosu od 1.641,10 kn dos</w:t>
      </w:r>
      <w:r>
        <w:t>pijeva  05.06</w:t>
      </w:r>
      <w:r w:rsidR="00BC01DD" w:rsidRPr="00455B5F">
        <w:t>.2019. godine</w:t>
      </w:r>
    </w:p>
    <w:p w:rsidRDefault="00BC01DD" w:rsidP="00BC01DD" w:rsidR="00BC01DD" w:rsidRPr="00455B5F">
      <w:pPr>
        <w:ind w:left="705"/>
      </w:pPr>
    </w:p>
    <w:p w:rsidRDefault="00BC01DD" w:rsidP="00BC01DD" w:rsidR="00BC01DD" w:rsidRPr="00455B5F">
      <w:pPr>
        <w:ind w:firstLine="502"/>
      </w:pPr>
      <w:r w:rsidRPr="00455B5F">
        <w:t>Budući  da  postoji  mogućnost  nagodbe  vjerovnika  i  dužnika,  moguće je  i  rješenje  kako  se  stranke  budu  dogovorile  međusobnim  sporazumom.</w:t>
      </w:r>
    </w:p>
    <w:p w:rsidRDefault="00DF4356" w:rsidP="00DF4356" w:rsidR="00BC01DD" w:rsidRPr="00DF4356">
      <w:pPr>
        <w:ind w:firstLine="708"/>
      </w:pPr>
      <w:r w:rsidRPr="00DF4356">
        <w:t xml:space="preserve">3. </w:t>
      </w:r>
      <w:r w:rsidR="00BC01DD" w:rsidRPr="00DF4356">
        <w:t>FINA, OIB 85821130368:</w:t>
      </w:r>
    </w:p>
    <w:p w:rsidRDefault="00BC01DD" w:rsidP="00DF4356" w:rsidR="00BC01DD" w:rsidRPr="00455B5F">
      <w:pPr>
        <w:pStyle w:val="Odlomakpopisa"/>
        <w:ind w:left="0"/>
        <w:rPr>
          <w:rFonts w:hAnsi="Times New Roman" w:ascii="Times New Roman"/>
          <w:sz w:val="24"/>
          <w:szCs w:val="24"/>
        </w:rPr>
      </w:pPr>
      <w:r w:rsidRPr="00455B5F">
        <w:rPr>
          <w:rFonts w:hAnsi="Times New Roman" w:ascii="Times New Roman"/>
          <w:sz w:val="24"/>
          <w:szCs w:val="24"/>
        </w:rPr>
        <w:t>Dug  iznosi  155,64  kn  koji  će  se  jednokratno  otplatiti  05.07.2015.  godine.</w:t>
      </w:r>
    </w:p>
    <w:p w:rsidRDefault="00DF4356" w:rsidP="00DF4356" w:rsidR="00BC01DD" w:rsidRPr="00455B5F">
      <w:pPr>
        <w:pStyle w:val="Odlomakpopisa"/>
        <w:spacing w:lineRule="auto" w:line="240" w:after="0"/>
        <w:ind w:firstLine="708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BC01DD" w:rsidRPr="00455B5F">
        <w:rPr>
          <w:rFonts w:hAnsi="Times New Roman" w:ascii="Times New Roman"/>
          <w:sz w:val="24"/>
          <w:szCs w:val="24"/>
        </w:rPr>
        <w:t>Zagrebački  Holding  d.o.o. OIB 85584865987</w:t>
      </w:r>
    </w:p>
    <w:p w:rsidRDefault="00BC01DD" w:rsidP="00DF4356" w:rsidR="00597AF3" w:rsidRPr="00455B5F">
      <w:pPr>
        <w:pStyle w:val="Odlomakpopisa"/>
        <w:ind w:left="0"/>
        <w:rPr>
          <w:rFonts w:hAnsi="Times New Roman" w:ascii="Times New Roman"/>
          <w:sz w:val="24"/>
          <w:szCs w:val="24"/>
        </w:rPr>
      </w:pPr>
      <w:r w:rsidRPr="00455B5F">
        <w:rPr>
          <w:rFonts w:hAnsi="Times New Roman" w:ascii="Times New Roman"/>
          <w:sz w:val="24"/>
          <w:szCs w:val="24"/>
        </w:rPr>
        <w:t>Dug  iznosi  552,74  kn  koji  će  se  jednokratno  otplatiti  05.07.2015.  godine</w:t>
      </w:r>
      <w:r w:rsidR="00455B5F">
        <w:rPr>
          <w:rFonts w:hAnsi="Times New Roman" w:ascii="Times New Roman"/>
          <w:sz w:val="24"/>
          <w:szCs w:val="24"/>
        </w:rPr>
        <w:t>.</w:t>
      </w:r>
      <w:r w:rsidR="00440A1D">
        <w:rPr>
          <w:rFonts w:hAnsi="Times New Roman" w:ascii="Times New Roman"/>
          <w:sz w:val="24"/>
          <w:szCs w:val="24"/>
        </w:rPr>
        <w:t>"</w:t>
      </w:r>
    </w:p>
    <w:p w:rsidRDefault="00BC01DD" w:rsidP="00597AF3" w:rsidR="00BC01DD" w:rsidRPr="00455B5F">
      <w:pPr>
        <w:jc w:val="center"/>
      </w:pPr>
    </w:p>
    <w:p w:rsidRDefault="00597AF3" w:rsidP="00597AF3" w:rsidR="00597AF3" w:rsidRPr="00455B5F">
      <w:pPr>
        <w:jc w:val="center"/>
      </w:pPr>
      <w:r w:rsidRPr="00455B5F">
        <w:t>Obrazloženje</w:t>
      </w:r>
    </w:p>
    <w:p w:rsidRDefault="00597AF3" w:rsidP="00597AF3" w:rsidR="00597AF3" w:rsidRPr="00455B5F">
      <w:pPr>
        <w:jc w:val="center"/>
      </w:pPr>
    </w:p>
    <w:p w:rsidRDefault="00597AF3" w:rsidP="00440A1D" w:rsidR="00F23AAA">
      <w:pPr>
        <w:jc w:val="both"/>
      </w:pPr>
      <w:r w:rsidRPr="00455B5F">
        <w:tab/>
      </w:r>
      <w:r w:rsidR="00440A1D">
        <w:t>Nakon donošenja rješenja kojim se odobrava sklapanje predstečajne nagodbe broj Stpn-293/14 od 18. ožujka 2015., na prijedlog vjerovnika Republika Hrvatska, Ministarstvo financija, Porezna uprava Zagreb, predložen je ispravak rješenja u dijelu koji se odnosi na datum prvog dospijeća.</w:t>
      </w:r>
    </w:p>
    <w:p w:rsidRDefault="00440A1D" w:rsidP="00440A1D" w:rsidR="00440A1D">
      <w:pPr>
        <w:jc w:val="both"/>
      </w:pPr>
      <w:r>
        <w:tab/>
        <w:t>Stoga je rješenjem broj Stpn-293/14 od 21. srpnja 2015. ispravljeno rješenje u dijelu koji se odnosi na datum dospijeća mjesečnih anuiteta.</w:t>
      </w:r>
    </w:p>
    <w:p w:rsidRDefault="00440A1D" w:rsidP="00440A1D" w:rsidR="00440A1D">
      <w:pPr>
        <w:jc w:val="both"/>
      </w:pPr>
      <w:r>
        <w:tab/>
        <w:t>Podneskom od 6. kolovoza 2015. predlagatelj Republika Hrvatska, Ministarstvo financija, Porezna uprava Zagreb, ponovo je zatražio ispravak navedenog rješenja, obzirom da je u istom navedeno da 24. aunitet dolazi dva puta na naplatu.</w:t>
      </w:r>
    </w:p>
    <w:p w:rsidRDefault="00440A1D" w:rsidP="00440A1D" w:rsidR="00440A1D">
      <w:pPr>
        <w:jc w:val="both"/>
      </w:pPr>
      <w:r>
        <w:tab/>
        <w:t xml:space="preserve">Nakon što je uočena navedena greška u odnosu na plan namirenja vjerovnika Republika Hrvatska, Ministarstvo financija, Porezna uprava Zagreb, ista je ispravljena je u </w:t>
      </w:r>
      <w:r>
        <w:lastRenderedPageBreak/>
        <w:t>odnosu na vjerovnika Privredna banka Zagreb d. d., obzirom da je i kod navedenog vjerovnika ponovljena greška iz prijedloga.</w:t>
      </w:r>
    </w:p>
    <w:p w:rsidRDefault="00440A1D" w:rsidP="00440A1D" w:rsidR="00440A1D" w:rsidRPr="00455B5F">
      <w:pPr>
        <w:jc w:val="both"/>
      </w:pPr>
      <w:r>
        <w:tab/>
      </w:r>
      <w:r w:rsidR="008A115E">
        <w:t>Stoga, a obzirom da se radi o očitim greškama u pisanju i računanju, valjalo je temeljem odredbe čl. 342 i čl. 347 Zakona o parničnom postupku ispraviti greške i riješiti kao u izreci.</w:t>
      </w:r>
    </w:p>
    <w:p w:rsidRDefault="00597AF3" w:rsidP="00302A5A" w:rsidR="00597AF3" w:rsidRPr="00455B5F">
      <w:pPr>
        <w:ind w:firstLine="708"/>
        <w:jc w:val="center"/>
      </w:pPr>
      <w:r w:rsidRPr="00455B5F">
        <w:t xml:space="preserve">Zagreb, </w:t>
      </w:r>
      <w:r w:rsidR="007863CB">
        <w:t>11. studeni</w:t>
      </w:r>
      <w:r w:rsidR="00072BBB" w:rsidRPr="00455B5F">
        <w:t xml:space="preserve"> 2015.</w:t>
      </w:r>
    </w:p>
    <w:p w:rsidRDefault="00597AF3" w:rsidP="00597AF3" w:rsidR="00597AF3" w:rsidRPr="00455B5F">
      <w:pPr>
        <w:jc w:val="center"/>
      </w:pPr>
    </w:p>
    <w:p w:rsidRDefault="00597AF3" w:rsidP="00597AF3" w:rsidR="00597AF3" w:rsidRPr="00455B5F">
      <w:pPr>
        <w:jc w:val="both"/>
      </w:pPr>
      <w:r w:rsidRPr="00455B5F">
        <w:tab/>
      </w:r>
      <w:r w:rsidRPr="00455B5F">
        <w:tab/>
      </w:r>
      <w:r w:rsidRPr="00455B5F">
        <w:tab/>
      </w:r>
      <w:r w:rsidRPr="00455B5F">
        <w:tab/>
      </w:r>
      <w:r w:rsidRPr="00455B5F">
        <w:tab/>
      </w:r>
      <w:r w:rsidRPr="00455B5F">
        <w:tab/>
      </w:r>
      <w:r w:rsidRPr="00455B5F">
        <w:tab/>
      </w:r>
      <w:r w:rsidRPr="00455B5F">
        <w:tab/>
      </w:r>
      <w:r w:rsidRPr="00455B5F">
        <w:tab/>
      </w:r>
      <w:r w:rsidRPr="00455B5F">
        <w:rPr>
          <w:lang w:val="pl-PL"/>
        </w:rPr>
        <w:t>SUDAC</w:t>
      </w:r>
      <w:r w:rsidRPr="00455B5F">
        <w:t>:</w:t>
      </w:r>
    </w:p>
    <w:p w:rsidRDefault="00597AF3" w:rsidP="00597AF3" w:rsidR="00597AF3" w:rsidRPr="00455B5F">
      <w:pPr>
        <w:jc w:val="both"/>
      </w:pPr>
      <w:r w:rsidRPr="00455B5F">
        <w:tab/>
      </w:r>
      <w:r w:rsidRPr="00455B5F">
        <w:tab/>
      </w:r>
      <w:r w:rsidRPr="00455B5F">
        <w:tab/>
      </w:r>
      <w:r w:rsidRPr="00455B5F">
        <w:tab/>
      </w:r>
      <w:r w:rsidRPr="00455B5F">
        <w:tab/>
      </w:r>
      <w:r w:rsidRPr="00455B5F">
        <w:tab/>
      </w:r>
      <w:r w:rsidRPr="00455B5F">
        <w:tab/>
      </w:r>
      <w:r w:rsidRPr="00455B5F">
        <w:tab/>
      </w:r>
      <w:r w:rsidRPr="00455B5F">
        <w:tab/>
      </w:r>
      <w:r w:rsidRPr="00455B5F">
        <w:rPr>
          <w:lang w:val="pl-PL"/>
        </w:rPr>
        <w:t>Vesna</w:t>
      </w:r>
      <w:r w:rsidRPr="00455B5F">
        <w:t xml:space="preserve"> </w:t>
      </w:r>
      <w:r w:rsidRPr="00455B5F">
        <w:rPr>
          <w:lang w:val="pl-PL"/>
        </w:rPr>
        <w:t>Malenica</w:t>
      </w:r>
      <w:r w:rsidR="00A2536F">
        <w:rPr>
          <w:lang w:val="pl-PL"/>
        </w:rPr>
        <w:t xml:space="preserve"> v. r. </w:t>
      </w:r>
      <w:r w:rsidRPr="00455B5F">
        <w:t xml:space="preserve"> </w:t>
      </w:r>
      <w:r w:rsidR="00DE29D6" w:rsidRPr="00455B5F">
        <w:t xml:space="preserve"> </w:t>
      </w:r>
    </w:p>
    <w:p w:rsidRDefault="00597AF3" w:rsidP="00597AF3" w:rsidR="00597AF3" w:rsidRPr="00455B5F">
      <w:pPr>
        <w:ind w:firstLine="708"/>
        <w:jc w:val="both"/>
      </w:pPr>
      <w:r w:rsidRPr="00455B5F">
        <w:t>UPUTA O PRAVNOM LIJEKU:</w:t>
      </w:r>
    </w:p>
    <w:p w:rsidRDefault="00597AF3" w:rsidP="00597AF3" w:rsidR="00597AF3" w:rsidRPr="00455B5F">
      <w:pPr>
        <w:ind w:firstLine="708"/>
        <w:jc w:val="both"/>
      </w:pPr>
      <w:r w:rsidRPr="00455B5F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455B5F">
      <w:pPr>
        <w:ind w:firstLine="708"/>
        <w:jc w:val="both"/>
      </w:pPr>
      <w:r w:rsidRPr="00455B5F">
        <w:t>Žalba se podnosi u tri primjerka ovom sudu, pozivom na gornji broj predmeta.</w:t>
      </w:r>
    </w:p>
    <w:p w:rsidRDefault="00597AF3" w:rsidP="00597AF3" w:rsidR="00597AF3" w:rsidRPr="00455B5F">
      <w:pPr>
        <w:ind w:firstLine="708"/>
        <w:jc w:val="both"/>
      </w:pPr>
      <w:r w:rsidRPr="00455B5F">
        <w:t>O žalbi odlučuje Visoki trgovački sud Republike Hrvatske.</w:t>
      </w:r>
    </w:p>
    <w:p w:rsidRDefault="00597AF3" w:rsidP="00597AF3" w:rsidR="00597AF3" w:rsidRPr="00455B5F">
      <w:pPr>
        <w:ind w:firstLine="708"/>
        <w:jc w:val="both"/>
      </w:pPr>
    </w:p>
    <w:p w:rsidRDefault="00A2536F" w:rsidP="00AB7A2F" w:rsidR="00A2536F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2536F" w:rsidP="00995CE9" w:rsidR="00A2536F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455B5F">
      <w:pPr>
        <w:jc w:val="both"/>
      </w:pPr>
    </w:p>
    <w:p w:rsidRDefault="00597AF3" w:rsidP="00597AF3" w:rsidR="00597AF3" w:rsidRPr="00455B5F">
      <w:pPr>
        <w:jc w:val="both"/>
      </w:pPr>
    </w:p>
    <w:p w:rsidRDefault="00597AF3" w:rsidP="00597AF3" w:rsidR="00597AF3" w:rsidRPr="00455B5F">
      <w:pPr>
        <w:jc w:val="both"/>
      </w:pPr>
    </w:p>
    <w:p w:rsidRDefault="00597AF3" w:rsidP="00597AF3" w:rsidR="00597AF3" w:rsidRPr="00455B5F"/>
    <w:p w:rsidRDefault="00AB564F" w:rsidP="00AB564F" w:rsidR="00AB564F" w:rsidRPr="00455B5F">
      <w:pPr>
        <w:jc w:val="right"/>
      </w:pPr>
    </w:p>
    <w:sectPr w:rsidSect="00EA79C2" w:rsidR="00AB564F" w:rsidRPr="00455B5F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B42" w:rsidR="00175B42">
      <w:r>
        <w:separator/>
      </w:r>
    </w:p>
  </w:endnote>
  <w:endnote w:id="0" w:type="continuationSeparator">
    <w:p w:rsidRDefault="00175B42" w:rsidR="00175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B42" w:rsidR="00175B42">
      <w:r>
        <w:separator/>
      </w:r>
    </w:p>
  </w:footnote>
  <w:footnote w:id="0" w:type="continuationSeparator">
    <w:p w:rsidRDefault="00175B42" w:rsidR="00175B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9D6" w:rsidP="00B3239D" w:rsidR="00DE29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36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E29D6" w:rsidP="00B3239D" w:rsidR="00DE29D6" w:rsidRPr="00B3239D">
    <w:pPr>
      <w:pStyle w:val="Zaglavlje"/>
      <w:tabs>
        <w:tab w:pos="4536" w:val="clear"/>
        <w:tab w:pos="7920" w:val="center"/>
      </w:tabs>
      <w:ind w:right="360"/>
      <w:rPr>
        <w:rFonts w:hAnsi="Verdana" w:ascii="Verdana"/>
      </w:rPr>
    </w:pPr>
    <w:r>
      <w:rPr>
        <w:rFonts w:hAnsi="Verdana" w:ascii="Verdana"/>
      </w:rPr>
      <w:tab/>
    </w:r>
    <w:r w:rsidRPr="00E60498">
      <w:rPr>
        <w:rFonts w:hAnsi="Verdana" w:ascii="Verdana"/>
      </w:rPr>
      <w:t>7 Stpn-</w:t>
    </w:r>
    <w:r w:rsidR="00B46FF4">
      <w:rPr>
        <w:rFonts w:hAnsi="Verdana" w:ascii="Verdana"/>
      </w:rPr>
      <w:t>2</w:t>
    </w:r>
    <w:r w:rsidR="00BC01DD">
      <w:rPr>
        <w:rFonts w:hAnsi="Verdana" w:ascii="Verdana"/>
      </w:rPr>
      <w:t>93</w:t>
    </w:r>
    <w:r w:rsidR="00E97B34">
      <w:rPr>
        <w:rFonts w:hAnsi="Verdana" w:ascii="Verdana"/>
      </w:rPr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90ED5"/>
    <w:multiLevelType w:val="hybridMultilevel"/>
    <w:tmpl w:val="205A79A6"/>
    <w:lvl w:tplc="51047EC0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">
    <w:nsid w:val="03520CB8"/>
    <w:multiLevelType w:val="hybridMultilevel"/>
    <w:tmpl w:val="4B6494C4"/>
    <w:lvl w:tplc="A30EEC1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AAA5114"/>
    <w:multiLevelType w:val="hybridMultilevel"/>
    <w:tmpl w:val="5E8CA69C"/>
    <w:lvl w:tplc="B50C0DD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6C3092"/>
    <w:multiLevelType w:val="hybridMultilevel"/>
    <w:tmpl w:val="EA88DF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32410D"/>
    <w:multiLevelType w:val="hybridMultilevel"/>
    <w:tmpl w:val="71345EEC"/>
    <w:lvl w:tplc="0B10D26E" w:ilvl="0">
      <w:start w:val="3"/>
      <w:numFmt w:val="decimal"/>
      <w:lvlText w:val="%1."/>
      <w:lvlJc w:val="left"/>
      <w:pPr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5ED158B"/>
    <w:multiLevelType w:val="hybridMultilevel"/>
    <w:tmpl w:val="BB6CA0E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A223780"/>
    <w:multiLevelType w:val="hybridMultilevel"/>
    <w:tmpl w:val="33025C58"/>
    <w:lvl w:tplc="041A000F" w:ilvl="0">
      <w:start w:val="14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71714E"/>
    <w:multiLevelType w:val="hybridMultilevel"/>
    <w:tmpl w:val="EF5AFEBA"/>
    <w:lvl w:tplc="762257FC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BE0030C"/>
    <w:multiLevelType w:val="hybridMultilevel"/>
    <w:tmpl w:val="EF52D8F4"/>
    <w:lvl w:tplc="69600D7E" w:ilvl="0">
      <w:start w:val="23"/>
      <w:numFmt w:val="decimal"/>
      <w:lvlText w:val="%1."/>
      <w:lvlJc w:val="left"/>
      <w:pPr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72BBB"/>
    <w:rsid w:val="000C3B5D"/>
    <w:rsid w:val="000D2E16"/>
    <w:rsid w:val="000F7FEB"/>
    <w:rsid w:val="001023C4"/>
    <w:rsid w:val="0011242B"/>
    <w:rsid w:val="00170F99"/>
    <w:rsid w:val="0017499E"/>
    <w:rsid w:val="00175B42"/>
    <w:rsid w:val="001A7947"/>
    <w:rsid w:val="001B3358"/>
    <w:rsid w:val="001C6E04"/>
    <w:rsid w:val="001D6ECA"/>
    <w:rsid w:val="001E63E9"/>
    <w:rsid w:val="002157CF"/>
    <w:rsid w:val="0026132B"/>
    <w:rsid w:val="0028191E"/>
    <w:rsid w:val="002900F1"/>
    <w:rsid w:val="002922B1"/>
    <w:rsid w:val="002A4353"/>
    <w:rsid w:val="002A44E4"/>
    <w:rsid w:val="002A5E66"/>
    <w:rsid w:val="002A6E11"/>
    <w:rsid w:val="002B51F3"/>
    <w:rsid w:val="002E7A23"/>
    <w:rsid w:val="002F4362"/>
    <w:rsid w:val="00302A5A"/>
    <w:rsid w:val="003720C4"/>
    <w:rsid w:val="003B23F3"/>
    <w:rsid w:val="003B3B40"/>
    <w:rsid w:val="003D3CA4"/>
    <w:rsid w:val="003E4B95"/>
    <w:rsid w:val="00414A95"/>
    <w:rsid w:val="00440A1D"/>
    <w:rsid w:val="004426FB"/>
    <w:rsid w:val="00446E06"/>
    <w:rsid w:val="00452FEC"/>
    <w:rsid w:val="00455B5F"/>
    <w:rsid w:val="00473761"/>
    <w:rsid w:val="00475B8B"/>
    <w:rsid w:val="004C383F"/>
    <w:rsid w:val="004C3ACF"/>
    <w:rsid w:val="00500E7D"/>
    <w:rsid w:val="005035D6"/>
    <w:rsid w:val="00505EAA"/>
    <w:rsid w:val="00532B26"/>
    <w:rsid w:val="00577CF9"/>
    <w:rsid w:val="00594F47"/>
    <w:rsid w:val="00597AF3"/>
    <w:rsid w:val="005C5503"/>
    <w:rsid w:val="005D1605"/>
    <w:rsid w:val="005F2725"/>
    <w:rsid w:val="005F47B7"/>
    <w:rsid w:val="00625D34"/>
    <w:rsid w:val="00644297"/>
    <w:rsid w:val="00702CE0"/>
    <w:rsid w:val="00707804"/>
    <w:rsid w:val="00742B41"/>
    <w:rsid w:val="00747167"/>
    <w:rsid w:val="007863CB"/>
    <w:rsid w:val="007B47A1"/>
    <w:rsid w:val="007C313A"/>
    <w:rsid w:val="007C434C"/>
    <w:rsid w:val="00844C43"/>
    <w:rsid w:val="008745B9"/>
    <w:rsid w:val="008A115E"/>
    <w:rsid w:val="008C39D9"/>
    <w:rsid w:val="008E60B6"/>
    <w:rsid w:val="008F6EC4"/>
    <w:rsid w:val="0098702F"/>
    <w:rsid w:val="00992C1E"/>
    <w:rsid w:val="009A073F"/>
    <w:rsid w:val="009B6E75"/>
    <w:rsid w:val="009D2751"/>
    <w:rsid w:val="009D486B"/>
    <w:rsid w:val="009D521D"/>
    <w:rsid w:val="009E6C19"/>
    <w:rsid w:val="00A16883"/>
    <w:rsid w:val="00A2536F"/>
    <w:rsid w:val="00A2659C"/>
    <w:rsid w:val="00A5291B"/>
    <w:rsid w:val="00AA3DB7"/>
    <w:rsid w:val="00AB564F"/>
    <w:rsid w:val="00AC007B"/>
    <w:rsid w:val="00AC1F9C"/>
    <w:rsid w:val="00B26F2B"/>
    <w:rsid w:val="00B3239D"/>
    <w:rsid w:val="00B372C2"/>
    <w:rsid w:val="00B46FF4"/>
    <w:rsid w:val="00B6075D"/>
    <w:rsid w:val="00B90D49"/>
    <w:rsid w:val="00B9110F"/>
    <w:rsid w:val="00BA5CD9"/>
    <w:rsid w:val="00BA5E0F"/>
    <w:rsid w:val="00BC01DD"/>
    <w:rsid w:val="00BE5C01"/>
    <w:rsid w:val="00C158B4"/>
    <w:rsid w:val="00C27B80"/>
    <w:rsid w:val="00C71071"/>
    <w:rsid w:val="00CB4D6B"/>
    <w:rsid w:val="00CB4E35"/>
    <w:rsid w:val="00CC71B8"/>
    <w:rsid w:val="00CD7F47"/>
    <w:rsid w:val="00D10374"/>
    <w:rsid w:val="00D22616"/>
    <w:rsid w:val="00D50F92"/>
    <w:rsid w:val="00D51DFE"/>
    <w:rsid w:val="00D5259A"/>
    <w:rsid w:val="00DE29D6"/>
    <w:rsid w:val="00DF4356"/>
    <w:rsid w:val="00E321AD"/>
    <w:rsid w:val="00E46509"/>
    <w:rsid w:val="00E97B34"/>
    <w:rsid w:val="00EA79C2"/>
    <w:rsid w:val="00F23AAA"/>
    <w:rsid w:val="00F66A77"/>
    <w:rsid w:val="00F85B1C"/>
    <w:rsid w:val="00FA6C60"/>
    <w:rsid w:val="00FC567D"/>
    <w:rsid w:val="00FF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uiPriority w:val="59"/>
    <w:rsid w:val="00CB4D6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styleId="Bezproreda" w:type="paragraph">
    <w:name w:val="No Spacing"/>
    <w:uiPriority w:val="1"/>
    <w:qFormat/>
    <w:rsid w:val="00F66A77"/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5035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35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5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3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3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3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3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uiPriority w:val="59"/>
    <w:rsid w:val="00CB4D6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styleId="Bezproreda" w:type="paragraph">
    <w:name w:val="No Spacing"/>
    <w:uiPriority w:val="1"/>
    <w:qFormat/>
    <w:rsid w:val="00F66A77"/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5035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35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5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3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3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3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3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2014.</izvorni_sadrzaj>
    <derivirana_varijabla naziv="DomainObject.Predmet.DatumOsnivanja_1">30.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2015.</izvorni_sadrzaj>
    <derivirana_varijabla naziv="DomainObject.Predmet.DatumRjesavanja_1">23.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Stpn-293/2014</izvorni_sadrzaj>
    <derivirana_varijabla naziv="DomainObject.Predmet.OznakaBroj_1">Stpn-293/2014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Alojz Horvat</izvorni_sadrzaj>
    <derivirana_varijabla naziv="DomainObject.Predmet.ProtustrankaFormated_1">  Alojz Horvat</derivirana_varijabla>
  </DomainObject.Predmet.ProtustrankaFormated>
  <DomainObject.Predmet.ProtustrankaFormatedOIB>
    <izvorni_sadrzaj>  Alojz Horvat, OIB 16439289644</izvorni_sadrzaj>
    <derivirana_varijabla naziv="DomainObject.Predmet.ProtustrankaFormatedOIB_1">  Alojz Horvat, OIB 16439289644</derivirana_varijabla>
  </DomainObject.Predmet.ProtustrankaFormatedOIB>
  <DomainObject.Predmet.ProtustrankaFormatedWithAdress>
    <izvorni_sadrzaj> Alojz Horvat, Donja Šemnica 7, 49000 Donja Šemnica</izvorni_sadrzaj>
    <derivirana_varijabla naziv="DomainObject.Predmet.ProtustrankaFormatedWithAdress_1"> Alojz Horvat, Donja Šemnica 7, 49000 Donja Šemnica</derivirana_varijabla>
  </DomainObject.Predmet.ProtustrankaFormatedWithAdress>
  <DomainObject.Predmet.ProtustrankaFormatedWithAdressOIB>
    <izvorni_sadrzaj> Alojz Horvat, OIB 16439289644, Donja Šemnica 7, 49000 Donja Šemnica</izvorni_sadrzaj>
    <derivirana_varijabla naziv="DomainObject.Predmet.ProtustrankaFormatedWithAdressOIB_1"> Alojz Horvat, OIB 16439289644, Donja Šemnica 7, 49000 Donja Šemnica</derivirana_varijabla>
  </DomainObject.Predmet.ProtustrankaFormatedWithAdressOIB>
  <DomainObject.Predmet.ProtustrankaWithAdress>
    <izvorni_sadrzaj>Alojz Horvat Donja Šemnica 7, 49000 Donja Šemnica</izvorni_sadrzaj>
    <derivirana_varijabla naziv="DomainObject.Predmet.ProtustrankaWithAdress_1">Alojz Horvat Donja Šemnica 7, 49000 Donja Šemnica</derivirana_varijabla>
  </DomainObject.Predmet.ProtustrankaWithAdress>
  <DomainObject.Predmet.ProtustrankaWithAdressOIB>
    <izvorni_sadrzaj>Alojz Horvat, OIB 16439289644, Donja Šemnica 7, 49000 Donja Šemnica</izvorni_sadrzaj>
    <derivirana_varijabla naziv="DomainObject.Predmet.ProtustrankaWithAdressOIB_1">Alojz Horvat, OIB 16439289644, Donja Šemnica 7, 49000 Donja Šemnica</derivirana_varijabla>
  </DomainObject.Predmet.ProtustrankaWithAdressOIB>
  <DomainObject.Predmet.ProtustrankaNazivFormated>
    <izvorni_sadrzaj>Alojz Horvat</izvorni_sadrzaj>
    <derivirana_varijabla naziv="DomainObject.Predmet.ProtustrankaNazivFormated_1">Alojz Horvat</derivirana_varijabla>
  </DomainObject.Predmet.ProtustrankaNazivFormated>
  <DomainObject.Predmet.ProtustrankaNazivFormatedOIB>
    <izvorni_sadrzaj>Alojz Horvat, OIB 16439289644</izvorni_sadrzaj>
    <derivirana_varijabla naziv="DomainObject.Predmet.ProtustrankaNazivFormatedOIB_1">Alojz Horvat, OIB 16439289644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Alojz Horvat</izvorni_sadrzaj>
    <derivirana_varijabla naziv="DomainObject.Predmet.StrankaFormated_1">  Alojz Horvat</derivirana_varijabla>
  </DomainObject.Predmet.StrankaFormated>
  <DomainObject.Predmet.StrankaFormatedOIB>
    <izvorni_sadrzaj>  Alojz Horvat, OIB 16439289644</izvorni_sadrzaj>
    <derivirana_varijabla naziv="DomainObject.Predmet.StrankaFormatedOIB_1">  Alojz Horvat, OIB 16439289644</derivirana_varijabla>
  </DomainObject.Predmet.StrankaFormatedOIB>
  <DomainObject.Predmet.StrankaFormatedWithAdress>
    <izvorni_sadrzaj> Alojz Horvat, Donja Šemnica 7, 49000 Donja Šemnica</izvorni_sadrzaj>
    <derivirana_varijabla naziv="DomainObject.Predmet.StrankaFormatedWithAdress_1"> Alojz Horvat, Donja Šemnica 7, 49000 Donja Šemnica</derivirana_varijabla>
  </DomainObject.Predmet.StrankaFormatedWithAdress>
  <DomainObject.Predmet.StrankaFormatedWithAdressOIB>
    <izvorni_sadrzaj> Alojz Horvat, OIB 16439289644, Donja Šemnica 7, 49000 Donja Šemnica</izvorni_sadrzaj>
    <derivirana_varijabla naziv="DomainObject.Predmet.StrankaFormatedWithAdressOIB_1"> Alojz Horvat, OIB 16439289644, Donja Šemnica 7, 49000 Donja Šemnica</derivirana_varijabla>
  </DomainObject.Predmet.StrankaFormatedWithAdressOIB>
  <DomainObject.Predmet.StrankaWithAdress>
    <izvorni_sadrzaj>Alojz Horvat Donja Šemnica 7,49000 Donja Šemnica</izvorni_sadrzaj>
    <derivirana_varijabla naziv="DomainObject.Predmet.StrankaWithAdress_1">Alojz Horvat Donja Šemnica 7,49000 Donja Šemnica</derivirana_varijabla>
  </DomainObject.Predmet.StrankaWithAdress>
  <DomainObject.Predmet.StrankaWithAdressOIB>
    <izvorni_sadrzaj>Alojz Horvat, OIB 16439289644, Donja Šemnica 7,49000 Donja Šemnica</izvorni_sadrzaj>
    <derivirana_varijabla naziv="DomainObject.Predmet.StrankaWithAdressOIB_1">Alojz Horvat, OIB 16439289644, Donja Šemnica 7,49000 Donja Šemnica</derivirana_varijabla>
  </DomainObject.Predmet.StrankaWithAdressOIB>
  <DomainObject.Predmet.StrankaNazivFormated>
    <izvorni_sadrzaj>Alojz Horvat</izvorni_sadrzaj>
    <derivirana_varijabla naziv="DomainObject.Predmet.StrankaNazivFormated_1">Alojz Horvat</derivirana_varijabla>
  </DomainObject.Predmet.StrankaNazivFormated>
  <DomainObject.Predmet.StrankaNazivFormatedOIB>
    <izvorni_sadrzaj>Alojz Horvat, OIB 16439289644</izvorni_sadrzaj>
    <derivirana_varijabla naziv="DomainObject.Predmet.StrankaNazivFormatedOIB_1">Alojz Horvat, OIB 16439289644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Alojz Horvat</item>
    </izvorni_sadrzaj>
    <derivirana_varijabla naziv="DomainObject.Predmet.StrankaListFormated_1">
      <item>Alojz Horvat</item>
    </derivirana_varijabla>
  </DomainObject.Predmet.StrankaListFormated>
  <DomainObject.Predmet.StrankaListFormatedOIB>
    <izvorni_sadrzaj>
      <item>Alojz Horvat, OIB 16439289644</item>
    </izvorni_sadrzaj>
    <derivirana_varijabla naziv="DomainObject.Predmet.StrankaListFormatedOIB_1">
      <item>Alojz Horvat, OIB 16439289644</item>
    </derivirana_varijabla>
  </DomainObject.Predmet.StrankaListFormatedOIB>
  <DomainObject.Predmet.StrankaListFormatedWithAdress>
    <izvorni_sadrzaj>
      <item>Alojz Horvat, Donja Šemnica 7, 49000 Donja Šemnica</item>
    </izvorni_sadrzaj>
    <derivirana_varijabla naziv="DomainObject.Predmet.StrankaListFormatedWithAdress_1">
      <item>Alojz Horvat, Donja Šemnica 7, 49000 Donja Šemnica</item>
    </derivirana_varijabla>
  </DomainObject.Predmet.StrankaListFormatedWithAdress>
  <DomainObject.Predmet.StrankaListFormatedWithAdressOIB>
    <izvorni_sadrzaj>
      <item>Alojz Horvat, OIB 16439289644, Donja Šemnica 7, 49000 Donja Šemnica</item>
    </izvorni_sadrzaj>
    <derivirana_varijabla naziv="DomainObject.Predmet.StrankaListFormatedWithAdressOIB_1">
      <item>Alojz Horvat, OIB 16439289644, Donja Šemnica 7, 49000 Donja Šemnica</item>
    </derivirana_varijabla>
  </DomainObject.Predmet.StrankaListFormatedWithAdressOIB>
  <DomainObject.Predmet.StrankaListNazivFormated>
    <izvorni_sadrzaj>
      <item>Alojz Horvat</item>
    </izvorni_sadrzaj>
    <derivirana_varijabla naziv="DomainObject.Predmet.StrankaListNazivFormated_1">
      <item>Alojz Horvat</item>
    </derivirana_varijabla>
  </DomainObject.Predmet.StrankaListNazivFormated>
  <DomainObject.Predmet.StrankaListNazivFormatedOIB>
    <izvorni_sadrzaj>
      <item>Alojz Horvat, OIB 16439289644</item>
    </izvorni_sadrzaj>
    <derivirana_varijabla naziv="DomainObject.Predmet.StrankaListNazivFormatedOIB_1">
      <item>Alojz Horvat, OIB 16439289644</item>
    </derivirana_varijabla>
  </DomainObject.Predmet.StrankaListNazivFormatedOIB>
  <DomainObject.Predmet.ProtuStrankaListFormated>
    <izvorni_sadrzaj>
      <item>Alojz Horvat</item>
    </izvorni_sadrzaj>
    <derivirana_varijabla naziv="DomainObject.Predmet.ProtuStrankaListFormated_1">
      <item>Alojz Horvat</item>
    </derivirana_varijabla>
  </DomainObject.Predmet.ProtuStrankaListFormated>
  <DomainObject.Predmet.ProtuStrankaListFormatedOIB>
    <izvorni_sadrzaj>
      <item>Alojz Horvat, OIB 16439289644</item>
    </izvorni_sadrzaj>
    <derivirana_varijabla naziv="DomainObject.Predmet.ProtuStrankaListFormatedOIB_1">
      <item>Alojz Horvat, OIB 16439289644</item>
    </derivirana_varijabla>
  </DomainObject.Predmet.ProtuStrankaListFormatedOIB>
  <DomainObject.Predmet.ProtuStrankaListFormatedWithAdress>
    <izvorni_sadrzaj>
      <item>Alojz Horvat, Donja Šemnica 7, 49000 Donja Šemnica</item>
    </izvorni_sadrzaj>
    <derivirana_varijabla naziv="DomainObject.Predmet.ProtuStrankaListFormatedWithAdress_1">
      <item>Alojz Horvat, Donja Šemnica 7, 49000 Donja Šemnica</item>
    </derivirana_varijabla>
  </DomainObject.Predmet.ProtuStrankaListFormatedWithAdress>
  <DomainObject.Predmet.ProtuStrankaListFormatedWithAdressOIB>
    <izvorni_sadrzaj>
      <item>Alojz Horvat, OIB 16439289644, Donja Šemnica 7, 49000 Donja Šemnica</item>
    </izvorni_sadrzaj>
    <derivirana_varijabla naziv="DomainObject.Predmet.ProtuStrankaListFormatedWithAdressOIB_1">
      <item>Alojz Horvat, OIB 16439289644, Donja Šemnica 7, 49000 Donja Šemnica</item>
    </derivirana_varijabla>
  </DomainObject.Predmet.ProtuStrankaListFormatedWithAdressOIB>
  <DomainObject.Predmet.ProtuStrankaListNazivFormated>
    <izvorni_sadrzaj>
      <item>Alojz Horvat</item>
    </izvorni_sadrzaj>
    <derivirana_varijabla naziv="DomainObject.Predmet.ProtuStrankaListNazivFormated_1">
      <item>Alojz Horvat</item>
    </derivirana_varijabla>
  </DomainObject.Predmet.ProtuStrankaListNazivFormated>
  <DomainObject.Predmet.ProtuStrankaListNazivFormatedOIB>
    <izvorni_sadrzaj>
      <item>Alojz Horvat, OIB 16439289644</item>
    </izvorni_sadrzaj>
    <derivirana_varijabla naziv="DomainObject.Predmet.ProtuStrankaListNazivFormatedOIB_1">
      <item>Alojz Horvat, OIB 16439289644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Alojz Horvat</izvorni_sadrzaj>
    <derivirana_varijabla naziv="DomainObject.Predmet.StrankaIDrugi_1">Alojz Horvat</derivirana_varijabla>
  </DomainObject.Predmet.StrankaIDrugi>
  <DomainObject.Predmet.ProtustrankaIDrugi>
    <izvorni_sadrzaj>Alojz Horvat</izvorni_sadrzaj>
    <derivirana_varijabla naziv="DomainObject.Predmet.ProtustrankaIDrugi_1">Alojz Horvat</derivirana_varijabla>
  </DomainObject.Predmet.ProtustrankaIDrugi>
  <DomainObject.Predmet.StrankaIDrugiAdressOIB>
    <izvorni_sadrzaj>Alojz Horvat, OIB 16439289644, Donja Šemnica 7, 49000 Donja Šemnica</izvorni_sadrzaj>
    <derivirana_varijabla naziv="DomainObject.Predmet.StrankaIDrugiAdressOIB_1">Alojz Horvat, OIB 16439289644, Donja Šemnica 7, 49000 Donja Šemnica</derivirana_varijabla>
  </DomainObject.Predmet.StrankaIDrugiAdressOIB>
  <DomainObject.Predmet.ProtustrankaIDrugiAdressOIB>
    <izvorni_sadrzaj>Alojz Horvat, OIB 16439289644, Donja Šemnica 7, 49000 Donja Šemnica</izvorni_sadrzaj>
    <derivirana_varijabla naziv="DomainObject.Predmet.ProtustrankaIDrugiAdressOIB_1">Alojz Horvat, OIB 16439289644, Donja Šemnica 7, 49000 Donja Šemnica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2015.</izvorni_sadrzaj>
    <derivirana_varijabla naziv="DomainObject.Predmet.OdlukaRjesenje.DatumDonosenjaOdluke_1">18. ožujka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Stpn-293/2014-11</izvorni_sadrzaj>
    <derivirana_varijabla naziv="DomainObject.Predmet.OdlukaRjesenje.Oznaka_1">Stpn-293/2014-11</derivirana_varijabla>
  </DomainObject.Predmet.OdlukaRjesenje.Oznaka>
  <DomainObject.Predmet.SudioniciListNaziv>
    <izvorni_sadrzaj>
      <item>Alojz Horvat</item>
      <item>Alojz Horvat</item>
    </izvorni_sadrzaj>
    <derivirana_varijabla naziv="DomainObject.Predmet.SudioniciListNaziv_1">
      <item>Alojz Horvat</item>
      <item>Alojz Horvat</item>
    </derivirana_varijabla>
  </DomainObject.Predmet.SudioniciListNaziv>
  <DomainObject.Predmet.SudioniciListAdressOIB>
    <izvorni_sadrzaj>
      <item>Alojz Horvat, OIB 16439289644, Donja Šemnica 7,49000 Donja Šemnica</item>
      <item>Alojz Horvat, OIB 16439289644, Donja Šemnica 7,49000 Donja Šemnica</item>
    </izvorni_sadrzaj>
    <derivirana_varijabla naziv="DomainObject.Predmet.SudioniciListAdressOIB_1">
      <item>Alojz Horvat, OIB 16439289644, Donja Šemnica 7,49000 Donja Šemnica</item>
      <item>Alojz Horvat, OIB 16439289644, Donja Šemnica 7,49000 Donja Šemnica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16439289644</item>
      <item>, OIB 16439289644</item>
    </izvorni_sadrzaj>
    <derivirana_varijabla naziv="DomainObject.Predmet.SudioniciListNazivOIB_1">
      <item>, OIB 16439289644</item>
      <item>, OIB 16439289644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1607</properties:Words>
  <properties:Characters>7839</properties:Characters>
  <properties:Lines>166</properties:Lines>
  <properties:Paragraphs>119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9755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2015-11-11T09:18:00Z</dcterms:created>
  <dc:creator>ksvajger</dc:creator>
  <cp:lastModifiedBy>Kristina Švajger</cp:lastModifiedBy>
  <cp:lastPrinted>2015-11-11T10:47:00Z</cp:lastPrinted>
  <dcterms:modified xmlns:xsi="http://www.w3.org/2001/XMLSchema-instance" xsi:type="dcterms:W3CDTF">2015-11-11T10:47:00Z</dcterms:modified>
  <cp:revision>10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