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bb5" w14:paraId="d65cbb5" w:rsidRDefault="007C31ED" w:rsidP="007C31ED" w:rsidR="007C31ED" w:rsidRPr="007C31ED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C31ED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C31ED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31ED" w:rsidP="007C31ED" w:rsidR="007C31ED" w:rsidRPr="007C31E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C31ED" w:rsidP="007C31ED" w:rsidR="007C31ED" w:rsidRPr="007C31E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Trgovački sud u Zagrebu</w:t>
      </w:r>
    </w:p>
    <w:p w:rsidRDefault="007C31ED" w:rsidP="007C31ED" w:rsidR="007C31ED" w:rsidRPr="007C31E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Zagreb</w:t>
      </w:r>
      <w:r w:rsidR="00AA02D5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AA02D5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AA02D5">
        <w:rPr>
          <w:rFonts w:cs="Times New Roman" w:eastAsia="Times New Roman"/>
          <w:sz w:val="22"/>
          <w:lang w:eastAsia="hr-HR"/>
        </w:rPr>
        <w:t xml:space="preserve"> 2/II, desno (p.p. 432</w:t>
      </w:r>
      <w:r w:rsidRPr="007C31ED">
        <w:rPr>
          <w:rFonts w:cs="Times New Roman" w:eastAsia="Times New Roman"/>
          <w:sz w:val="22"/>
          <w:lang w:eastAsia="hr-HR"/>
        </w:rPr>
        <w:t>)</w:t>
      </w:r>
      <w:r w:rsidRPr="007C31ED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6.St-7919/2015</w:t>
      </w:r>
    </w:p>
    <w:p w:rsidRDefault="007C31ED" w:rsidP="007C31ED" w:rsidR="007C31ED" w:rsidRPr="007C31E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R J E Š E N J E</w:t>
      </w: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7C31ED">
        <w:rPr>
          <w:sz w:val="22"/>
        </w:rPr>
        <w:t xml:space="preserve"> EURO PRIMA – </w:t>
      </w:r>
      <w:proofErr w:type="spellStart"/>
      <w:r w:rsidRPr="007C31ED">
        <w:rPr>
          <w:sz w:val="22"/>
        </w:rPr>
        <w:t>M.P</w:t>
      </w:r>
      <w:proofErr w:type="spellEnd"/>
      <w:r w:rsidRPr="007C31ED">
        <w:rPr>
          <w:sz w:val="22"/>
        </w:rPr>
        <w:t>. d.o.o. za trgovinu i usluge, Zagreb, Lastovska 2a, OIB: 63528007431,</w:t>
      </w:r>
      <w:r w:rsidRPr="007C31ED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r i j e š i o    je</w:t>
      </w: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7C31ED">
        <w:rPr>
          <w:sz w:val="22"/>
        </w:rPr>
        <w:t xml:space="preserve">EURO PRIMA – </w:t>
      </w:r>
      <w:proofErr w:type="spellStart"/>
      <w:r w:rsidRPr="007C31ED">
        <w:rPr>
          <w:sz w:val="22"/>
        </w:rPr>
        <w:t>M.P</w:t>
      </w:r>
      <w:proofErr w:type="spellEnd"/>
      <w:r w:rsidRPr="007C31ED">
        <w:rPr>
          <w:sz w:val="22"/>
        </w:rPr>
        <w:t>. d.o.o. za trgovinu i usluge, Zagreb, Lastovska 2a, OIB: 63528007431</w:t>
      </w:r>
      <w:r w:rsidRPr="007C31ED">
        <w:rPr>
          <w:rFonts w:cs="Times New Roman" w:eastAsia="Times New Roman"/>
          <w:sz w:val="22"/>
          <w:lang w:eastAsia="hr-HR"/>
        </w:rPr>
        <w:t xml:space="preserve">  </w:t>
      </w:r>
    </w:p>
    <w:p w:rsidRDefault="007C31ED" w:rsidP="007C31ED" w:rsidR="007C31ED" w:rsidRPr="007C31ED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Obrazloženje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C31ED">
        <w:rPr>
          <w:sz w:val="22"/>
        </w:rPr>
        <w:t xml:space="preserve">6.322,19 </w:t>
      </w:r>
      <w:r w:rsidRPr="007C31ED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C31ED" w:rsidP="007C31ED" w:rsidR="007C31ED" w:rsidRPr="007C31ED">
      <w:pPr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ab/>
      </w:r>
    </w:p>
    <w:p w:rsidRDefault="007C31ED" w:rsidP="007C31ED" w:rsidR="007C31ED" w:rsidRPr="007C31E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C31ED">
        <w:rPr>
          <w:rFonts w:cs="Times New Roman" w:eastAsia="Times New Roman"/>
          <w:sz w:val="22"/>
          <w:lang w:eastAsia="hr-HR"/>
        </w:rPr>
        <w:t>čl</w:t>
      </w:r>
      <w:proofErr w:type="spellEnd"/>
      <w:r w:rsidRPr="007C31ED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>U Zagrebu, 23.02.2016. godine</w:t>
      </w: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  <w:r w:rsidRPr="007C31ED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AA02D5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7C31ED" w:rsidP="007C31ED" w:rsid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center"/>
        <w:rPr>
          <w:rFonts w:cs="Times New Roman" w:eastAsia="Times New Roman"/>
          <w:sz w:val="22"/>
          <w:lang w:eastAsia="hr-HR"/>
        </w:rPr>
      </w:pPr>
    </w:p>
    <w:p w:rsidRDefault="007C31ED" w:rsidP="007C31ED" w:rsidR="007C31ED" w:rsidRPr="007C31ED">
      <w:pPr>
        <w:jc w:val="both"/>
        <w:rPr>
          <w:rFonts w:cs="Times New Roman" w:eastAsia="Times New Roman"/>
          <w:i/>
          <w:sz w:val="22"/>
          <w:lang w:eastAsia="hr-HR"/>
        </w:rPr>
      </w:pPr>
      <w:r w:rsidRPr="007C31ED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7C31ED" w:rsidP="007C31ED" w:rsidR="007C31ED" w:rsidRPr="007C31ED">
      <w:pPr>
        <w:jc w:val="both"/>
        <w:rPr>
          <w:rFonts w:cs="Times New Roman" w:eastAsia="Times New Roman"/>
          <w:i/>
          <w:sz w:val="22"/>
          <w:lang w:eastAsia="hr-HR"/>
        </w:rPr>
      </w:pPr>
      <w:r w:rsidRPr="007C31ED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C31ED" w:rsidP="007C31ED" w:rsidR="007C31ED" w:rsidRPr="007C31E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A02D5" w:rsidP="009A2924" w:rsidR="00AA02D5">
      <w:pPr>
        <w:rPr>
          <w:szCs w:val="24"/>
        </w:rPr>
      </w:pPr>
    </w:p>
    <w:p w:rsidRDefault="00AA02D5" w:rsidP="009A2924" w:rsidR="00AA02D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A02D5" w:rsidP="009A2924" w:rsidR="00AA02D5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A02D5" w:rsidP="004320E8" w:rsidR="00AA02D5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7C31ED" w:rsidP="007C31ED" w:rsidR="007C31ED" w:rsidRPr="007C31ED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7C31ED">
      <w:pPr>
        <w:rPr>
          <w:sz w:val="22"/>
        </w:rPr>
      </w:pPr>
    </w:p>
    <w:sectPr w:rsidR="00B82301" w:rsidRPr="007C31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1ED"/>
    <w:rsid w:val="00632BBA"/>
    <w:rsid w:val="007C31ED"/>
    <w:rsid w:val="00AA02D5"/>
    <w:rsid w:val="00B82301"/>
    <w:rsid w:val="00C00DEA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31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1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0DE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0DE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0DE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0DE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A02D5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A02D5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31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1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0DE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0DE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0DE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0DE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A02D5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A02D5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St-7919/2015-2</izvorni_sadrzaj>
    <derivirana_varijabla naziv="DomainObject.Oznaka_1">St-7919/2015-2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7919</izvorni_sadrzaj>
    <derivirana_varijabla naziv="DomainObject.Predmet.Broj_1">7919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St-7919/2015</izvorni_sadrzaj>
    <derivirana_varijabla naziv="DomainObject.Predmet.OznakaBroj_1">St-7919/2015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PRIMA - M.P. d.o.o.</izvorni_sadrzaj>
    <derivirana_varijabla naziv="DomainObject.Predmet.ProtustrankaFormated_1">  EURO PRIMA - M.P. d.o.o.</derivirana_varijabla>
  </DomainObject.Predmet.ProtustrankaFormated>
  <DomainObject.Predmet.ProtustrankaFormatedOIB>
    <izvorni_sadrzaj>  EURO PRIMA - M.P. d.o.o., OIB 63528007431</izvorni_sadrzaj>
    <derivirana_varijabla naziv="DomainObject.Predmet.ProtustrankaFormatedOIB_1">  EURO PRIMA - M.P. d.o.o., OIB 63528007431</derivirana_varijabla>
  </DomainObject.Predmet.ProtustrankaFormatedOIB>
  <DomainObject.Predmet.ProtustrankaFormatedWithAdress>
    <izvorni_sadrzaj> EURO PRIMA - M.P. d.o.o., Lastovska 2 a, 10000 Zagreb</izvorni_sadrzaj>
    <derivirana_varijabla naziv="DomainObject.Predmet.ProtustrankaFormatedWithAdress_1"> EURO PRIMA - M.P. d.o.o., Lastovska 2 a, 10000 Zagreb</derivirana_varijabla>
  </DomainObject.Predmet.ProtustrankaFormatedWithAdress>
  <DomainObject.Predmet.ProtustrankaFormatedWithAdressOIB>
    <izvorni_sadrzaj> EURO PRIMA - M.P. d.o.o., OIB 63528007431, Lastovska 2 a, 10000 Zagreb</izvorni_sadrzaj>
    <derivirana_varijabla naziv="DomainObject.Predmet.ProtustrankaFormatedWithAdressOIB_1"> EURO PRIMA - M.P. d.o.o., OIB 63528007431, Lastovska 2 a, 10000 Zagreb</derivirana_varijabla>
  </DomainObject.Predmet.ProtustrankaFormatedWithAdressOIB>
  <DomainObject.Predmet.ProtustrankaWithAdress>
    <izvorni_sadrzaj>EURO PRIMA - M.P. d.o.o. Lastovska 2 a, 10000 Zagreb</izvorni_sadrzaj>
    <derivirana_varijabla naziv="DomainObject.Predmet.ProtustrankaWithAdress_1">EURO PRIMA - M.P. d.o.o. Lastovska 2 a, 10000 Zagreb</derivirana_varijabla>
  </DomainObject.Predmet.ProtustrankaWithAdress>
  <DomainObject.Predmet.ProtustrankaWithAdressOIB>
    <izvorni_sadrzaj>EURO PRIMA - M.P. d.o.o., OIB 63528007431, Lastovska 2 a, 10000 Zagreb</izvorni_sadrzaj>
    <derivirana_varijabla naziv="DomainObject.Predmet.ProtustrankaWithAdressOIB_1">EURO PRIMA - M.P. d.o.o., OIB 63528007431, Lastovska 2 a, 10000 Zagreb</derivirana_varijabla>
  </DomainObject.Predmet.ProtustrankaWithAdressOIB>
  <DomainObject.Predmet.ProtustrankaNazivFormated>
    <izvorni_sadrzaj>EURO PRIMA - M.P. d.o.o.</izvorni_sadrzaj>
    <derivirana_varijabla naziv="DomainObject.Predmet.ProtustrankaNazivFormated_1">EURO PRIMA - M.P. d.o.o.</derivirana_varijabla>
  </DomainObject.Predmet.ProtustrankaNazivFormated>
  <DomainObject.Predmet.ProtustrankaNazivFormatedOIB>
    <izvorni_sadrzaj>EURO PRIMA - M.P. d.o.o., OIB 63528007431</izvorni_sadrzaj>
    <derivirana_varijabla naziv="DomainObject.Predmet.ProtustrankaNazivFormatedOIB_1">EURO PRIMA - M.P. d.o.o., OIB 63528007431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PRIMA - M.P. d.o.o.</item>
    </izvorni_sadrzaj>
    <derivirana_varijabla naziv="DomainObject.Predmet.ProtuStrankaListFormated_1">
      <item>EURO PRIMA - M.P. d.o.o.</item>
    </derivirana_varijabla>
  </DomainObject.Predmet.ProtuStrankaListFormated>
  <DomainObject.Predmet.ProtuStrankaListFormatedOIB>
    <izvorni_sadrzaj>
      <item>EURO PRIMA - M.P. d.o.o., OIB 63528007431</item>
    </izvorni_sadrzaj>
    <derivirana_varijabla naziv="DomainObject.Predmet.ProtuStrankaListFormatedOIB_1">
      <item>EURO PRIMA - M.P. d.o.o., OIB 63528007431</item>
    </derivirana_varijabla>
  </DomainObject.Predmet.ProtuStrankaListFormatedOIB>
  <DomainObject.Predmet.ProtuStrankaListFormatedWithAdress>
    <izvorni_sadrzaj>
      <item>EURO PRIMA - M.P. d.o.o., Lastovska 2 a, 10000 Zagreb</item>
    </izvorni_sadrzaj>
    <derivirana_varijabla naziv="DomainObject.Predmet.ProtuStrankaListFormatedWithAdress_1">
      <item>EURO PRIMA - M.P. d.o.o., Lastovska 2 a, 10000 Zagreb</item>
    </derivirana_varijabla>
  </DomainObject.Predmet.ProtuStrankaListFormatedWithAdress>
  <DomainObject.Predmet.ProtuStrankaListFormatedWithAdressOIB>
    <izvorni_sadrzaj>
      <item>EURO PRIMA - M.P. d.o.o., OIB 63528007431, Lastovska 2 a, 10000 Zagreb</item>
    </izvorni_sadrzaj>
    <derivirana_varijabla naziv="DomainObject.Predmet.ProtuStrankaListFormatedWithAdressOIB_1">
      <item>EURO PRIMA - M.P. d.o.o., OIB 63528007431, Lastovska 2 a, 10000 Zagreb</item>
    </derivirana_varijabla>
  </DomainObject.Predmet.ProtuStrankaListFormatedWithAdressOIB>
  <DomainObject.Predmet.ProtuStrankaListNazivFormated>
    <izvorni_sadrzaj>
      <item>EURO PRIMA - M.P. d.o.o.</item>
    </izvorni_sadrzaj>
    <derivirana_varijabla naziv="DomainObject.Predmet.ProtuStrankaListNazivFormated_1">
      <item>EURO PRIMA - M.P. d.o.o.</item>
    </derivirana_varijabla>
  </DomainObject.Predmet.ProtuStrankaListNazivFormated>
  <DomainObject.Predmet.ProtuStrankaListNazivFormatedOIB>
    <izvorni_sadrzaj>
      <item>EURO PRIMA - M.P. d.o.o., OIB 63528007431</item>
    </izvorni_sadrzaj>
    <derivirana_varijabla naziv="DomainObject.Predmet.ProtuStrankaListNazivFormatedOIB_1">
      <item>EURO PRIMA - M.P. d.o.o., OIB 63528007431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St-7919/2015-2</izvorni_sadrzaj>
    <derivirana_varijabla naziv="DomainObject.PoslovniBrojDokumenta_1">St-7919/2015-2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PRIMA - M.P. d.o.o.</izvorni_sadrzaj>
    <derivirana_varijabla naziv="DomainObject.Predmet.ProtustrankaIDrugi_1">EURO PRIMA - M.P.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PRIMA - M.P. d.o.o., OIB 63528007431, Lastovska 2 a, 10000 Zagreb</izvorni_sadrzaj>
    <derivirana_varijabla naziv="DomainObject.Predmet.ProtustrankaIDrugiAdressOIB_1">EURO PRIMA - M.P. d.o.o., OIB 63528007431,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PRIMA - M.P. d.o.o.</item>
    </izvorni_sadrzaj>
    <derivirana_varijabla naziv="DomainObject.Predmet.SudioniciListNaziv_1">
      <item>FINA Regionalni centar Zagreb</item>
      <item>EURO PRIMA - M.P.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PRIMA - M.P. d.o.o., OIB 63528007431, Lastovska 2 a,10000 Zagreb</item>
    </izvorni_sadrzaj>
    <derivirana_varijabla naziv="DomainObject.Predmet.SudioniciListAdressOIB_1">
      <item>FINA Regionalni centar Zagreb, OIB 85821130368, Trg svibanjskih žrtava 1995. 1,10000 Zagreb</item>
      <item>EURO PRIMA - M.P. d.o.o., OIB 63528007431, Lastovska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63528007431</item>
    </izvorni_sadrzaj>
    <derivirana_varijabla naziv="DomainObject.Predmet.SudioniciListNazivOIB_1">
      <item>, OIB 85821130368</item>
      <item>, OIB 63528007431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1884</properties:Characters>
  <properties:Lines>60</properties:Lines>
  <properties:Paragraphs>20</properties:Paragraphs>
  <properties:TotalTime>2</properties:TotalTime>
  <properties:ScaleCrop>false</properties:ScaleCrop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2016-02-23T12:11:00Z</dcterms:created>
  <dc:creator>dvorana100</dc:creator>
  <cp:lastModifiedBy>Rebecca Boričević</cp:lastModifiedBy>
  <cp:lastPrinted>2016-08-24T07:10:00Z</cp:lastPrinted>
  <dcterms:modified xmlns:xsi="http://www.w3.org/2001/XMLSchema-instance" xsi:type="dcterms:W3CDTF">2016-08-24T07:10:00Z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St-7919/2015-2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