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cf3d" w14:paraId="77fcf3d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B664F1" w:rsidR="008B157B" w:rsidRPr="00564E07">
      <w:pPr>
        <w:pStyle w:val="Naslov1"/>
        <w:spacing w:after="22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B664F1" w:rsidR="008B157B" w:rsidRPr="00564E07">
      <w:pPr>
        <w:pStyle w:val="Naslov2"/>
        <w:spacing w:after="300" w:before="30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4142A7">
        <w:rPr>
          <w:lang w:val="hr-HR"/>
        </w:rPr>
        <w:t>OREB d.o.o., OIB: 62215643904, Split, Pujanke 85</w:t>
      </w:r>
      <w:r w:rsidR="00246878" w:rsidRPr="00246878">
        <w:rPr>
          <w:lang w:val="hr-HR"/>
        </w:rPr>
        <w:t xml:space="preserve">, </w:t>
      </w:r>
      <w:r w:rsidR="00564E07">
        <w:rPr>
          <w:szCs w:val="24"/>
          <w:lang w:val="hr-HR"/>
        </w:rPr>
        <w:t xml:space="preserve">dana </w:t>
      </w:r>
      <w:r w:rsidR="00991576">
        <w:rPr>
          <w:szCs w:val="24"/>
          <w:lang w:val="hr-HR"/>
        </w:rPr>
        <w:t>19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B664F1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4142A7" w:rsidRPr="004142A7">
        <w:rPr>
          <w:szCs w:val="24"/>
        </w:rPr>
        <w:t>OREB d.o.o., OIB: 62215643904, Split, Pujanke 85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991576">
        <w:rPr>
          <w:rFonts w:cs="Times New Roman" w:eastAsia="Times New Roman"/>
          <w:szCs w:val="24"/>
          <w:lang w:eastAsia="hr-HR"/>
        </w:rPr>
        <w:t>7. sr</w:t>
      </w:r>
      <w:r w:rsidR="00756350">
        <w:rPr>
          <w:rFonts w:cs="Times New Roman" w:eastAsia="Times New Roman"/>
          <w:szCs w:val="24"/>
          <w:lang w:eastAsia="hr-HR"/>
        </w:rPr>
        <w:t>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542BD8">
        <w:t>0</w:t>
      </w:r>
      <w:r w:rsidR="004142A7">
        <w:t>9</w:t>
      </w:r>
      <w:r w:rsidR="00622DF9">
        <w:t>:</w:t>
      </w:r>
      <w:r w:rsidR="00542BD8">
        <w:t>3</w:t>
      </w:r>
      <w:r w:rsidR="00756350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4142A7" w:rsidR="004142A7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4142A7">
        <w:rPr>
          <w:rFonts w:cs="Times New Roman" w:eastAsia="Times New Roman"/>
          <w:szCs w:val="24"/>
          <w:lang w:eastAsia="hr-HR"/>
        </w:rPr>
        <w:t>Linda Lozo iz Splita, Karlovačka 26/B</w:t>
      </w:r>
      <w:r w:rsidR="004142A7" w:rsidRPr="004142A7">
        <w:rPr>
          <w:rFonts w:cs="Times New Roman" w:eastAsia="Times New Roman"/>
          <w:szCs w:val="24"/>
          <w:lang w:eastAsia="hr-HR"/>
        </w:rPr>
        <w:t>,</w:t>
      </w:r>
    </w:p>
    <w:p w:rsidRDefault="00682C50" w:rsidP="004142A7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4142A7">
        <w:t>Lindi Lozo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B664F1" w:rsidR="00381069" w:rsidRPr="00564E07">
      <w:pPr>
        <w:spacing w:after="14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991576">
        <w:rPr>
          <w:szCs w:val="24"/>
        </w:rPr>
        <w:t>1. srpnja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 w:rsidR="004142A7">
        <w:rPr>
          <w:szCs w:val="24"/>
        </w:rPr>
        <w:t>, na temelju odredbe čl. 110</w:t>
      </w:r>
      <w:r>
        <w:rPr>
          <w:szCs w:val="24"/>
        </w:rPr>
        <w:t xml:space="preserve">.  st. </w:t>
      </w:r>
      <w:r w:rsidR="004142A7">
        <w:rPr>
          <w:szCs w:val="24"/>
        </w:rPr>
        <w:t>1</w:t>
      </w:r>
      <w:r>
        <w:rPr>
          <w:szCs w:val="24"/>
        </w:rPr>
        <w:t xml:space="preserve">. SZ-a, prijedlog za otvaranje stečajnog postupka nad dužnikom </w:t>
      </w:r>
      <w:r w:rsidR="004142A7" w:rsidRPr="004142A7">
        <w:rPr>
          <w:szCs w:val="24"/>
        </w:rPr>
        <w:t>OREB d.o.o., OIB: 62215643904, Split, Pujanke 85</w:t>
      </w:r>
      <w:r w:rsidR="00426310">
        <w:rPr>
          <w:szCs w:val="24"/>
        </w:rPr>
        <w:t>.</w:t>
      </w:r>
    </w:p>
    <w:p w:rsidRDefault="00756350" w:rsidP="00756350" w:rsidR="00756350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4142A7">
        <w:rPr>
          <w:szCs w:val="24"/>
        </w:rPr>
        <w:t>8. srpnja 2016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246878">
        <w:rPr>
          <w:szCs w:val="24"/>
        </w:rPr>
        <w:t xml:space="preserve"> u neprekinutom razdoblju od </w:t>
      </w:r>
      <w:r w:rsidR="004142A7">
        <w:rPr>
          <w:szCs w:val="24"/>
        </w:rPr>
        <w:t>120</w:t>
      </w:r>
      <w:r>
        <w:rPr>
          <w:szCs w:val="24"/>
        </w:rPr>
        <w:t xml:space="preserve"> dana, u ukupnom iznosu od </w:t>
      </w:r>
      <w:r w:rsidR="004142A7">
        <w:rPr>
          <w:szCs w:val="24"/>
        </w:rPr>
        <w:t>22.796,63</w:t>
      </w:r>
      <w:r>
        <w:rPr>
          <w:szCs w:val="24"/>
        </w:rPr>
        <w:t xml:space="preserve"> kn, kao i da prema podacima koji su dostavljeni od Hrvatskog zavoda za mi</w:t>
      </w:r>
      <w:r w:rsidR="004142A7">
        <w:rPr>
          <w:szCs w:val="24"/>
        </w:rPr>
        <w:t>rovinsko osiguranje dužnik ima 1 zaposlenog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756350" w:rsidR="00756350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B664F1">
        <w:rPr>
          <w:szCs w:val="24"/>
        </w:rPr>
        <w:t xml:space="preserve"> u neprekinutom razdoblju od </w:t>
      </w:r>
      <w:r w:rsidR="00991576">
        <w:rPr>
          <w:szCs w:val="24"/>
        </w:rPr>
        <w:t>1</w:t>
      </w:r>
      <w:r w:rsidR="00B664F1">
        <w:rPr>
          <w:szCs w:val="24"/>
        </w:rPr>
        <w:t>20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</w:t>
      </w:r>
      <w:r w:rsidR="00B664F1">
        <w:rPr>
          <w:szCs w:val="24"/>
        </w:rPr>
        <w:t>jednog</w:t>
      </w:r>
      <w:r w:rsidR="00991576">
        <w:rPr>
          <w:szCs w:val="24"/>
        </w:rPr>
        <w:t xml:space="preserve">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756350" w:rsidR="007563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 i 123. SZ-a, odlučeno je kao u izreci ovog rješenja.</w:t>
      </w:r>
    </w:p>
    <w:p w:rsidRDefault="00756350" w:rsidP="00756350" w:rsidR="00756350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991576">
        <w:rPr>
          <w:szCs w:val="24"/>
        </w:rPr>
        <w:t>19</w:t>
      </w:r>
      <w:r>
        <w:rPr>
          <w:szCs w:val="24"/>
        </w:rPr>
        <w:t>. travnja 2017</w:t>
      </w:r>
      <w:r w:rsidRPr="00564E07">
        <w:rPr>
          <w:szCs w:val="24"/>
        </w:rPr>
        <w:t xml:space="preserve">. godine 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 w:rsidRPr="00564E07">
      <w:pPr>
        <w:ind w:left="6372"/>
        <w:jc w:val="center"/>
      </w:pPr>
      <w:r w:rsidRPr="00564E07">
        <w:t>ANA GOLUB GRUIĆ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756350" w:rsidP="00756350" w:rsidR="00756350" w:rsidRPr="00564E07">
      <w:pPr>
        <w:spacing w:before="200"/>
      </w:pPr>
      <w:r w:rsidRPr="00564E07">
        <w:t>DNA: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D41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991576">
      <w:t>16</w:t>
    </w:r>
    <w:r w:rsidR="004142A7">
      <w:t>44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4142A7">
      <w:t>1</w:t>
    </w:r>
    <w:r w:rsidR="00991576">
      <w:t>6</w:t>
    </w:r>
    <w:r w:rsidR="004142A7">
      <w:t>44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46878"/>
    <w:rsid w:val="00273166"/>
    <w:rsid w:val="0027480C"/>
    <w:rsid w:val="002B0875"/>
    <w:rsid w:val="002C47C7"/>
    <w:rsid w:val="00381069"/>
    <w:rsid w:val="0038338A"/>
    <w:rsid w:val="003C2F22"/>
    <w:rsid w:val="004142A7"/>
    <w:rsid w:val="00417EA6"/>
    <w:rsid w:val="00426310"/>
    <w:rsid w:val="00487D82"/>
    <w:rsid w:val="004C051F"/>
    <w:rsid w:val="00542BD8"/>
    <w:rsid w:val="00547BB8"/>
    <w:rsid w:val="00560FD8"/>
    <w:rsid w:val="00564E07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991576"/>
    <w:rsid w:val="00A03EE4"/>
    <w:rsid w:val="00A2714E"/>
    <w:rsid w:val="00A36685"/>
    <w:rsid w:val="00A50B63"/>
    <w:rsid w:val="00A51DE9"/>
    <w:rsid w:val="00A748F4"/>
    <w:rsid w:val="00AB45B0"/>
    <w:rsid w:val="00B41D97"/>
    <w:rsid w:val="00B664F1"/>
    <w:rsid w:val="00B7506F"/>
    <w:rsid w:val="00BA0EB6"/>
    <w:rsid w:val="00BB065E"/>
    <w:rsid w:val="00BC62A2"/>
    <w:rsid w:val="00C50AEF"/>
    <w:rsid w:val="00C87988"/>
    <w:rsid w:val="00CD66ED"/>
    <w:rsid w:val="00CD7749"/>
    <w:rsid w:val="00D06D41"/>
    <w:rsid w:val="00D07B95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St-1644/2016</izvorni_sadrzaj>
    <derivirana_varijabla naziv="DomainObject.Predmet.OznakaBroj_1">St-1644/2016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OREB za trgovinu i  usluge, društvo s ograničenom odgovornošću</izvorni_sadrzaj>
    <derivirana_varijabla naziv="DomainObject.Predmet.ProtustrankaFormated_1">  OREB za trgovinu i  usluge, društvo s ograničenom odgovornošću</derivirana_varijabla>
  </DomainObject.Predmet.ProtustrankaFormated>
  <DomainObject.Predmet.ProtustrankaFormatedOIB>
    <izvorni_sadrzaj>  OREB za trgovinu i  usluge, društvo s ograničenom odgovornošću, OIB 62215643904</izvorni_sadrzaj>
    <derivirana_varijabla naziv="DomainObject.Predmet.ProtustrankaFormatedOIB_1">  OREB za trgovinu i  usluge, društvo s ograničenom odgovornošću, OIB 62215643904</derivirana_varijabla>
  </DomainObject.Predmet.ProtustrankaFormatedOIB>
  <DomainObject.Predmet.ProtustrankaFormatedWithAdress>
    <izvorni_sadrzaj> OREB za trgovinu i  usluge, društvo s ograničenom odgovornošću, Pujanke 85, 21000 Split</izvorni_sadrzaj>
    <derivirana_varijabla naziv="DomainObject.Predmet.ProtustrankaFormatedWithAdress_1"> OREB za trgovinu i  usluge, društvo s ograničenom odgovornošću, Pujanke 85, 21000 Split</derivirana_varijabla>
  </DomainObject.Predmet.ProtustrankaFormatedWithAdress>
  <DomainObject.Predmet.ProtustrankaFormatedWithAdressOIB>
    <izvorni_sadrzaj> OREB za trgovinu i  usluge, društvo s ograničenom odgovornošću, OIB 62215643904, Pujanke 85, 21000 Split</izvorni_sadrzaj>
    <derivirana_varijabla naziv="DomainObject.Predmet.ProtustrankaFormatedWithAdressOIB_1"> OREB za trgovinu i  usluge, društvo s ograničenom odgovornošću, OIB 62215643904, Pujanke 85, 21000 Split</derivirana_varijabla>
  </DomainObject.Predmet.ProtustrankaFormatedWithAdressOIB>
  <DomainObject.Predmet.ProtustrankaWithAdress>
    <izvorni_sadrzaj>OREB za trgovinu i  usluge, društvo s ograničenom odgovornošću Pujanke 85, 21000 Split</izvorni_sadrzaj>
    <derivirana_varijabla naziv="DomainObject.Predmet.ProtustrankaWithAdress_1">OREB za trgovinu i  usluge, društvo s ograničenom odgovornošću Pujanke 85, 21000 Split</derivirana_varijabla>
  </DomainObject.Predmet.ProtustrankaWithAdress>
  <DomainObject.Predmet.ProtustrankaWithAdressOIB>
    <izvorni_sadrzaj>OREB za trgovinu i  usluge, društvo s ograničenom odgovornošću, OIB 62215643904, Pujanke 85, 21000 Split</izvorni_sadrzaj>
    <derivirana_varijabla naziv="DomainObject.Predmet.ProtustrankaWithAdressOIB_1">OREB za trgovinu i  usluge, društvo s ograničenom odgovornošću, OIB 62215643904, Pujanke 85, 21000 Split</derivirana_varijabla>
  </DomainObject.Predmet.ProtustrankaWithAdressOIB>
  <DomainObject.Predmet.ProtustrankaNazivFormated>
    <izvorni_sadrzaj>OREB za trgovinu i  usluge, društvo s ograničenom odgovornošću</izvorni_sadrzaj>
    <derivirana_varijabla naziv="DomainObject.Predmet.ProtustrankaNazivFormated_1">OREB za trgovinu i  usluge, društvo s ograničenom odgovornošću</derivirana_varijabla>
  </DomainObject.Predmet.ProtustrankaNazivFormated>
  <DomainObject.Predmet.ProtustrankaNazivFormatedOIB>
    <izvorni_sadrzaj>OREB za trgovinu i  usluge, društvo s ograničenom odgovornošću, OIB 62215643904</izvorni_sadrzaj>
    <derivirana_varijabla naziv="DomainObject.Predmet.ProtustrankaNazivFormatedOIB_1">OREB za trgovinu i  usluge, društvo s ograničenom odgovornošću, OIB 62215643904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22796.63</izvorni_sadrzaj>
    <derivirana_varijabla naziv="DomainObject.Predmet.TrenutnaVrijednost_1">22796.63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OREB za trgovinu i  usluge, društvo s ograničenom odgovornošću</item>
    </izvorni_sadrzaj>
    <derivirana_varijabla naziv="DomainObject.Predmet.ProtuStrankaListFormated_1">
      <item>OREB za trgovinu i  usluge, društvo s ograničenom odgovornošću</item>
    </derivirana_varijabla>
  </DomainObject.Predmet.ProtuStrankaListFormated>
  <DomainObject.Predmet.ProtuStrankaListFormatedOIB>
    <izvorni_sadrzaj>
      <item>OREB za trgovinu i  usluge, društvo s ograničenom odgovornošću, OIB 62215643904</item>
    </izvorni_sadrzaj>
    <derivirana_varijabla naziv="DomainObject.Predmet.ProtuStrankaListFormatedOIB_1">
      <item>OREB za trgovinu i  usluge, društvo s ograničenom odgovornošću, OIB 62215643904</item>
    </derivirana_varijabla>
  </DomainObject.Predmet.ProtuStrankaListFormatedOIB>
  <DomainObject.Predmet.ProtuStrankaListFormatedWithAdress>
    <izvorni_sadrzaj>
      <item>OREB za trgovinu i  usluge, društvo s ograničenom odgovornošću, Pujanke 85, 21000 Split</item>
    </izvorni_sadrzaj>
    <derivirana_varijabla naziv="DomainObject.Predmet.ProtuStrankaListFormatedWithAdress_1">
      <item>OREB za trgovinu i  usluge, društvo s ograničenom odgovornošću, Pujanke 85, 21000 Split</item>
    </derivirana_varijabla>
  </DomainObject.Predmet.ProtuStrankaListFormatedWithAdress>
  <DomainObject.Predmet.ProtuStrankaListFormatedWithAdressOIB>
    <izvorni_sadrzaj>
      <item>OREB za trgovinu i  usluge, društvo s ograničenom odgovornošću, OIB 62215643904, Pujanke 85, 21000 Split</item>
    </izvorni_sadrzaj>
    <derivirana_varijabla naziv="DomainObject.Predmet.ProtuStrankaListFormatedWithAdressOIB_1">
      <item>OREB za trgovinu i  usluge, društvo s ograničenom odgovornošću, OIB 62215643904, Pujanke 85, 21000 Split</item>
    </derivirana_varijabla>
  </DomainObject.Predmet.ProtuStrankaListFormatedWithAdressOIB>
  <DomainObject.Predmet.ProtuStrankaListNazivFormated>
    <izvorni_sadrzaj>
      <item>OREB za trgovinu i  usluge, društvo s ograničenom odgovornošću</item>
    </izvorni_sadrzaj>
    <derivirana_varijabla naziv="DomainObject.Predmet.ProtuStrankaListNazivFormated_1">
      <item>OREB za trgovinu i  usluge, društvo s ograničenom odgovornošću</item>
    </derivirana_varijabla>
  </DomainObject.Predmet.ProtuStrankaListNazivFormated>
  <DomainObject.Predmet.ProtuStrankaListNazivFormatedOIB>
    <izvorni_sadrzaj>
      <item>OREB za trgovinu i  usluge, društvo s ograničenom odgovornošću, OIB 62215643904</item>
    </izvorni_sadrzaj>
    <derivirana_varijabla naziv="DomainObject.Predmet.ProtuStrankaListNazivFormatedOIB_1">
      <item>OREB za trgovinu i  usluge, društvo s ograničenom odgovornošću, OIB 62215643904</item>
    </derivirana_varijabla>
  </DomainObject.Predmet.ProtuStrankaListNazivFormatedOIB>
  <DomainObject.Predmet.OstaliListFormated>
    <izvorni_sadrzaj>
      <item>Linda Lozo</item>
    </izvorni_sadrzaj>
    <derivirana_varijabla naziv="DomainObject.Predmet.OstaliListFormated_1">
      <item>Linda Lozo</item>
    </derivirana_varijabla>
  </DomainObject.Predmet.OstaliListFormated>
  <DomainObject.Predmet.OstaliListFormatedOIB>
    <izvorni_sadrzaj>
      <item>Linda Lozo, OIB 06177080648</item>
    </izvorni_sadrzaj>
    <derivirana_varijabla naziv="DomainObject.Predmet.OstaliListFormatedOIB_1">
      <item>Linda Lozo, OIB 06177080648</item>
    </derivirana_varijabla>
  </DomainObject.Predmet.OstaliListFormatedOIB>
  <DomainObject.Predmet.OstaliListFormatedWithAdress>
    <izvorni_sadrzaj>
      <item>Linda Lozo, Karlovačka 26b, 21000 Split</item>
    </izvorni_sadrzaj>
    <derivirana_varijabla naziv="DomainObject.Predmet.OstaliListFormatedWithAdress_1">
      <item>Linda Lozo, Karlovačka 26b, 21000 Split</item>
    </derivirana_varijabla>
  </DomainObject.Predmet.OstaliListFormatedWithAdress>
  <DomainObject.Predmet.OstaliListFormatedWithAdressOIB>
    <izvorni_sadrzaj>
      <item>Linda Lozo, OIB 06177080648, Karlovačka 26b, 21000 Split</item>
    </izvorni_sadrzaj>
    <derivirana_varijabla naziv="DomainObject.Predmet.OstaliListFormatedWithAdressOIB_1">
      <item>Linda Lozo, OIB 06177080648, Karlovačka 26b, 21000 Split</item>
    </derivirana_varijabla>
  </DomainObject.Predmet.OstaliListFormatedWithAdressOIB>
  <DomainObject.Predmet.OstaliListNazivFormated>
    <izvorni_sadrzaj>
      <item>Linda Lozo</item>
    </izvorni_sadrzaj>
    <derivirana_varijabla naziv="DomainObject.Predmet.OstaliListNazivFormated_1">
      <item>Linda Lozo</item>
    </derivirana_varijabla>
  </DomainObject.Predmet.OstaliListNazivFormated>
  <DomainObject.Predmet.OstaliListNazivFormatedOIB>
    <izvorni_sadrzaj>
      <item>Linda Lozo, OIB 06177080648</item>
    </izvorni_sadrzaj>
    <derivirana_varijabla naziv="DomainObject.Predmet.OstaliListNazivFormatedOIB_1">
      <item>Linda Lozo, OIB 06177080648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OREB za trgovinu i  usluge, društvo s ograničenom odgovornošću</izvorni_sadrzaj>
    <derivirana_varijabla naziv="DomainObject.Predmet.ProtustrankaIDrugi_1">OREB za trgovinu i 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OREB za trgovinu i  usluge, društvo s ograničenom odgovornošću, OIB 62215643904, Pujanke 85, 21000 Split</izvorni_sadrzaj>
    <derivirana_varijabla naziv="DomainObject.Predmet.ProtustrankaIDrugiAdressOIB_1">OREB za trgovinu i  usluge, društvo s ograničenom odgovornošću, OIB 62215643904, Pujanke 85,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OREB za trgovinu i  usluge, društvo s ograničenom odgovornošću</item>
      <item>FINANCIJSKA AGENCIJA, RC SPLIT</item>
      <item>Linda Lozo</item>
    </izvorni_sadrzaj>
    <derivirana_varijabla naziv="DomainObject.Predmet.SudioniciListNaziv_1">
      <item>OREB za trgovinu i  usluge, društvo s ograničenom odgovornošću</item>
      <item>FINANCIJSKA AGENCIJA, RC SPLIT</item>
      <item>Linda Lozo</item>
    </derivirana_varijabla>
  </DomainObject.Predmet.SudioniciListNaziv>
  <DomainObject.Predmet.SudioniciListAdressOIB>
    <izvorni_sadrzaj>
      <item>OREB za trgovinu i  usluge, društvo s ograničenom odgovornošću, OIB 62215643904, Pujanke 85,21000 Split</item>
      <item>FINANCIJSKA AGENCIJA, RC SPLIT, OIB 85821130368, Mažuranićevo šetalište 24 b,21000 Split</item>
      <item>Linda Lozo, OIB 06177080648, Karlovačka 26b,21000 Split</item>
    </izvorni_sadrzaj>
    <derivirana_varijabla naziv="DomainObject.Predmet.SudioniciListAdressOIB_1">
      <item>OREB za trgovinu i  usluge, društvo s ograničenom odgovornošću, OIB 62215643904, Pujanke 85,21000 Split</item>
      <item>FINANCIJSKA AGENCIJA, RC SPLIT, OIB 85821130368, Mažuranićevo šetalište 24 b,21000 Split</item>
      <item>Linda Lozo, OIB 06177080648, Karlovačka 26b,21000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62215643904</item>
      <item>, OIB 85821130368</item>
      <item>, OIB 06177080648</item>
    </izvorni_sadrzaj>
    <derivirana_varijabla naziv="DomainObject.Predmet.SudioniciListNazivOIB_1">
      <item>, OIB 62215643904</item>
      <item>, OIB 85821130368</item>
      <item>, OIB 06177080648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B9D935-F39A-4EC5-AC23-DD33644E15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914</properties:Words>
  <properties:Characters>4875</properties:Characters>
  <properties:Lines>96</properties:Lines>
  <properties:Paragraphs>48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2017-04-12T07:32:00Z</cp:lastPrinted>
  <dcterms:modified xmlns:xsi="http://www.w3.org/2001/XMLSchema-instance" xsi:type="dcterms:W3CDTF">2017-04-19T07:23:00Z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