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4695" w14:paraId="81c4695" w:rsidRDefault="00A001C0" w:rsidP="00A001C0" w:rsidR="00A001C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1C0" w:rsidP="00A001C0" w:rsidR="00A001C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01C0" w:rsidP="00A001C0" w:rsidR="00A001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01C0" w:rsidP="00A001C0" w:rsidR="00A001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001C0" w:rsidP="00A001C0" w:rsidR="00A001C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001C0" w:rsidP="00A001C0" w:rsidR="00A001C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001C0" w:rsidP="00A001C0" w:rsidR="00A001C0" w:rsidRPr="005D578C">
      <w:pPr>
        <w:jc w:val="center"/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ROSA MARINUS d. o. o. Pula, Tomasinijeva 23, OIB 20328529949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040287279,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D21B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ROSA MARINUS d. o. o. Pula, Tomasinijeva 23, OIB 20328529949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040287279,</w:t>
      </w:r>
      <w:r w:rsidRPr="005D578C">
        <w:rPr>
          <w:rFonts w:cs="Times New Roman" w:eastAsia="Times New Roman"/>
          <w:szCs w:val="24"/>
        </w:rPr>
        <w:t xml:space="preserve"> s danom </w:t>
      </w:r>
      <w:r w:rsidR="007D21B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001C0" w:rsidP="00A001C0" w:rsidR="00A001C0">
      <w:pPr>
        <w:rPr>
          <w:rFonts w:cs="Times New Roman" w:eastAsia="Times New Roman"/>
          <w:szCs w:val="20"/>
        </w:rPr>
      </w:pPr>
    </w:p>
    <w:p w:rsidRDefault="00A001C0" w:rsidP="00A001C0" w:rsidR="00A001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ROSA MARINUS d. o. o. Pula, Tomasinijeva 23, OIB 20328529949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040287279.</w:t>
      </w:r>
    </w:p>
    <w:p w:rsidRDefault="00A001C0" w:rsidP="00A001C0" w:rsidR="00A001C0">
      <w:pPr>
        <w:ind w:firstLine="709"/>
        <w:rPr>
          <w:rFonts w:cs="Times New Roman" w:eastAsia="Times New Roman"/>
          <w:szCs w:val="24"/>
        </w:rPr>
      </w:pPr>
    </w:p>
    <w:p w:rsidRDefault="00A001C0" w:rsidP="00A001C0" w:rsidR="00A001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ROSA MARINUS d. o. o. Pula, Tomasinijeva 23, OIB 20328529949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040287279.</w:t>
      </w:r>
    </w:p>
    <w:p w:rsidRDefault="00A001C0" w:rsidP="00A001C0" w:rsidR="00A001C0">
      <w:pPr>
        <w:rPr>
          <w:rFonts w:cs="Times New Roman" w:eastAsia="Times New Roman"/>
          <w:szCs w:val="24"/>
        </w:rPr>
      </w:pPr>
    </w:p>
    <w:p w:rsidRDefault="0071026C" w:rsidP="00A001C0" w:rsidR="0071026C" w:rsidRPr="005D578C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001C0" w:rsidP="00A001C0" w:rsidR="00A001C0">
      <w:pPr>
        <w:ind w:firstLine="708"/>
        <w:rPr>
          <w:rFonts w:cs="Times New Roman" w:eastAsia="Times New Roman"/>
          <w:szCs w:val="24"/>
        </w:rPr>
      </w:pPr>
    </w:p>
    <w:p w:rsidRDefault="00A001C0" w:rsidP="00A001C0" w:rsidR="00A001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71026C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ROSA MARINUS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001C0" w:rsidP="00A001C0" w:rsidR="00A001C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21B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001C0" w:rsidP="00A001C0" w:rsidR="00A001C0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001C0" w:rsidP="00A001C0" w:rsidR="00A001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47157">
        <w:rPr>
          <w:rFonts w:cs="Times New Roman" w:eastAsia="Times New Roman"/>
          <w:szCs w:val="24"/>
        </w:rPr>
        <w:t>, v.r.</w:t>
      </w:r>
    </w:p>
    <w:p w:rsidRDefault="00A001C0" w:rsidP="00A001C0" w:rsidR="00A001C0">
      <w:pPr>
        <w:jc w:val="left"/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left"/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001C0" w:rsidP="00A001C0" w:rsidR="00A001C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001C0" w:rsidP="00A001C0" w:rsidR="00A001C0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rPr>
          <w:rFonts w:cs="Times New Roman" w:eastAsia="Times New Roman"/>
          <w:szCs w:val="24"/>
        </w:rPr>
      </w:pPr>
    </w:p>
    <w:p w:rsidRDefault="00A001C0" w:rsidP="00A001C0" w:rsidR="00A001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ROSA MARINUS d. o. o. Pula, Tomasinijeva 23,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Stefan Despot, Pula, Kochova ulica 13, </w:t>
      </w:r>
    </w:p>
    <w:p w:rsidRDefault="00A001C0" w:rsidP="00A001C0" w:rsidR="00A001C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001C0" w:rsidP="00A001C0" w:rsidR="00A001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001C0" w:rsidP="00A001C0" w:rsidR="00A001C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001C0" w:rsidP="00A001C0" w:rsidR="00A001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A001C0" w:rsidP="00A001C0" w:rsidR="00A001C0"/>
    <w:p w:rsidRDefault="00347157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1C0" w:rsidP="00A001C0" w:rsidR="00A001C0">
      <w:r>
        <w:separator/>
      </w:r>
    </w:p>
  </w:endnote>
  <w:endnote w:id="0" w:type="continuationSeparator">
    <w:p w:rsidRDefault="00A001C0" w:rsidP="00A001C0" w:rsidR="00A0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1C0" w:rsidP="00A001C0" w:rsidR="00A001C0">
      <w:r>
        <w:separator/>
      </w:r>
    </w:p>
  </w:footnote>
  <w:footnote w:id="0" w:type="continuationSeparator">
    <w:p w:rsidRDefault="00A001C0" w:rsidP="00A001C0" w:rsidR="00A0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C0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71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C0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746"/>
    <w:rsid w:val="00347157"/>
    <w:rsid w:val="0071026C"/>
    <w:rsid w:val="0075528E"/>
    <w:rsid w:val="0079403F"/>
    <w:rsid w:val="007D21BE"/>
    <w:rsid w:val="00A001C0"/>
    <w:rsid w:val="00CA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1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1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001C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0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01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C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1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71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71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71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1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1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001C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0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01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C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1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71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71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71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MARINUS d.o.o. PULA</izvorni_sadrzaj>
    <derivirana_varijabla naziv="DomainObject.Predmet.ProtustrankaFormated_1">  ROSA MARINUS d.o.o. PULA</derivirana_varijabla>
  </DomainObject.Predmet.ProtustrankaFormated>
  <DomainObject.Predmet.ProtustrankaFormatedOIB>
    <izvorni_sadrzaj>  ROSA MARINUS d.o.o. PULA, OIB 20328529949</izvorni_sadrzaj>
    <derivirana_varijabla naziv="DomainObject.Predmet.ProtustrankaFormatedOIB_1">  ROSA MARINUS d.o.o. PULA, OIB 20328529949</derivirana_varijabla>
  </DomainObject.Predmet.ProtustrankaFormatedOIB>
  <DomainObject.Predmet.ProtustrankaFormatedWithAdress>
    <izvorni_sadrzaj> ROSA MARINUS d.o.o. PULA, Tomasinijeva 23, 52100 Pula</izvorni_sadrzaj>
    <derivirana_varijabla naziv="DomainObject.Predmet.ProtustrankaFormatedWithAdress_1"> ROSA MARINUS d.o.o. PULA, Tomasinijeva 23, 52100 Pula</derivirana_varijabla>
  </DomainObject.Predmet.ProtustrankaFormatedWithAdress>
  <DomainObject.Predmet.ProtustrankaFormatedWithAdressOIB>
    <izvorni_sadrzaj> ROSA MARINUS d.o.o. PULA, OIB 20328529949, Tomasinijeva 23, 52100 Pula</izvorni_sadrzaj>
    <derivirana_varijabla naziv="DomainObject.Predmet.ProtustrankaFormatedWithAdressOIB_1"> ROSA MARINUS d.o.o. PULA, OIB 20328529949, Tomasinijeva 23, 52100 Pula</derivirana_varijabla>
  </DomainObject.Predmet.ProtustrankaFormatedWithAdressOIB>
  <DomainObject.Predmet.ProtustrankaWithAdress>
    <izvorni_sadrzaj>ROSA MARINUS d.o.o. PULA Tomasinijeva 23, 52100 Pula</izvorni_sadrzaj>
    <derivirana_varijabla naziv="DomainObject.Predmet.ProtustrankaWithAdress_1">ROSA MARINUS d.o.o. PULA Tomasinijeva 23, 52100 Pula</derivirana_varijabla>
  </DomainObject.Predmet.ProtustrankaWithAdress>
  <DomainObject.Predmet.ProtustrankaWithAdressOIB>
    <izvorni_sadrzaj>ROSA MARINUS d.o.o. PULA, OIB 20328529949, Tomasinijeva 23, 52100 Pula</izvorni_sadrzaj>
    <derivirana_varijabla naziv="DomainObject.Predmet.ProtustrankaWithAdressOIB_1">ROSA MARINUS d.o.o. PULA, OIB 20328529949, Tomasinijeva 23, 52100 Pula</derivirana_varijabla>
  </DomainObject.Predmet.ProtustrankaWithAdressOIB>
  <DomainObject.Predmet.ProtustrankaNazivFormated>
    <izvorni_sadrzaj>ROSA MARINUS d.o.o. PULA</izvorni_sadrzaj>
    <derivirana_varijabla naziv="DomainObject.Predmet.ProtustrankaNazivFormated_1">ROSA MARINUS d.o.o. PULA</derivirana_varijabla>
  </DomainObject.Predmet.ProtustrankaNazivFormated>
  <DomainObject.Predmet.ProtustrankaNazivFormatedOIB>
    <izvorni_sadrzaj>ROSA MARINUS d.o.o. PULA, OIB 20328529949</izvorni_sadrzaj>
    <derivirana_varijabla naziv="DomainObject.Predmet.ProtustrankaNazivFormatedOIB_1">ROSA MARINUS d.o.o. PULA, OIB 20328529949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177967.00</izvorni_sadrzaj>
    <derivirana_varijabla naziv="DomainObject.Predmet.TrenutnaVrijednost_1">177967.00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ROSA MARINUS d.o.o. PULA</item>
    </izvorni_sadrzaj>
    <derivirana_varijabla naziv="DomainObject.Predmet.ProtuStrankaListFormated_1">
      <item>ROSA MARINUS d.o.o. PULA</item>
    </derivirana_varijabla>
  </DomainObject.Predmet.ProtuStrankaListFormated>
  <DomainObject.Predmet.ProtuStrankaListFormatedOIB>
    <izvorni_sadrzaj>
      <item>ROSA MARINUS d.o.o. PULA, OIB 20328529949</item>
    </izvorni_sadrzaj>
    <derivirana_varijabla naziv="DomainObject.Predmet.ProtuStrankaListFormatedOIB_1">
      <item>ROSA MARINUS d.o.o. PULA, OIB 20328529949</item>
    </derivirana_varijabla>
  </DomainObject.Predmet.ProtuStrankaListFormatedOIB>
  <DomainObject.Predmet.ProtuStrankaListFormatedWithAdress>
    <izvorni_sadrzaj>
      <item>ROSA MARINUS d.o.o. PULA, Tomasinijeva 23, 52100 Pula</item>
    </izvorni_sadrzaj>
    <derivirana_varijabla naziv="DomainObject.Predmet.ProtuStrankaListFormatedWithAdress_1">
      <item>ROSA MARINUS d.o.o. PULA, Tomasinijeva 23, 52100 Pula</item>
    </derivirana_varijabla>
  </DomainObject.Predmet.ProtuStrankaListFormatedWithAdress>
  <DomainObject.Predmet.ProtuStrankaListFormatedWithAdressOIB>
    <izvorni_sadrzaj>
      <item>ROSA MARINUS d.o.o. PULA, OIB 20328529949, Tomasinijeva 23, 52100 Pula</item>
    </izvorni_sadrzaj>
    <derivirana_varijabla naziv="DomainObject.Predmet.ProtuStrankaListFormatedWithAdressOIB_1">
      <item>ROSA MARINUS d.o.o. PULA, OIB 20328529949, Tomasinijeva 23, 52100 Pula</item>
    </derivirana_varijabla>
  </DomainObject.Predmet.ProtuStrankaListFormatedWithAdressOIB>
  <DomainObject.Predmet.ProtuStrankaListNazivFormated>
    <izvorni_sadrzaj>
      <item>ROSA MARINUS d.o.o. PULA</item>
    </izvorni_sadrzaj>
    <derivirana_varijabla naziv="DomainObject.Predmet.ProtuStrankaListNazivFormated_1">
      <item>ROSA MARINUS d.o.o. PULA</item>
    </derivirana_varijabla>
  </DomainObject.Predmet.ProtuStrankaListNazivFormated>
  <DomainObject.Predmet.ProtuStrankaListNazivFormatedOIB>
    <izvorni_sadrzaj>
      <item>ROSA MARINUS d.o.o. PULA, OIB 20328529949</item>
    </izvorni_sadrzaj>
    <derivirana_varijabla naziv="DomainObject.Predmet.ProtuStrankaListNazivFormatedOIB_1">
      <item>ROSA MARINUS d.o.o. PULA, OIB 20328529949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ROSA MARINUS d.o.o. PULA</izvorni_sadrzaj>
    <derivirana_varijabla naziv="DomainObject.Predmet.ProtustrankaIDrugi_1">ROSA MARINUS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ROSA MARINUS d.o.o. PULA, OIB 20328529949, Tomasinijeva 23, 52100 Pula</izvorni_sadrzaj>
    <derivirana_varijabla naziv="DomainObject.Predmet.ProtustrankaIDrugiAdressOIB_1">ROSA MARINUS d.o.o. PULA, OIB 20328529949, Tomasinijeva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ROSA MARINUS d.o.o. PULA</item>
    </izvorni_sadrzaj>
    <derivirana_varijabla naziv="DomainObject.Predmet.SudioniciListNaziv_1">
      <item>FINANCIJSKA AGENCIJA, RC RIJEKA, PODRUŽNICA PULA, PULA</item>
      <item>ROSA MARINUS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ROSA MARINUS d.o.o. PULA, OIB 20328529949, Tomasinijeva 23,52100 Pula</item>
    </izvorni_sadrzaj>
    <derivirana_varijabla naziv="DomainObject.Predmet.SudioniciListAdressOIB_1">
      <item>FINANCIJSKA AGENCIJA, RC RIJEKA, PODRUŽNICA PULA, PULA, OIB 85821130368, GIARDINI 5,52100 Pula</item>
      <item>ROSA MARINUS d.o.o. PULA, OIB 20328529949, Tomasinijeva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20328529949</item>
    </izvorni_sadrzaj>
    <derivirana_varijabla naziv="DomainObject.Predmet.SudioniciListNazivOIB_1">
      <item>, OIB 85821130368</item>
      <item>, OIB 20328529949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3068</properties:Characters>
  <properties:Lines>96</properties:Lines>
  <properties:Paragraphs>30</properties:Paragraphs>
  <properties:TotalTime>4</properties:TotalTime>
  <properties:ScaleCrop>false</properties:ScaleCrop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2016-03-14T12:35:00Z</dcterms:created>
  <dc:creator>Mihaela Kaligari</dc:creator>
  <dc:description/>
  <cp:keywords/>
  <cp:lastModifiedBy>Ana Jeromela</cp:lastModifiedBy>
  <cp:lastPrinted>2016-03-30T06:46:00Z</cp:lastPrinted>
  <dcterms:modified xmlns:xsi="http://www.w3.org/2001/XMLSchema-instance" xsi:type="dcterms:W3CDTF">2016-03-30T06:46:00Z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