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ada7" w14:paraId="3eeada7" w:rsidRDefault="00E54969" w:rsidP="00E54969" w:rsidR="00E54969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                                                 </w:t>
      </w:r>
    </w:p>
    <w:p w:rsidRDefault="00E54969" w:rsidP="00E54969" w:rsidR="00E54969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E54969" w:rsidP="00E54969" w:rsidR="00E54969" w:rsidRPr="00C10C53">
      <w:r>
        <w:t xml:space="preserve"> </w:t>
      </w:r>
      <w:r w:rsidRPr="00C10C53">
        <w:t>TRGOVAČKI SUD U PAZINU</w:t>
      </w:r>
    </w:p>
    <w:p w:rsidRDefault="00E54969" w:rsidP="00E54969" w:rsidR="00E54969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E54969" w:rsidP="00E54969" w:rsidR="00E54969" w:rsidRPr="00C10C53">
      <w:pPr>
        <w:jc w:val="both"/>
      </w:pPr>
      <w:r w:rsidRPr="00C10C53">
        <w:tab/>
      </w:r>
    </w:p>
    <w:p w:rsidRDefault="00E54969" w:rsidP="00E54969" w:rsidR="00E54969" w:rsidRPr="00C10C53">
      <w:pPr>
        <w:jc w:val="both"/>
      </w:pPr>
    </w:p>
    <w:p w:rsidRDefault="00E54969" w:rsidP="00E54969" w:rsidR="00E54969" w:rsidRPr="00C10C53">
      <w:pPr>
        <w:jc w:val="center"/>
      </w:pPr>
      <w:r w:rsidRPr="00C10C53">
        <w:t>R E P U B L I K A  H R V A T S K A</w:t>
      </w:r>
    </w:p>
    <w:p w:rsidRDefault="00E54969" w:rsidP="00E54969" w:rsidR="00E54969" w:rsidRPr="00C10C53"/>
    <w:p w:rsidRDefault="00E54969" w:rsidP="00E54969" w:rsidR="00E54969" w:rsidRPr="00C10C53">
      <w:pPr>
        <w:jc w:val="center"/>
      </w:pPr>
      <w:r w:rsidRPr="00C10C53">
        <w:t>R J E Š E NJ E</w:t>
      </w:r>
    </w:p>
    <w:p w:rsidRDefault="00001838" w:rsidP="00001838" w:rsidR="00001838" w:rsidRPr="00C105F2"/>
    <w:p w:rsidRDefault="00001838" w:rsidP="00001838" w:rsidR="00001838" w:rsidRPr="00C105F2">
      <w:pPr>
        <w:ind w:firstLine="708"/>
        <w:jc w:val="both"/>
      </w:pPr>
      <w:r w:rsidRPr="00C105F2">
        <w:t xml:space="preserve">Trgovački sud u Pazinu, po stečajnom sucu </w:t>
      </w:r>
      <w:r w:rsidR="0030030D" w:rsidRPr="00C105F2">
        <w:t>Damiru Rabaru</w:t>
      </w:r>
      <w:r w:rsidRPr="00C105F2">
        <w:t xml:space="preserve">, u stečajnom postupku nad dužnikom </w:t>
      </w:r>
      <w:r w:rsidR="00B0094F" w:rsidRPr="00C105F2">
        <w:t xml:space="preserve">PROJEKT SMREKOVAC d.o.o. Poreč, Partizanska 13, OIB: 53047863465, </w:t>
      </w:r>
      <w:r w:rsidR="00051F00" w:rsidRPr="00C105F2">
        <w:t>2</w:t>
      </w:r>
      <w:r w:rsidR="00E54969">
        <w:t>6</w:t>
      </w:r>
      <w:r w:rsidRPr="00C105F2">
        <w:t xml:space="preserve">. </w:t>
      </w:r>
      <w:r w:rsidR="00B0094F" w:rsidRPr="00C105F2">
        <w:t xml:space="preserve">studenog </w:t>
      </w:r>
      <w:r w:rsidRPr="00C105F2">
        <w:t>201</w:t>
      </w:r>
      <w:r w:rsidR="00FB46AD" w:rsidRPr="00C105F2">
        <w:t>8</w:t>
      </w:r>
      <w:r w:rsidRPr="00C105F2">
        <w:t xml:space="preserve">. </w:t>
      </w:r>
    </w:p>
    <w:p w:rsidRDefault="008255FE" w:rsidP="00001838" w:rsidR="008255FE" w:rsidRPr="00C105F2">
      <w:pPr>
        <w:ind w:firstLine="708"/>
        <w:jc w:val="both"/>
      </w:pPr>
    </w:p>
    <w:p w:rsidRDefault="00E80B0E" w:rsidP="008A30FF" w:rsidR="008A30FF" w:rsidRPr="00C105F2">
      <w:pPr>
        <w:jc w:val="center"/>
      </w:pPr>
      <w:r w:rsidRPr="00C105F2">
        <w:t xml:space="preserve">r i j e š i o  j e </w:t>
      </w:r>
    </w:p>
    <w:p w:rsidRDefault="008A30FF" w:rsidP="008A30FF" w:rsidR="008A30FF" w:rsidRPr="00C105F2"/>
    <w:p w:rsidRDefault="00587C16" w:rsidP="00B0094F" w:rsidR="001F09FF" w:rsidRPr="00C105F2">
      <w:r w:rsidRPr="00C105F2">
        <w:tab/>
      </w:r>
      <w:r w:rsidR="00B03CCE" w:rsidRPr="00C105F2">
        <w:t>I</w:t>
      </w:r>
      <w:r w:rsidR="005718D0" w:rsidRPr="00C105F2">
        <w:t xml:space="preserve">. </w:t>
      </w:r>
      <w:r w:rsidR="00C128AF" w:rsidRPr="00C105F2">
        <w:t>Stečajno</w:t>
      </w:r>
      <w:r w:rsidR="00A14CCF" w:rsidRPr="00C105F2">
        <w:t>m</w:t>
      </w:r>
      <w:r w:rsidR="00C128AF" w:rsidRPr="00C105F2">
        <w:t xml:space="preserve"> upravitelj</w:t>
      </w:r>
      <w:r w:rsidR="00A14CCF" w:rsidRPr="00C105F2">
        <w:t>u</w:t>
      </w:r>
      <w:r w:rsidR="00C128AF" w:rsidRPr="00C105F2">
        <w:t xml:space="preserve"> </w:t>
      </w:r>
      <w:r w:rsidR="00B0094F" w:rsidRPr="00C105F2">
        <w:t>Jasmini Lichtenberg iz Pule, Ravenska 8, OIB: 26338581935</w:t>
      </w:r>
      <w:r w:rsidR="00B03CCE" w:rsidRPr="00C105F2">
        <w:t xml:space="preserve">, </w:t>
      </w:r>
      <w:r w:rsidR="001F09FF" w:rsidRPr="00C105F2">
        <w:t xml:space="preserve"> određuje se konačna nagrada za rad u stečajnom postupku u iznosu od </w:t>
      </w:r>
      <w:r w:rsidR="00930A66">
        <w:t>2.240,</w:t>
      </w:r>
      <w:r w:rsidR="002A08D3" w:rsidRPr="00C105F2">
        <w:t xml:space="preserve">16 </w:t>
      </w:r>
      <w:r w:rsidR="00E54969">
        <w:t>kn brut</w:t>
      </w:r>
      <w:r w:rsidR="001F09FF" w:rsidRPr="00C105F2">
        <w:t>o.</w:t>
      </w:r>
    </w:p>
    <w:p w:rsidRDefault="00B03CCE" w:rsidP="008A30FF" w:rsidR="00B03CCE" w:rsidRPr="00C105F2">
      <w:pPr>
        <w:jc w:val="both"/>
      </w:pPr>
    </w:p>
    <w:p w:rsidRDefault="00587C16" w:rsidP="00E80B0E" w:rsidR="00E80B0E" w:rsidRPr="00C105F2">
      <w:pPr>
        <w:jc w:val="both"/>
      </w:pPr>
      <w:r w:rsidRPr="00C105F2">
        <w:tab/>
      </w:r>
      <w:r w:rsidR="00E80B0E" w:rsidRPr="00C105F2">
        <w:t>II</w:t>
      </w:r>
      <w:r w:rsidR="005718D0" w:rsidRPr="00C105F2">
        <w:t xml:space="preserve">. </w:t>
      </w:r>
      <w:r w:rsidR="00E80B0E" w:rsidRPr="00C105F2">
        <w:t xml:space="preserve">Odobrava se naknada stvarnih troškova stečajnog upravitelja </w:t>
      </w:r>
      <w:r w:rsidR="00B0094F" w:rsidRPr="00C105F2">
        <w:t>Jasmine Lichtenberg iz Pule, Ravenska 8, OIB: 26338581935</w:t>
      </w:r>
      <w:r w:rsidR="00271CC7" w:rsidRPr="00C105F2">
        <w:t xml:space="preserve">, </w:t>
      </w:r>
      <w:r w:rsidR="00E80B0E" w:rsidRPr="00C105F2">
        <w:t xml:space="preserve"> u iznosu od </w:t>
      </w:r>
      <w:r w:rsidR="002A08D3" w:rsidRPr="00C105F2">
        <w:t>261,0</w:t>
      </w:r>
      <w:r w:rsidR="00557755" w:rsidRPr="00C105F2">
        <w:t xml:space="preserve">0 </w:t>
      </w:r>
      <w:r w:rsidR="007C0673" w:rsidRPr="00C105F2">
        <w:t>k</w:t>
      </w:r>
      <w:r w:rsidR="00C128AF" w:rsidRPr="00C105F2">
        <w:t>u</w:t>
      </w:r>
      <w:r w:rsidR="007C0673" w:rsidRPr="00C105F2">
        <w:t>n</w:t>
      </w:r>
      <w:r w:rsidR="00C128AF" w:rsidRPr="00C105F2">
        <w:t>a</w:t>
      </w:r>
      <w:r w:rsidR="007176B2" w:rsidRPr="00C105F2">
        <w:t xml:space="preserve"> neto</w:t>
      </w:r>
      <w:r w:rsidR="00E80B0E" w:rsidRPr="00C105F2">
        <w:t>.</w:t>
      </w:r>
    </w:p>
    <w:p w:rsidRDefault="00084C49" w:rsidP="008A30FF" w:rsidR="00084C49" w:rsidRPr="00C105F2">
      <w:pPr>
        <w:jc w:val="center"/>
      </w:pPr>
    </w:p>
    <w:p w:rsidRDefault="008A30FF" w:rsidP="008A30FF" w:rsidR="008A30FF" w:rsidRPr="00C105F2">
      <w:pPr>
        <w:jc w:val="center"/>
      </w:pPr>
      <w:r w:rsidRPr="00C105F2">
        <w:t>Obrazloženje</w:t>
      </w:r>
    </w:p>
    <w:p w:rsidRDefault="008A30FF" w:rsidP="008A30FF" w:rsidR="008A30FF" w:rsidRPr="00C105F2">
      <w:pPr>
        <w:jc w:val="both"/>
      </w:pPr>
    </w:p>
    <w:p w:rsidRDefault="006B4302" w:rsidP="006B4302" w:rsidR="00915FD0" w:rsidRPr="00C105F2">
      <w:pPr>
        <w:ind w:firstLine="708"/>
        <w:jc w:val="both"/>
      </w:pPr>
      <w:r w:rsidRPr="00C105F2">
        <w:t xml:space="preserve">Rješenje o </w:t>
      </w:r>
      <w:r w:rsidR="002A08D3" w:rsidRPr="00C105F2">
        <w:t>otvaranju</w:t>
      </w:r>
      <w:r w:rsidRPr="00C105F2">
        <w:t xml:space="preserve"> stečajnog postupka nad stečajnim dužnikom doneseno je </w:t>
      </w:r>
      <w:r w:rsidR="002A08D3" w:rsidRPr="00C105F2">
        <w:t>13</w:t>
      </w:r>
      <w:r w:rsidR="009F6AB0" w:rsidRPr="00C105F2">
        <w:t xml:space="preserve">. </w:t>
      </w:r>
      <w:r w:rsidR="002A08D3" w:rsidRPr="00C105F2">
        <w:t xml:space="preserve">studenog </w:t>
      </w:r>
      <w:r w:rsidR="009F6AB0" w:rsidRPr="00C105F2">
        <w:t>201</w:t>
      </w:r>
      <w:r w:rsidR="002A08D3" w:rsidRPr="00C105F2">
        <w:t>5</w:t>
      </w:r>
      <w:r w:rsidR="00274900" w:rsidRPr="00C105F2">
        <w:t>.</w:t>
      </w:r>
      <w:r w:rsidR="009F6AB0" w:rsidRPr="00C105F2">
        <w:t xml:space="preserve"> </w:t>
      </w:r>
    </w:p>
    <w:p w:rsidRDefault="006B4302" w:rsidP="006B4302" w:rsidR="006B4302" w:rsidRPr="00C105F2">
      <w:pPr>
        <w:ind w:firstLine="708"/>
        <w:jc w:val="both"/>
      </w:pPr>
      <w:r w:rsidRPr="00C105F2">
        <w:t xml:space="preserve">U podnesku od </w:t>
      </w:r>
      <w:r w:rsidR="00C2691B" w:rsidRPr="00C105F2">
        <w:t>12</w:t>
      </w:r>
      <w:r w:rsidRPr="00C105F2">
        <w:t xml:space="preserve">. </w:t>
      </w:r>
      <w:r w:rsidR="00E516EE" w:rsidRPr="00C105F2">
        <w:t>s</w:t>
      </w:r>
      <w:r w:rsidR="00C2691B" w:rsidRPr="00C105F2">
        <w:t xml:space="preserve">tudenog </w:t>
      </w:r>
      <w:r w:rsidRPr="00C105F2">
        <w:t>201</w:t>
      </w:r>
      <w:r w:rsidR="00E2633C" w:rsidRPr="00C105F2">
        <w:t>8</w:t>
      </w:r>
      <w:r w:rsidRPr="00C105F2">
        <w:t>. stečajn</w:t>
      </w:r>
      <w:r w:rsidR="00C2691B" w:rsidRPr="00C105F2">
        <w:t>a</w:t>
      </w:r>
      <w:r w:rsidRPr="00C105F2">
        <w:t xml:space="preserve"> upravitelj</w:t>
      </w:r>
      <w:r w:rsidR="00C2691B" w:rsidRPr="00C105F2">
        <w:t>ica</w:t>
      </w:r>
      <w:r w:rsidRPr="00C105F2">
        <w:t xml:space="preserve"> je predloži</w:t>
      </w:r>
      <w:r w:rsidR="00C2691B" w:rsidRPr="00C105F2">
        <w:t xml:space="preserve">la </w:t>
      </w:r>
      <w:r w:rsidRPr="00C105F2">
        <w:t xml:space="preserve">da </w:t>
      </w:r>
      <w:r w:rsidR="00C2691B" w:rsidRPr="00C105F2">
        <w:t xml:space="preserve">joj </w:t>
      </w:r>
      <w:r w:rsidRPr="00C105F2">
        <w:t>sud odredi nagradu</w:t>
      </w:r>
      <w:r w:rsidR="00D55E61" w:rsidRPr="00C105F2">
        <w:t xml:space="preserve"> te naknadu stvarnih troškova</w:t>
      </w:r>
      <w:r w:rsidRPr="00C105F2">
        <w:t>.</w:t>
      </w:r>
    </w:p>
    <w:p w:rsidRDefault="00B15E74" w:rsidP="00B15E74" w:rsidR="00B15E74" w:rsidRPr="00C105F2">
      <w:pPr>
        <w:jc w:val="both"/>
      </w:pPr>
      <w:r w:rsidRPr="00C105F2">
        <w:tab/>
        <w:t>Člankom 94. st. 1., 2. i 3. Stečajnog zakona (NN 71/15</w:t>
      </w:r>
      <w:r w:rsidR="00C105F2">
        <w:t>, 104/2017</w:t>
      </w:r>
      <w:r w:rsidRPr="00C105F2">
        <w:t>) propisano je da Stečajni upravitelj ima pravo na nagradu za svoj rad i naknadu stvarnih troškova koju rješenjem određuje stečajni sudac.</w:t>
      </w:r>
    </w:p>
    <w:p w:rsidRDefault="006B4302" w:rsidP="006B4302" w:rsidR="006B4302" w:rsidRPr="00C105F2">
      <w:pPr>
        <w:ind w:firstLine="708"/>
        <w:jc w:val="both"/>
      </w:pPr>
      <w:r w:rsidRPr="00C105F2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C105F2">
          <w:t>29. st</w:t>
        </w:r>
      </w:smartTag>
      <w:r w:rsidRPr="00C105F2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E83CE6" w:rsidP="00E83CE6" w:rsidR="00E83CE6" w:rsidRPr="00C105F2">
      <w:pPr>
        <w:jc w:val="both"/>
      </w:pPr>
      <w:r w:rsidRPr="00C105F2">
        <w:tab/>
        <w:t xml:space="preserve">U konkretnom slučaju stečajni je sudac utvrdio da je imovina stečajnog unovčena u vrijednosti od  </w:t>
      </w:r>
      <w:r w:rsidR="00C2691B" w:rsidRPr="00C105F2">
        <w:t>14.001</w:t>
      </w:r>
      <w:r w:rsidR="00E516EE" w:rsidRPr="00C105F2">
        <w:t>,00</w:t>
      </w:r>
      <w:r w:rsidRPr="00C105F2">
        <w:t xml:space="preserve"> kn, pa je na temelju čl. 7. Uredbe o kriterijima i načinu obračuna i plaćanja nagrada stečajnim upraviteljima, stečajnom upravitelju odredio nagradu u iznosu od  </w:t>
      </w:r>
      <w:r w:rsidR="00C2691B" w:rsidRPr="00C105F2">
        <w:t xml:space="preserve">2.240.16 </w:t>
      </w:r>
      <w:r w:rsidRPr="00C105F2">
        <w:t>bruto.</w:t>
      </w:r>
    </w:p>
    <w:p w:rsidRDefault="00E83CE6" w:rsidP="00E83CE6" w:rsidR="004570AD" w:rsidRPr="00C105F2">
      <w:pPr>
        <w:jc w:val="both"/>
      </w:pPr>
      <w:r w:rsidRPr="00C105F2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552776" w:rsidP="00C12020" w:rsidR="00E54969">
      <w:pPr>
        <w:jc w:val="both"/>
      </w:pPr>
      <w:r w:rsidRPr="00C105F2">
        <w:tab/>
        <w:t xml:space="preserve">Nadalje, stečajni upravitelj je zatražio naknadu troškova. U popisu troškova od </w:t>
      </w:r>
      <w:r w:rsidR="00C2691B" w:rsidRPr="00C105F2">
        <w:t>12</w:t>
      </w:r>
      <w:r w:rsidRPr="00C105F2">
        <w:t xml:space="preserve">. </w:t>
      </w:r>
      <w:r w:rsidR="00C2691B" w:rsidRPr="00C105F2">
        <w:t xml:space="preserve">studenog </w:t>
      </w:r>
      <w:r w:rsidRPr="00C105F2">
        <w:t>201</w:t>
      </w:r>
      <w:r w:rsidR="00C2691B" w:rsidRPr="00C105F2">
        <w:t>8</w:t>
      </w:r>
      <w:r w:rsidR="00CA6281" w:rsidRPr="00C105F2">
        <w:t>. specificirao</w:t>
      </w:r>
      <w:r w:rsidRPr="00C105F2">
        <w:t xml:space="preserve"> </w:t>
      </w:r>
      <w:r w:rsidR="00E54969">
        <w:t xml:space="preserve">je </w:t>
      </w:r>
      <w:r w:rsidRPr="00C105F2">
        <w:t xml:space="preserve">troškove na način da je za </w:t>
      </w:r>
      <w:r w:rsidR="00B44854" w:rsidRPr="00C105F2">
        <w:t xml:space="preserve">stvarne </w:t>
      </w:r>
      <w:r w:rsidRPr="00C105F2">
        <w:t xml:space="preserve">troškove </w:t>
      </w:r>
      <w:r w:rsidR="00B44854" w:rsidRPr="00C105F2">
        <w:t xml:space="preserve">stečajnog upravitelja </w:t>
      </w:r>
      <w:r w:rsidRPr="00C105F2">
        <w:t>zatraži</w:t>
      </w:r>
      <w:r w:rsidR="00B44854" w:rsidRPr="00C105F2">
        <w:t>o</w:t>
      </w:r>
      <w:r w:rsidRPr="00C105F2">
        <w:t xml:space="preserve"> iznos od </w:t>
      </w:r>
      <w:r w:rsidR="00222778" w:rsidRPr="00C105F2">
        <w:t>261</w:t>
      </w:r>
      <w:r w:rsidR="006149A7" w:rsidRPr="00C105F2">
        <w:t xml:space="preserve">,90 </w:t>
      </w:r>
      <w:r w:rsidR="0087492E" w:rsidRPr="00C105F2">
        <w:t xml:space="preserve">kuna. </w:t>
      </w:r>
      <w:r w:rsidRPr="00C105F2">
        <w:t xml:space="preserve">Uvidom u popis troškova i njemu priložene isprave stečajni sudac je utvrdio da su nastali </w:t>
      </w:r>
      <w:r w:rsidR="00A27DDF" w:rsidRPr="00C105F2">
        <w:t xml:space="preserve">troškovi stečajnog upravitelja </w:t>
      </w:r>
      <w:r w:rsidRPr="00C105F2">
        <w:t>, opravdani i realni.</w:t>
      </w:r>
    </w:p>
    <w:p w:rsidRDefault="00552776" w:rsidP="00C12020" w:rsidR="00C12020" w:rsidRPr="00C105F2">
      <w:pPr>
        <w:jc w:val="both"/>
      </w:pPr>
      <w:r w:rsidRPr="00C105F2">
        <w:t xml:space="preserve"> </w:t>
      </w:r>
    </w:p>
    <w:p w:rsidRDefault="00BF4CFE" w:rsidP="00BF4CFE" w:rsidR="00BF4CFE" w:rsidRPr="00C105F2">
      <w:pPr>
        <w:jc w:val="both"/>
      </w:pPr>
      <w:r w:rsidRPr="00C105F2">
        <w:lastRenderedPageBreak/>
        <w:tab/>
        <w:t>Slijedom navedenog, a na temelju čl. 94. st. 1. i 3. Stečajnog zakona, valjalo je riješiti kao pod II izreke rješenja.</w:t>
      </w:r>
    </w:p>
    <w:p w:rsidRDefault="00BF4CFE" w:rsidP="001D18B1" w:rsidR="00BF4CFE" w:rsidRPr="00C105F2">
      <w:pPr>
        <w:jc w:val="both"/>
      </w:pPr>
    </w:p>
    <w:p w:rsidRDefault="008A30FF" w:rsidP="008A30FF" w:rsidR="008A30FF" w:rsidRPr="00C105F2">
      <w:pPr>
        <w:jc w:val="center"/>
      </w:pPr>
      <w:r w:rsidRPr="00C105F2">
        <w:t xml:space="preserve">U Pazinu, </w:t>
      </w:r>
      <w:r w:rsidR="00051F00" w:rsidRPr="00C105F2">
        <w:t>2</w:t>
      </w:r>
      <w:r w:rsidR="00E54969">
        <w:t>6</w:t>
      </w:r>
      <w:r w:rsidR="00051F00" w:rsidRPr="00C105F2">
        <w:t xml:space="preserve">. </w:t>
      </w:r>
      <w:r w:rsidR="00222778" w:rsidRPr="00C105F2">
        <w:t xml:space="preserve">studenog </w:t>
      </w:r>
      <w:r w:rsidR="00051F00" w:rsidRPr="00C105F2">
        <w:t>2018</w:t>
      </w:r>
      <w:r w:rsidRPr="00C105F2">
        <w:t>.</w:t>
      </w:r>
    </w:p>
    <w:p w:rsidRDefault="008A30FF" w:rsidP="008A30FF" w:rsidR="008A30FF" w:rsidRPr="00C105F2"/>
    <w:p w:rsidRDefault="008A30FF" w:rsidP="008A30FF" w:rsidR="008A30FF" w:rsidRPr="00C105F2">
      <w:pPr>
        <w:ind w:left="4956"/>
      </w:pPr>
      <w:r w:rsidRPr="00C105F2">
        <w:t xml:space="preserve">       </w:t>
      </w:r>
      <w:r w:rsidR="00B30436" w:rsidRPr="00C105F2">
        <w:tab/>
      </w:r>
      <w:r w:rsidR="00B30436" w:rsidRPr="00C105F2">
        <w:tab/>
      </w:r>
      <w:r w:rsidRPr="00C105F2">
        <w:t xml:space="preserve">Stečajni sudac </w:t>
      </w:r>
    </w:p>
    <w:p w:rsidRDefault="008A30FF" w:rsidP="008A30FF" w:rsidR="00B30436" w:rsidRPr="00C105F2">
      <w:pPr>
        <w:ind w:left="4956"/>
      </w:pPr>
      <w:r w:rsidRPr="00C105F2">
        <w:t xml:space="preserve">          </w:t>
      </w:r>
    </w:p>
    <w:p w:rsidRDefault="000953B2" w:rsidP="00B30436" w:rsidR="008A30FF" w:rsidRPr="00C105F2">
      <w:pPr>
        <w:ind w:left="4956"/>
      </w:pPr>
      <w:r w:rsidRPr="00C105F2">
        <w:t xml:space="preserve">          </w:t>
      </w:r>
      <w:r w:rsidRPr="00C105F2">
        <w:tab/>
      </w:r>
      <w:r w:rsidRPr="00C105F2">
        <w:tab/>
        <w:t>Damir Rabar</w:t>
      </w:r>
      <w:r w:rsidR="000712EE">
        <w:t>, v.r.</w:t>
      </w:r>
    </w:p>
    <w:p w:rsidRDefault="008A30FF" w:rsidP="008A30FF" w:rsidR="008A30FF" w:rsidRPr="00C105F2"/>
    <w:p w:rsidRDefault="008A30FF" w:rsidP="008A30FF" w:rsidR="008A30FF" w:rsidRPr="00C105F2"/>
    <w:p w:rsidRDefault="008A30FF" w:rsidP="008A30FF" w:rsidR="008A30FF" w:rsidRPr="00C105F2"/>
    <w:p w:rsidRDefault="008A30FF" w:rsidP="008A30FF" w:rsidR="008A30FF" w:rsidRPr="00C105F2">
      <w:r w:rsidRPr="00C105F2">
        <w:t>UPUTA O PRAVNOM LIJEKU</w:t>
      </w:r>
      <w:r w:rsidR="00B45412" w:rsidRPr="00C105F2">
        <w:t>:</w:t>
      </w:r>
    </w:p>
    <w:p w:rsidRDefault="00364E17" w:rsidP="00364E17" w:rsidR="00364E17" w:rsidRPr="00C105F2">
      <w:pPr>
        <w:jc w:val="both"/>
      </w:pPr>
      <w:r w:rsidRPr="00C105F2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C105F2">
      <w:pPr>
        <w:jc w:val="both"/>
      </w:pPr>
    </w:p>
    <w:p w:rsidRDefault="00D74390" w:rsidP="00FC5320" w:rsidR="00D74390" w:rsidRPr="00C105F2">
      <w:pPr>
        <w:jc w:val="both"/>
      </w:pPr>
      <w:r w:rsidRPr="00C105F2">
        <w:t>DNA</w:t>
      </w:r>
    </w:p>
    <w:p w:rsidRDefault="005F4B4F" w:rsidP="00B30436" w:rsidR="006149A7" w:rsidRPr="00C105F2">
      <w:pPr>
        <w:jc w:val="both"/>
      </w:pPr>
      <w:r w:rsidRPr="00C105F2">
        <w:t>- Stečajno</w:t>
      </w:r>
      <w:r w:rsidR="00A14CCF" w:rsidRPr="00C105F2">
        <w:t>m</w:t>
      </w:r>
      <w:r w:rsidRPr="00C105F2">
        <w:t xml:space="preserve"> </w:t>
      </w:r>
      <w:r w:rsidR="00A14CCF" w:rsidRPr="00C105F2">
        <w:t>upravitelju</w:t>
      </w:r>
      <w:r w:rsidR="00D51D88" w:rsidRPr="00C105F2">
        <w:t xml:space="preserve"> </w:t>
      </w:r>
      <w:r w:rsidR="00E54969">
        <w:t xml:space="preserve">Jasmini Lichtenberg, </w:t>
      </w:r>
      <w:r w:rsidR="00222778" w:rsidRPr="00C105F2">
        <w:t>Pul</w:t>
      </w:r>
      <w:r w:rsidR="00E54969">
        <w:t>a</w:t>
      </w:r>
      <w:r w:rsidR="00222778" w:rsidRPr="00C105F2">
        <w:t>, Ravenska 8</w:t>
      </w:r>
    </w:p>
    <w:p w:rsidRDefault="00B30436" w:rsidP="00B30436" w:rsidR="00D74390" w:rsidRPr="00C105F2">
      <w:pPr>
        <w:jc w:val="both"/>
        <w:rPr>
          <w:rStyle w:val="f01"/>
          <w:color w:val="auto"/>
        </w:rPr>
      </w:pPr>
      <w:r w:rsidRPr="00C105F2">
        <w:rPr>
          <w:rStyle w:val="f01"/>
          <w:color w:val="auto"/>
        </w:rPr>
        <w:t xml:space="preserve">- </w:t>
      </w:r>
      <w:r w:rsidR="00A14CCF" w:rsidRPr="00C105F2">
        <w:rPr>
          <w:rStyle w:val="f01"/>
          <w:color w:val="auto"/>
        </w:rPr>
        <w:t>e-o</w:t>
      </w:r>
      <w:r w:rsidR="00A27DDF" w:rsidRPr="00C105F2">
        <w:rPr>
          <w:rStyle w:val="f01"/>
          <w:color w:val="auto"/>
        </w:rPr>
        <w:t xml:space="preserve">glasna ploča suda </w:t>
      </w:r>
      <w:r w:rsidR="00E54969">
        <w:rPr>
          <w:rStyle w:val="f01"/>
          <w:color w:val="auto"/>
        </w:rPr>
        <w:t>8 dana</w:t>
      </w:r>
    </w:p>
    <w:p w:rsidRDefault="00A14CCF" w:rsidP="00B30436" w:rsidR="00A14CCF" w:rsidRPr="00C105F2">
      <w:pPr>
        <w:jc w:val="both"/>
      </w:pPr>
    </w:p>
    <w:sectPr w:rsidSect="00E54969" w:rsidR="00A14CCF" w:rsidRPr="00C105F2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A2A" w:rsidR="00CD6A2A">
      <w:r>
        <w:separator/>
      </w:r>
    </w:p>
  </w:endnote>
  <w:endnote w:id="0" w:type="continuationSeparator">
    <w:p w:rsidRDefault="00CD6A2A" w:rsidR="00CD6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A2A" w:rsidR="00CD6A2A">
      <w:r>
        <w:separator/>
      </w:r>
    </w:p>
  </w:footnote>
  <w:footnote w:id="0" w:type="continuationSeparator">
    <w:p w:rsidRDefault="00CD6A2A" w:rsidR="00CD6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A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4969" w:rsidP="00E54969" w:rsidR="00E54969" w:rsidRPr="000953B2">
    <w:pPr>
      <w:jc w:val="right"/>
    </w:pPr>
    <w:r w:rsidRPr="000953B2">
      <w:t>1 St-</w:t>
    </w:r>
    <w:r>
      <w:t>59</w:t>
    </w:r>
    <w:r w:rsidRPr="000953B2">
      <w:t>/201</w:t>
    </w:r>
    <w:r>
      <w:t>5-83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3B2" w:rsidP="007C5AF7" w:rsidR="00467811" w:rsidRPr="000953B2">
    <w:pPr>
      <w:jc w:val="right"/>
    </w:pPr>
    <w:r w:rsidRPr="000953B2">
      <w:t>1</w:t>
    </w:r>
    <w:r w:rsidR="00467811" w:rsidRPr="000953B2">
      <w:t xml:space="preserve"> St-</w:t>
    </w:r>
    <w:r w:rsidR="00B0094F">
      <w:t>59</w:t>
    </w:r>
    <w:r w:rsidR="00467811" w:rsidRPr="000953B2">
      <w:t>/</w:t>
    </w:r>
    <w:r w:rsidRPr="000953B2">
      <w:t>20</w:t>
    </w:r>
    <w:r w:rsidR="00467811" w:rsidRPr="000953B2">
      <w:t>1</w:t>
    </w:r>
    <w:r w:rsidR="00B0094F">
      <w:t>5</w:t>
    </w:r>
    <w:r w:rsidR="00E54969">
      <w:t>-83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51F00"/>
    <w:rsid w:val="000712EE"/>
    <w:rsid w:val="00084C49"/>
    <w:rsid w:val="000953B2"/>
    <w:rsid w:val="000C01AA"/>
    <w:rsid w:val="000C7DC7"/>
    <w:rsid w:val="000E0E2E"/>
    <w:rsid w:val="000F6199"/>
    <w:rsid w:val="001612DD"/>
    <w:rsid w:val="00182641"/>
    <w:rsid w:val="001C2EFC"/>
    <w:rsid w:val="001D18B1"/>
    <w:rsid w:val="001E4E0A"/>
    <w:rsid w:val="001F09FF"/>
    <w:rsid w:val="0021424C"/>
    <w:rsid w:val="00222778"/>
    <w:rsid w:val="00237119"/>
    <w:rsid w:val="002573EB"/>
    <w:rsid w:val="00266A4D"/>
    <w:rsid w:val="00271CC7"/>
    <w:rsid w:val="00274900"/>
    <w:rsid w:val="00292252"/>
    <w:rsid w:val="002A08D3"/>
    <w:rsid w:val="002A4BAF"/>
    <w:rsid w:val="0030030D"/>
    <w:rsid w:val="00325A07"/>
    <w:rsid w:val="003414EC"/>
    <w:rsid w:val="00364E17"/>
    <w:rsid w:val="003751CF"/>
    <w:rsid w:val="0039596F"/>
    <w:rsid w:val="004570AD"/>
    <w:rsid w:val="00460F44"/>
    <w:rsid w:val="00467811"/>
    <w:rsid w:val="004777C2"/>
    <w:rsid w:val="004B6A4E"/>
    <w:rsid w:val="00521172"/>
    <w:rsid w:val="00524EC3"/>
    <w:rsid w:val="00541BEC"/>
    <w:rsid w:val="00552776"/>
    <w:rsid w:val="00557755"/>
    <w:rsid w:val="005715C0"/>
    <w:rsid w:val="005718D0"/>
    <w:rsid w:val="00573846"/>
    <w:rsid w:val="00587C16"/>
    <w:rsid w:val="00593BDA"/>
    <w:rsid w:val="005B3DC5"/>
    <w:rsid w:val="005B4099"/>
    <w:rsid w:val="005E45AD"/>
    <w:rsid w:val="005F4B4F"/>
    <w:rsid w:val="006149A7"/>
    <w:rsid w:val="00623EB9"/>
    <w:rsid w:val="00637647"/>
    <w:rsid w:val="006867EB"/>
    <w:rsid w:val="006B4302"/>
    <w:rsid w:val="006D2AC7"/>
    <w:rsid w:val="007176B2"/>
    <w:rsid w:val="00785225"/>
    <w:rsid w:val="00790988"/>
    <w:rsid w:val="007C0673"/>
    <w:rsid w:val="007C5AF7"/>
    <w:rsid w:val="007D2132"/>
    <w:rsid w:val="007D73AB"/>
    <w:rsid w:val="007E19F0"/>
    <w:rsid w:val="007E2516"/>
    <w:rsid w:val="00821907"/>
    <w:rsid w:val="00822DEB"/>
    <w:rsid w:val="008255FE"/>
    <w:rsid w:val="008466A1"/>
    <w:rsid w:val="008506B5"/>
    <w:rsid w:val="0087492E"/>
    <w:rsid w:val="00880635"/>
    <w:rsid w:val="008839E4"/>
    <w:rsid w:val="008A30FF"/>
    <w:rsid w:val="008C6C28"/>
    <w:rsid w:val="008D1E92"/>
    <w:rsid w:val="00915FD0"/>
    <w:rsid w:val="00924809"/>
    <w:rsid w:val="00930A66"/>
    <w:rsid w:val="00940279"/>
    <w:rsid w:val="00951D3E"/>
    <w:rsid w:val="0095400C"/>
    <w:rsid w:val="00955C65"/>
    <w:rsid w:val="009812EF"/>
    <w:rsid w:val="009C136F"/>
    <w:rsid w:val="009D1A0C"/>
    <w:rsid w:val="009D5B20"/>
    <w:rsid w:val="009E6B73"/>
    <w:rsid w:val="009F6AB0"/>
    <w:rsid w:val="00A05992"/>
    <w:rsid w:val="00A14CCF"/>
    <w:rsid w:val="00A229E6"/>
    <w:rsid w:val="00A27DDF"/>
    <w:rsid w:val="00A55C06"/>
    <w:rsid w:val="00AA5CC1"/>
    <w:rsid w:val="00AD031C"/>
    <w:rsid w:val="00B0094F"/>
    <w:rsid w:val="00B023F9"/>
    <w:rsid w:val="00B03CCE"/>
    <w:rsid w:val="00B0795F"/>
    <w:rsid w:val="00B1115A"/>
    <w:rsid w:val="00B11226"/>
    <w:rsid w:val="00B15E74"/>
    <w:rsid w:val="00B261F7"/>
    <w:rsid w:val="00B30436"/>
    <w:rsid w:val="00B44854"/>
    <w:rsid w:val="00B45412"/>
    <w:rsid w:val="00B65B3B"/>
    <w:rsid w:val="00B843B4"/>
    <w:rsid w:val="00BB2F55"/>
    <w:rsid w:val="00BC550E"/>
    <w:rsid w:val="00BF4CFE"/>
    <w:rsid w:val="00C01B96"/>
    <w:rsid w:val="00C105F2"/>
    <w:rsid w:val="00C12020"/>
    <w:rsid w:val="00C128AF"/>
    <w:rsid w:val="00C2691B"/>
    <w:rsid w:val="00C573DE"/>
    <w:rsid w:val="00C67292"/>
    <w:rsid w:val="00CA6281"/>
    <w:rsid w:val="00CB3EE5"/>
    <w:rsid w:val="00CC3123"/>
    <w:rsid w:val="00CD6A2A"/>
    <w:rsid w:val="00CF2443"/>
    <w:rsid w:val="00D14C97"/>
    <w:rsid w:val="00D17FE0"/>
    <w:rsid w:val="00D32DB8"/>
    <w:rsid w:val="00D46FD2"/>
    <w:rsid w:val="00D511FB"/>
    <w:rsid w:val="00D51D88"/>
    <w:rsid w:val="00D547A2"/>
    <w:rsid w:val="00D55E61"/>
    <w:rsid w:val="00D74390"/>
    <w:rsid w:val="00D83C3D"/>
    <w:rsid w:val="00DA0A21"/>
    <w:rsid w:val="00DB61DE"/>
    <w:rsid w:val="00DB6B45"/>
    <w:rsid w:val="00DE3CB2"/>
    <w:rsid w:val="00DE4BAD"/>
    <w:rsid w:val="00E23348"/>
    <w:rsid w:val="00E2633C"/>
    <w:rsid w:val="00E4118D"/>
    <w:rsid w:val="00E44B56"/>
    <w:rsid w:val="00E4678E"/>
    <w:rsid w:val="00E4728E"/>
    <w:rsid w:val="00E516EE"/>
    <w:rsid w:val="00E542CE"/>
    <w:rsid w:val="00E54969"/>
    <w:rsid w:val="00E57459"/>
    <w:rsid w:val="00E65419"/>
    <w:rsid w:val="00E708AA"/>
    <w:rsid w:val="00E80B0E"/>
    <w:rsid w:val="00E83CE6"/>
    <w:rsid w:val="00E95EFB"/>
    <w:rsid w:val="00ED0A9A"/>
    <w:rsid w:val="00F537F5"/>
    <w:rsid w:val="00F67F9A"/>
    <w:rsid w:val="00FA2D67"/>
    <w:rsid w:val="00FB46A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customStyle="true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E549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4969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customStyle="1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E549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4969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2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St-59/2015-76</izvorni_sadrzaj>
    <derivirana_varijabla naziv="DomainObject.PredzadnjaOdlukaIzPredmeta.Oznaka_1">St-59/2015-76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441</properties:Words>
  <properties:Characters>2324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2018-11-26T13:14:00Z</dcterms:created>
  <dc:creator>korisnik</dc:creator>
  <cp:lastModifiedBy>Lorena Paris Aničić</cp:lastModifiedBy>
  <cp:lastPrinted>2018-11-26T13:18:00Z</cp:lastPrinted>
  <dcterms:modified xmlns:xsi="http://www.w3.org/2001/XMLSchema-instance" xsi:type="dcterms:W3CDTF">2018-11-26T13:30:00Z</dcterms:modified>
  <cp:revision>6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(St-59-15 Rješenje o nagradi i troškovima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