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a32e" w14:paraId="b60a32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A824F0">
        <w:t>630/16-3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A824F0">
        <w:t>FUTURAMA d.o.o., OIB: 55790320133</w:t>
      </w:r>
      <w:r w:rsidR="00FC55E7">
        <w:t xml:space="preserve"> sa sjedištem u </w:t>
      </w:r>
      <w:r w:rsidR="00422CAB">
        <w:t>Nova 13, 40305 Nedelišće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126C29">
        <w:t>3</w:t>
      </w:r>
      <w:r w:rsidR="005207B1" w:rsidRPr="005207B1">
        <w:t xml:space="preserve">. </w:t>
      </w:r>
      <w:r w:rsidR="008C384E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422CAB">
        <w:t>FUTURAMA d.o.o., OIB: 55790320133 sa sjedištem u Nova 13, 40305 Nedelišće</w:t>
      </w:r>
      <w:r>
        <w:t>.</w:t>
      </w:r>
      <w:r w:rsidR="008C384E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C55E7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8C384E">
        <w:rPr>
          <w:b/>
          <w:u w:val="single"/>
        </w:rPr>
        <w:t>. srpnja</w:t>
      </w:r>
      <w:r w:rsidR="001D108C">
        <w:rPr>
          <w:b/>
          <w:u w:val="single"/>
        </w:rPr>
        <w:t xml:space="preserve"> </w:t>
      </w:r>
      <w:r w:rsidR="00422CAB">
        <w:rPr>
          <w:b/>
          <w:u w:val="single"/>
        </w:rPr>
        <w:t>2016. u 09,0</w:t>
      </w:r>
      <w:r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8C384E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422CAB">
        <w:t>Nino Tušek, OIB: 13132168554, Čakovec, O. Keršovanija 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FC55E7" w:rsidP="00804BB0" w:rsidR="00FC55E7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422CAB">
        <w:t>13</w:t>
      </w:r>
      <w:r w:rsidR="00FC55E7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</w:t>
      </w:r>
      <w:r w:rsidR="00422CAB">
        <w:t>1.4.2016.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422CAB">
        <w:t>139.724,53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26C29">
        <w:t>3</w:t>
      </w:r>
      <w:r w:rsidR="00126C29" w:rsidRPr="005207B1">
        <w:t xml:space="preserve">. </w:t>
      </w:r>
      <w:r w:rsidR="00126C29">
        <w:t>svibnja</w:t>
      </w:r>
      <w:r w:rsidR="00126C29" w:rsidRPr="005207B1">
        <w:t xml:space="preserve"> 2016</w:t>
      </w:r>
      <w:r w:rsidR="00126C29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99230A" w:rsidR="00F62BC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FB710E" w:rsidR="00804BB0">
      <w:pPr>
        <w:spacing w:lineRule="auto" w:line="240" w:after="0"/>
        <w:jc w:val="both"/>
      </w:pPr>
      <w:r>
        <w:t>DNA:</w:t>
      </w:r>
    </w:p>
    <w:p w:rsidRDefault="005C102C" w:rsidP="00FB710E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B710E" w:rsidR="0091406C">
      <w:pPr>
        <w:spacing w:lineRule="auto" w:line="240" w:after="0"/>
        <w:jc w:val="both"/>
      </w:pPr>
      <w:r>
        <w:t xml:space="preserve">- dužnik </w:t>
      </w:r>
      <w:r w:rsidR="00422CAB">
        <w:t>FUTURAMA d.o.o., u Nova 13, 40305 Nedelišće</w:t>
      </w:r>
    </w:p>
    <w:p w:rsidRDefault="005C102C" w:rsidP="00FB710E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422CAB">
        <w:t>Nino Tušek, Čakovec, O. Keršovanija 4</w:t>
      </w:r>
    </w:p>
    <w:p w:rsidRDefault="005C102C" w:rsidP="00FB710E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FB710E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680" w:rsidP="00CD4711" w:rsidR="00064680">
      <w:pPr>
        <w:spacing w:lineRule="auto" w:line="240" w:after="0"/>
      </w:pPr>
      <w:r>
        <w:separator/>
      </w:r>
    </w:p>
  </w:endnote>
  <w:endnote w:id="0" w:type="continuationSeparator">
    <w:p w:rsidRDefault="00064680" w:rsidP="00CD4711" w:rsidR="000646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680" w:rsidP="00CD4711" w:rsidR="00064680">
      <w:pPr>
        <w:spacing w:lineRule="auto" w:line="240" w:after="0"/>
      </w:pPr>
      <w:r>
        <w:separator/>
      </w:r>
    </w:p>
  </w:footnote>
  <w:footnote w:id="0" w:type="continuationSeparator">
    <w:p w:rsidRDefault="00064680" w:rsidP="00CD4711" w:rsidR="000646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30A">
          <w:rPr>
            <w:noProof/>
          </w:rPr>
          <w:t>2</w:t>
        </w:r>
        <w:r>
          <w:fldChar w:fldCharType="end"/>
        </w:r>
      </w:p>
    </w:sdtContent>
  </w:sdt>
  <w:p w:rsidRDefault="00A824F0" w:rsidP="00A824F0" w:rsidR="00A824F0" w:rsidRPr="005207B1">
    <w:pPr>
      <w:pStyle w:val="Zaglavlje"/>
      <w:jc w:val="right"/>
    </w:pPr>
    <w:r>
      <w:t>Poslovni broj: 2 St-630/16-3</w:t>
    </w:r>
  </w:p>
  <w:p w:rsidRDefault="00CD4711" w:rsidP="00A824F0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4680"/>
    <w:rsid w:val="00066C4E"/>
    <w:rsid w:val="00077412"/>
    <w:rsid w:val="000A275A"/>
    <w:rsid w:val="00104FDD"/>
    <w:rsid w:val="00126C29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22CAB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92E64"/>
    <w:rsid w:val="006A4DA1"/>
    <w:rsid w:val="006A5264"/>
    <w:rsid w:val="006D7FF6"/>
    <w:rsid w:val="007123C6"/>
    <w:rsid w:val="00716D2A"/>
    <w:rsid w:val="007678B4"/>
    <w:rsid w:val="00777F98"/>
    <w:rsid w:val="00790171"/>
    <w:rsid w:val="007C1E86"/>
    <w:rsid w:val="007C3F78"/>
    <w:rsid w:val="007C532B"/>
    <w:rsid w:val="00804BB0"/>
    <w:rsid w:val="00822D9B"/>
    <w:rsid w:val="008768BC"/>
    <w:rsid w:val="008C384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230A"/>
    <w:rsid w:val="00995317"/>
    <w:rsid w:val="009C1489"/>
    <w:rsid w:val="009F6C9B"/>
    <w:rsid w:val="00A710AC"/>
    <w:rsid w:val="00A824F0"/>
    <w:rsid w:val="00AA771F"/>
    <w:rsid w:val="00AC1C85"/>
    <w:rsid w:val="00AC1CAE"/>
    <w:rsid w:val="00AC256F"/>
    <w:rsid w:val="00AC4BF5"/>
    <w:rsid w:val="00B23A1B"/>
    <w:rsid w:val="00B64216"/>
    <w:rsid w:val="00BB07B4"/>
    <w:rsid w:val="00BE7FE5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62BCE"/>
    <w:rsid w:val="00F7065E"/>
    <w:rsid w:val="00F91FA6"/>
    <w:rsid w:val="00FB710E"/>
    <w:rsid w:val="00FC55E7"/>
    <w:rsid w:val="00FE31DC"/>
    <w:rsid w:val="00FE5D2A"/>
    <w:rsid w:val="00F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FUTURAMA društvo s ograničenom odgovornošću za dizajn, proizvodnju i trgovinu namještajem</izvorni_sadrzaj>
    <derivirana_varijabla naziv="DomainObject.Predmet.ProtustrankaFormated_1">  FUTURAMA društvo s ograničenom odgovornošću za dizajn, proizvodnju i trgovinu namještajem</derivirana_varijabla>
  </DomainObject.Predmet.ProtustrankaFormated>
  <DomainObject.Predmet.ProtustrankaFormatedOIB>
    <izvorni_sadrzaj>  FUTURAMA društvo s ograničenom odgovornošću za dizajn, proizvodnju i trgovinu namještajem, OIB 55790320133</izvorni_sadrzaj>
    <derivirana_varijabla naziv="DomainObject.Predmet.ProtustrankaFormatedOIB_1">  FUTURAMA društvo s ograničenom odgovornošću za dizajn, proizvodnju i trgovinu namještajem, OIB 55790320133</derivirana_varijabla>
  </DomainObject.Predmet.ProtustrankaFormatedOIB>
  <DomainObject.Predmet.ProtustrankaFormatedWithAdress>
    <izvorni_sadrzaj> FUTURAMA društvo s ograničenom odgovornošću za dizajn, proizvodnju i trgovinu namještajem, Nova 13, 40000 Nedelišće</izvorni_sadrzaj>
    <derivirana_varijabla naziv="DomainObject.Predmet.ProtustrankaFormatedWithAdress_1"> FUTURAMA društvo s ograničenom odgovornošću za dizajn, proizvodnju i trgovinu namještajem, Nova 13, 40000 Nedelišće</derivirana_varijabla>
  </DomainObject.Predmet.ProtustrankaFormatedWithAdress>
  <DomainObject.Predmet.ProtustrankaFormatedWithAdressOIB>
    <izvorni_sadrzaj> FUTURAMA društvo s ograničenom odgovornošću za dizajn, proizvodnju i trgovinu namještajem, OIB 55790320133, Nova 13, 40000 Nedelišće</izvorni_sadrzaj>
    <derivirana_varijabla naziv="DomainObject.Predmet.ProtustrankaFormatedWithAdressOIB_1"> FUTURAMA društvo s ograničenom odgovornošću za dizajn, proizvodnju i trgovinu namještajem, OIB 55790320133, Nova 13, 40000 Nedelišće</derivirana_varijabla>
  </DomainObject.Predmet.ProtustrankaFormatedWithAdressOIB>
  <DomainObject.Predmet.ProtustrankaWithAdress>
    <izvorni_sadrzaj>FUTURAMA društvo s ograničenom odgovornošću za dizajn, proizvodnju i trgovinu namještajem Nova 13, 40000 Nedelišće</izvorni_sadrzaj>
    <derivirana_varijabla naziv="DomainObject.Predmet.ProtustrankaWithAdress_1">FUTURAMA društvo s ograničenom odgovornošću za dizajn, proizvodnju i trgovinu namještajem Nova 13, 40000 Nedelišće</derivirana_varijabla>
  </DomainObject.Predmet.ProtustrankaWithAdress>
  <DomainObject.Predmet.ProtustrankaWithAdressOIB>
    <izvorni_sadrzaj>FUTURAMA društvo s ograničenom odgovornošću za dizajn, proizvodnju i trgovinu namještajem, OIB 55790320133, Nova 13, 40000 Nedelišće</izvorni_sadrzaj>
    <derivirana_varijabla naziv="DomainObject.Predmet.ProtustrankaWithAdressOIB_1">FUTURAMA društvo s ograničenom odgovornošću za dizajn, proizvodnju i trgovinu namještajem, OIB 55790320133, Nova 13, 40000 Nedelišće</derivirana_varijabla>
  </DomainObject.Predmet.ProtustrankaWithAdressOIB>
  <DomainObject.Predmet.ProtustrankaNazivFormated>
    <izvorni_sadrzaj>FUTURAMA društvo s ograničenom odgovornošću za dizajn, proizvodnju i trgovinu namještajem</izvorni_sadrzaj>
    <derivirana_varijabla naziv="DomainObject.Predmet.ProtustrankaNazivFormated_1">FUTURAMA društvo s ograničenom odgovornošću za dizajn, proizvodnju i trgovinu namještajem</derivirana_varijabla>
  </DomainObject.Predmet.ProtustrankaNazivFormated>
  <DomainObject.Predmet.ProtustrankaNazivFormatedOIB>
    <izvorni_sadrzaj>FUTURAMA društvo s ograničenom odgovornošću za dizajn, proizvodnju i trgovinu namještajem, OIB 55790320133</izvorni_sadrzaj>
    <derivirana_varijabla naziv="DomainObject.Predmet.ProtustrankaNazivFormatedOIB_1">FUTURAMA društvo s ograničenom odgovornošću za dizajn, proizvodnju i trgovinu namještajem, OIB 55790320133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139724.53</izvorni_sadrzaj>
    <derivirana_varijabla naziv="DomainObject.Predmet.TrenutnaVrijednost_1">139724.53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FUTURAMA društvo s ograničenom odgovornošću za dizajn, proizvodnju i trgovinu namještajem</item>
    </izvorni_sadrzaj>
    <derivirana_varijabla naziv="DomainObject.Predmet.ProtuStrankaListFormated_1">
      <item>FUTURAMA društvo s ograničenom odgovornošću za dizajn, proizvodnju i trgovinu namještajem</item>
    </derivirana_varijabla>
  </DomainObject.Predmet.ProtuStrankaListFormated>
  <DomainObject.Predmet.ProtuStrankaListFormatedOIB>
    <izvorni_sadrzaj>
      <item>FUTURAMA društvo s ograničenom odgovornošću za dizajn, proizvodnju i trgovinu namještajem, OIB 55790320133</item>
    </izvorni_sadrzaj>
    <derivirana_varijabla naziv="DomainObject.Predmet.ProtuStrankaListFormatedOIB_1">
      <item>FUTURAMA društvo s ograničenom odgovornošću za dizajn, proizvodnju i trgovinu namještajem, OIB 55790320133</item>
    </derivirana_varijabla>
  </DomainObject.Predmet.ProtuStrankaListFormatedOIB>
  <DomainObject.Predmet.ProtuStrankaListFormatedWithAdress>
    <izvorni_sadrzaj>
      <item>FUTURAMA društvo s ograničenom odgovornošću za dizajn, proizvodnju i trgovinu namještajem, Nova 13, 40000 Nedelišće</item>
    </izvorni_sadrzaj>
    <derivirana_varijabla naziv="DomainObject.Predmet.ProtuStrankaListFormatedWithAdress_1">
      <item>FUTURAMA društvo s ograničenom odgovornošću za dizajn, proizvodnju i trgovinu namještajem, Nova 13, 40000 Nedelišće</item>
    </derivirana_varijabla>
  </DomainObject.Predmet.ProtuStrankaListFormatedWithAdress>
  <DomainObject.Predmet.ProtuStrankaListFormatedWithAdressOIB>
    <izvorni_sadrzaj>
      <item>FUTURAMA društvo s ograničenom odgovornošću za dizajn, proizvodnju i trgovinu namještajem, OIB 55790320133, Nova 13, 40000 Nedelišće</item>
    </izvorni_sadrzaj>
    <derivirana_varijabla naziv="DomainObject.Predmet.ProtuStrankaListFormatedWithAdressOIB_1">
      <item>FUTURAMA društvo s ograničenom odgovornošću za dizajn, proizvodnju i trgovinu namještajem, OIB 55790320133, Nova 13, 40000 Nedelišće</item>
    </derivirana_varijabla>
  </DomainObject.Predmet.ProtuStrankaListFormatedWithAdressOIB>
  <DomainObject.Predmet.ProtuStrankaListNazivFormated>
    <izvorni_sadrzaj>
      <item>FUTURAMA društvo s ograničenom odgovornošću za dizajn, proizvodnju i trgovinu namještajem</item>
    </izvorni_sadrzaj>
    <derivirana_varijabla naziv="DomainObject.Predmet.ProtuStrankaListNazivFormated_1">
      <item>FUTURAMA društvo s ograničenom odgovornošću za dizajn, proizvodnju i trgovinu namještajem</item>
    </derivirana_varijabla>
  </DomainObject.Predmet.ProtuStrankaListNazivFormated>
  <DomainObject.Predmet.ProtuStrankaListNazivFormatedOIB>
    <izvorni_sadrzaj>
      <item>FUTURAMA društvo s ograničenom odgovornošću za dizajn, proizvodnju i trgovinu namještajem, OIB 55790320133</item>
    </izvorni_sadrzaj>
    <derivirana_varijabla naziv="DomainObject.Predmet.ProtuStrankaListNazivFormatedOIB_1">
      <item>FUTURAMA društvo s ograničenom odgovornošću za dizajn, proizvodnju i trgovinu namještajem, OIB 55790320133</item>
    </derivirana_varijabla>
  </DomainObject.Predmet.ProtuStrankaListNazivFormatedOIB>
  <DomainObject.Predmet.OstaliListFormated>
    <izvorni_sadrzaj>
      <item>Sudski registar</item>
      <item>Nino Tušek</item>
    </izvorni_sadrzaj>
    <derivirana_varijabla naziv="DomainObject.Predmet.OstaliListFormated_1">
      <item>Sudski registar</item>
      <item>Nino Tušek</item>
    </derivirana_varijabla>
  </DomainObject.Predmet.OstaliListFormated>
  <DomainObject.Predmet.OstaliListFormatedOIB>
    <izvorni_sadrzaj>
      <item>Sudski registar</item>
      <item>Nino Tušek, OIB 13132168554</item>
    </izvorni_sadrzaj>
    <derivirana_varijabla naziv="DomainObject.Predmet.OstaliListFormatedOIB_1">
      <item>Sudski registar</item>
      <item>Nino Tušek, OIB 13132168554</item>
    </derivirana_varijabla>
  </DomainObject.Predmet.OstaliListFormatedOIB>
  <DomainObject.Predmet.OstaliListFormatedWithAdress>
    <izvorni_sadrzaj>
      <item>Sudski registar</item>
      <item>Nino Tušek, O.keršovanija 4, 40000 Čakovec</item>
    </izvorni_sadrzaj>
    <derivirana_varijabla naziv="DomainObject.Predmet.OstaliListFormatedWithAdress_1">
      <item>Sudski registar</item>
      <item>Nino Tušek, O.keršovanija 4, 40000 Čakovec</item>
    </derivirana_varijabla>
  </DomainObject.Predmet.OstaliListFormatedWithAdress>
  <DomainObject.Predmet.OstaliListFormatedWithAdressOIB>
    <izvorni_sadrzaj>
      <item>Sudski registar</item>
      <item>Nino Tušek, OIB 13132168554, O.keršovanija 4, 40000 Čakovec</item>
    </izvorni_sadrzaj>
    <derivirana_varijabla naziv="DomainObject.Predmet.OstaliListFormatedWithAdressOIB_1">
      <item>Sudski registar</item>
      <item>Nino Tušek, OIB 13132168554, O.keršovanija 4, 40000 Čakovec</item>
    </derivirana_varijabla>
  </DomainObject.Predmet.OstaliListFormatedWithAdressOIB>
  <DomainObject.Predmet.OstaliListNazivFormated>
    <izvorni_sadrzaj>
      <item>Sudski registar</item>
      <item>Nino Tušek</item>
    </izvorni_sadrzaj>
    <derivirana_varijabla naziv="DomainObject.Predmet.OstaliListNazivFormated_1">
      <item>Sudski registar</item>
      <item>Nino Tušek</item>
    </derivirana_varijabla>
  </DomainObject.Predmet.OstaliListNazivFormated>
  <DomainObject.Predmet.OstaliListNazivFormatedOIB>
    <izvorni_sadrzaj>
      <item>Sudski registar</item>
      <item>Nino Tušek, OIB 13132168554</item>
    </izvorni_sadrzaj>
    <derivirana_varijabla naziv="DomainObject.Predmet.OstaliListNazivFormatedOIB_1">
      <item>Sudski registar</item>
      <item>Nino Tušek, OIB 13132168554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FUTURAMA društvo s ograničenom odgovornošću za dizajn, proizvodnju i trgovinu namještajem</izvorni_sadrzaj>
    <derivirana_varijabla naziv="DomainObject.Predmet.ProtustrankaIDrugi_1">FUTURAMA društvo s ograničenom odgovornošću za dizajn, proizvodnju i trgovinu namještajem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FUTURAMA društvo s ograničenom odgovornošću za dizajn, proizvodnju i trgovinu namještajem, OIB 55790320133, Nova 13, 40000 Nedelišće</izvorni_sadrzaj>
    <derivirana_varijabla naziv="DomainObject.Predmet.ProtustrankaIDrugiAdressOIB_1">FUTURAMA društvo s ograničenom odgovornošću za dizajn, proizvodnju i trgovinu namještajem, OIB 55790320133, Nova 13,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FUTURAMA društvo s ograničenom odgovornošću za dizajn, proizvodnju i trgovinu namještajem</item>
      <item>Sudski registar</item>
      <item>Nino Tušek</item>
    </izvorni_sadrzaj>
    <derivirana_varijabla naziv="DomainObject.Predmet.SudioniciListNaziv_1">
      <item>Financijska agencija</item>
      <item>FUTURAMA društvo s ograničenom odgovornošću za dizajn, proizvodnju i trgovinu namještajem</item>
      <item>Sudski registar</item>
      <item>Nino Tušek</item>
    </derivirana_varijabla>
  </DomainObject.Predmet.SudioniciListNaziv>
  <DomainObject.Predmet.SudioniciListAdressOIB>
    <izvorni_sadrzaj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</izvorni_sadrzaj>
    <derivirana_varijabla naziv="DomainObject.Predmet.SudioniciListAdressOIB_1"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55790320133</item>
      <item>, OIB null</item>
      <item>, OIB 13132168554</item>
    </izvorni_sadrzaj>
    <derivirana_varijabla naziv="DomainObject.Predmet.SudioniciListNazivOIB_1">
      <item>, OIB 85821130368</item>
      <item>, OIB 55790320133</item>
      <item>, OIB null</item>
      <item>, OIB 13132168554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A868F-9A12-4D6F-9529-34A33506B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2422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2016-05-03T12:09:00Z</dcterms:created>
  <dc:creator>Maja Valušnig</dc:creator>
  <cp:lastModifiedBy>Marko Makaj</cp:lastModifiedBy>
  <cp:lastPrinted>2016-05-03T11:35:00Z</cp:lastPrinted>
  <dcterms:modified xmlns:xsi="http://www.w3.org/2001/XMLSchema-instance" xsi:type="dcterms:W3CDTF">2016-05-03T12:09:00Z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