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6dbf" w14:paraId="1516dbf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F36C4">
        <w:t>462</w:t>
      </w:r>
      <w:r w:rsidR="006B338C">
        <w:t>/1</w:t>
      </w:r>
      <w:r w:rsidR="00664993">
        <w:t>6</w:t>
      </w:r>
      <w:r w:rsidR="006B338C">
        <w:t>-</w:t>
      </w:r>
      <w:r w:rsidR="001F36C4">
        <w:t>13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1F36C4">
        <w:t>SEVERJE d.o.o., Vodice, Šetalište Miše Sladoljeva 3, OIB: 17445825926</w:t>
      </w:r>
      <w:r w:rsidR="006B338C">
        <w:t xml:space="preserve">, </w:t>
      </w:r>
      <w:r w:rsidR="001F36C4">
        <w:t xml:space="preserve">03. lipnja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1F36C4">
        <w:t>SEVERJE d.o.o., Vodice, Šetalište Miše Sladoljeva 3, OIB: 17445825926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1F36C4">
        <w:t xml:space="preserve">25. ožujka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1F36C4">
        <w:t>SEVERJE d.o.o., Vodice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1F36C4">
        <w:t xml:space="preserve">31. svibnja </w:t>
      </w:r>
      <w:r w:rsidR="00513B95">
        <w:t xml:space="preserve">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1F36C4">
        <w:t>30</w:t>
      </w:r>
      <w:r w:rsidR="00513B95">
        <w:t xml:space="preserve">. </w:t>
      </w:r>
      <w:r w:rsidR="00C23D62">
        <w:t>svibnja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1F36C4">
        <w:t>03. lipnja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7D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F36C4">
          <w:t>462</w:t>
        </w:r>
        <w:r>
          <w:t>/16-1</w:t>
        </w:r>
        <w:r w:rsidR="001F36C4">
          <w:t>3</w:t>
        </w:r>
      </w:p>
      <w:p w:rsidRDefault="00FE17D8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F36C4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17D8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SEVERJE društvo za trgovinu, ugostiteljstvo i putnička agencija d.o.o.</izvorni_sadrzaj>
    <derivirana_varijabla naziv="DomainObject.Predmet.ProtustrankaFormated_1">  SEVERJE društvo za trgovinu, ugostiteljstvo i putnička agencija d.o.o.</derivirana_varijabla>
  </DomainObject.Predmet.ProtustrankaFormated>
  <DomainObject.Predmet.ProtustrankaFormatedOIB>
    <izvorni_sadrzaj>  SEVERJE društvo za trgovinu, ugostiteljstvo i putnička agencija d.o.o., OIB 17445825926</izvorni_sadrzaj>
    <derivirana_varijabla naziv="DomainObject.Predmet.ProtustrankaFormatedOIB_1">  SEVERJE društvo za trgovinu, ugostiteljstvo i putnička agencija d.o.o., OIB 17445825926</derivirana_varijabla>
  </DomainObject.Predmet.ProtustrankaFormatedOIB>
  <DomainObject.Predmet.ProtustrankaFormatedWithAdress>
    <izvorni_sadrzaj> SEVERJE društvo za trgovinu, ugostiteljstvo i putnička agencija d.o.o., Šetalište Miše Sladoljeva 3, 22211 Vodice</izvorni_sadrzaj>
    <derivirana_varijabla naziv="DomainObject.Predmet.ProtustrankaFormatedWithAdress_1"> SEVERJE društvo za trgovinu, ugostiteljstvo i putnička agencija d.o.o., Šetalište Miše Sladoljeva 3, 22211 Vodice</derivirana_varijabla>
  </DomainObject.Predmet.ProtustrankaFormatedWithAdress>
  <DomainObject.Predmet.ProtustrankaFormatedWithAdressOIB>
    <izvorni_sadrzaj> SEVERJE društvo za trgovinu, ugostiteljstvo i putnička agencija d.o.o., OIB 17445825926, Šetalište Miše Sladoljeva 3, 22211 Vodice</izvorni_sadrzaj>
    <derivirana_varijabla naziv="DomainObject.Predmet.ProtustrankaFormatedWithAdressOIB_1"> SEVERJE društvo za trgovinu, ugostiteljstvo i putnička agencija d.o.o., OIB 17445825926, Šetalište Miše Sladoljeva 3, 22211 Vodice</derivirana_varijabla>
  </DomainObject.Predmet.ProtustrankaFormatedWithAdressOIB>
  <DomainObject.Predmet.ProtustrankaWithAdress>
    <izvorni_sadrzaj>SEVERJE društvo za trgovinu, ugostiteljstvo i putnička agencija d.o.o. Šetalište Miše Sladoljeva 3, 22211 Vodice</izvorni_sadrzaj>
    <derivirana_varijabla naziv="DomainObject.Predmet.ProtustrankaWithAdress_1">SEVERJE društvo za trgovinu, ugostiteljstvo i putnička agencija d.o.o. Šetalište Miše Sladoljeva 3, 22211 Vodice</derivirana_varijabla>
  </DomainObject.Predmet.ProtustrankaWithAdress>
  <DomainObject.Predmet.ProtustrankaWithAdressOIB>
    <izvorni_sadrzaj>SEVERJE društvo za trgovinu, ugostiteljstvo i putnička agencija d.o.o., OIB 17445825926, Šetalište Miše Sladoljeva 3, 22211 Vodice</izvorni_sadrzaj>
    <derivirana_varijabla naziv="DomainObject.Predmet.ProtustrankaWithAdressOIB_1">SEVERJE društvo za trgovinu, ugostiteljstvo i putnička agencija d.o.o., OIB 17445825926, Šetalište Miše Sladoljeva 3, 22211 Vodice</derivirana_varijabla>
  </DomainObject.Predmet.ProtustrankaWithAdressOIB>
  <DomainObject.Predmet.ProtustrankaNazivFormated>
    <izvorni_sadrzaj>SEVERJE društvo za trgovinu, ugostiteljstvo i putnička agencija d.o.o.</izvorni_sadrzaj>
    <derivirana_varijabla naziv="DomainObject.Predmet.ProtustrankaNazivFormated_1">SEVERJE društvo za trgovinu, ugostiteljstvo i putnička agencija d.o.o.</derivirana_varijabla>
  </DomainObject.Predmet.ProtustrankaNazivFormated>
  <DomainObject.Predmet.ProtustrankaNazivFormatedOIB>
    <izvorni_sadrzaj>SEVERJE društvo za trgovinu, ugostiteljstvo i putnička agencija d.o.o., OIB 17445825926</izvorni_sadrzaj>
    <derivirana_varijabla naziv="DomainObject.Predmet.ProtustrankaNazivFormatedOIB_1">SEVERJE društvo za trgovinu, ugostiteljstvo i putnička agencija d.o.o., OIB 17445825926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SEVERJE društvo za trgovinu, ugostiteljstvo i putnička agencija d.o.o.</item>
    </izvorni_sadrzaj>
    <derivirana_varijabla naziv="DomainObject.Predmet.ProtuStrankaListFormated_1">
      <item>SEVERJE društvo za trgovinu, ugostiteljstvo i putnička agencija d.o.o.</item>
    </derivirana_varijabla>
  </DomainObject.Predmet.ProtuStrankaListFormated>
  <DomainObject.Predmet.ProtuStrankaListFormatedOIB>
    <izvorni_sadrzaj>
      <item>SEVERJE društvo za trgovinu, ugostiteljstvo i putnička agencija d.o.o., OIB 17445825926</item>
    </izvorni_sadrzaj>
    <derivirana_varijabla naziv="DomainObject.Predmet.ProtuStrankaListFormatedOIB_1">
      <item>SEVERJE društvo za trgovinu, ugostiteljstvo i putnička agencija d.o.o., OIB 17445825926</item>
    </derivirana_varijabla>
  </DomainObject.Predmet.ProtuStrankaListFormatedOIB>
  <DomainObject.Predmet.ProtuStrankaListFormatedWithAdress>
    <izvorni_sadrzaj>
      <item>SEVERJE društvo za trgovinu, ugostiteljstvo i putnička agencija d.o.o., Šetalište Miše Sladoljeva 3, 22211 Vodice</item>
    </izvorni_sadrzaj>
    <derivirana_varijabla naziv="DomainObject.Predmet.ProtuStrankaListFormatedWithAdress_1">
      <item>SEVERJE društvo za trgovinu, ugostiteljstvo i putnička agencija d.o.o., Šetalište Miše Sladoljeva 3, 22211 Vodice</item>
    </derivirana_varijabla>
  </DomainObject.Predmet.ProtuStrankaListFormatedWithAdress>
  <DomainObject.Predmet.ProtuStrankaListFormatedWithAdressOIB>
    <izvorni_sadrzaj>
      <item>SEVERJE društvo za trgovinu, ugostiteljstvo i putnička agencija d.o.o., OIB 17445825926, Šetalište Miše Sladoljeva 3, 22211 Vodice</item>
    </izvorni_sadrzaj>
    <derivirana_varijabla naziv="DomainObject.Predmet.ProtuStrankaListFormatedWithAdressOIB_1">
      <item>SEVERJE društvo za trgovinu, ugostiteljstvo i putnička agencija d.o.o., OIB 17445825926, Šetalište Miše Sladoljeva 3, 22211 Vodice</item>
    </derivirana_varijabla>
  </DomainObject.Predmet.ProtuStrankaListFormatedWithAdressOIB>
  <DomainObject.Predmet.ProtuStrankaListNazivFormated>
    <izvorni_sadrzaj>
      <item>SEVERJE društvo za trgovinu, ugostiteljstvo i putnička agencija d.o.o.</item>
    </izvorni_sadrzaj>
    <derivirana_varijabla naziv="DomainObject.Predmet.ProtuStrankaListNazivFormated_1">
      <item>SEVERJE društvo za trgovinu, ugostiteljstvo i putnička agencija d.o.o.</item>
    </derivirana_varijabla>
  </DomainObject.Predmet.ProtuStrankaListNazivFormated>
  <DomainObject.Predmet.ProtuStrankaListNazivFormatedOIB>
    <izvorni_sadrzaj>
      <item>SEVERJE društvo za trgovinu, ugostiteljstvo i putnička agencija d.o.o., OIB 17445825926</item>
    </izvorni_sadrzaj>
    <derivirana_varijabla naziv="DomainObject.Predmet.ProtuStrankaListNazivFormatedOIB_1">
      <item>SEVERJE društvo za trgovinu, ugostiteljstvo i putnička agencija d.o.o., OIB 17445825926</item>
    </derivirana_varijabla>
  </DomainObject.Predmet.ProtuStrankaListNazivFormatedOIB>
  <DomainObject.Predmet.OstaliListFormated>
    <izvorni_sadrzaj>
      <item>Marica Dorotić</item>
    </izvorni_sadrzaj>
    <derivirana_varijabla naziv="DomainObject.Predmet.OstaliListFormated_1">
      <item>Marica Dorotić</item>
    </derivirana_varijabla>
  </DomainObject.Predmet.OstaliListFormated>
  <DomainObject.Predmet.OstaliListFormatedOIB>
    <izvorni_sadrzaj>
      <item>Marica Dorotić, OIB 39885920859</item>
    </izvorni_sadrzaj>
    <derivirana_varijabla naziv="DomainObject.Predmet.OstaliListFormatedOIB_1">
      <item>Marica Dorotić, OIB 39885920859</item>
    </derivirana_varijabla>
  </DomainObject.Predmet.OstaliListFormatedOIB>
  <DomainObject.Predmet.OstaliListFormatedWithAdress>
    <izvorni_sadrzaj>
      <item>Marica Dorotić, Blata 88, 22211 Vodice</item>
    </izvorni_sadrzaj>
    <derivirana_varijabla naziv="DomainObject.Predmet.OstaliListFormatedWithAdress_1">
      <item>Marica Dorotić, Blata 88, 22211 Vodice</item>
    </derivirana_varijabla>
  </DomainObject.Predmet.OstaliListFormatedWithAdress>
  <DomainObject.Predmet.OstaliListFormatedWithAdressOIB>
    <izvorni_sadrzaj>
      <item>Marica Dorotić, OIB 39885920859, Blata 88, 22211 Vodice</item>
    </izvorni_sadrzaj>
    <derivirana_varijabla naziv="DomainObject.Predmet.OstaliListFormatedWithAdressOIB_1">
      <item>Marica Dorotić, OIB 39885920859, Blata 88, 22211 Vodice</item>
    </derivirana_varijabla>
  </DomainObject.Predmet.OstaliListFormatedWithAdressOIB>
  <DomainObject.Predmet.OstaliListNazivFormated>
    <izvorni_sadrzaj>
      <item>Marica Dorotić</item>
    </izvorni_sadrzaj>
    <derivirana_varijabla naziv="DomainObject.Predmet.OstaliListNazivFormated_1">
      <item>Marica Dorotić</item>
    </derivirana_varijabla>
  </DomainObject.Predmet.OstaliListNazivFormated>
  <DomainObject.Predmet.OstaliListNazivFormatedOIB>
    <izvorni_sadrzaj>
      <item>Marica Dorotić, OIB 39885920859</item>
    </izvorni_sadrzaj>
    <derivirana_varijabla naziv="DomainObject.Predmet.OstaliListNazivFormatedOIB_1">
      <item>Marica Dorotić, OIB 39885920859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SEVERJE društvo za trgovinu, ugostiteljstvo i putnička agencija d.o.o.</izvorni_sadrzaj>
    <derivirana_varijabla naziv="DomainObject.Predmet.ProtustrankaIDrugi_1">SEVERJE društvo za trgovinu, ugostiteljstvo i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SEVERJE društvo za trgovinu, ugostiteljstvo i putnička agencija d.o.o., OIB 17445825926, Šetalište Miše Sladoljeva 3, 22211 Vodice</izvorni_sadrzaj>
    <derivirana_varijabla naziv="DomainObject.Predmet.ProtustrankaIDrugiAdressOIB_1">SEVERJE društvo za trgovinu, ugostiteljstvo i putnička agencija d.o.o., OIB 17445825926, Šetalište Miše Sladoljeva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SEVERJE društvo za trgovinu, ugostiteljstvo i putnička agencija d.o.o.</item>
      <item>Marica Dorotić</item>
    </izvorni_sadrzaj>
    <derivirana_varijabla naziv="DomainObject.Predmet.SudioniciListNaziv_1">
      <item>FINA - Podružnica Šibenik</item>
      <item>SEVERJE društvo za trgovinu, ugostiteljstvo i putnička agencija d.o.o.</item>
      <item>Marica Dorotić</item>
    </derivirana_varijabla>
  </DomainObject.Predmet.SudioniciListNaziv>
  <DomainObject.Predmet.SudioniciListAdressOIB>
    <izvorni_sadrzaj>
      <item>FINA - Podružnica Šibenik, OIB 85821130368, Perivoj L. Marune 1,22000 Šibenik</item>
      <item>SEVERJE društvo za trgovinu, ugostiteljstvo i putnička agencija d.o.o., OIB 17445825926, Šetalište Miše Sladoljeva 3,22211 Vodice</item>
      <item>Marica Dorotić, OIB 39885920859, Blata 88,22211 Vodice</item>
    </izvorni_sadrzaj>
    <derivirana_varijabla naziv="DomainObject.Predmet.SudioniciListAdressOIB_1">
      <item>FINA - Podružnica Šibenik, OIB 85821130368, Perivoj L. Marune 1,22000 Šibenik</item>
      <item>SEVERJE društvo za trgovinu, ugostiteljstvo i putnička agencija d.o.o., OIB 17445825926, Šetalište Miše Sladoljeva 3,22211 Vodice</item>
      <item>Marica Dorotić, OIB 39885920859, Blata 88,22211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17445825926</item>
      <item>, OIB 39885920859</item>
    </izvorni_sadrzaj>
    <derivirana_varijabla naziv="DomainObject.Predmet.SudioniciListNazivOIB_1">
      <item>, OIB 85821130368</item>
      <item>, OIB 17445825926</item>
      <item>, OIB 39885920859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311</properties:Words>
  <properties:Characters>1574</properties:Characters>
  <properties:Lines>56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2016-05-18T08:26:00Z</dcterms:created>
  <dc:creator>Ardena Bajlo</dc:creator>
  <cp:lastModifiedBy>wsadmin</cp:lastModifiedBy>
  <cp:lastPrinted>2016-05-20T09:24:00Z</cp:lastPrinted>
  <dcterms:modified xmlns:xsi="http://www.w3.org/2001/XMLSchema-instance" xsi:type="dcterms:W3CDTF">2016-06-06T10:56:00Z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