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1c5f" w14:paraId="2d01c5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St-2509/16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561B3C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služba, po sucu Vesni Fundurulić Perišin, kao stečajnom sucu, u stečajnom postupku nad dužnikom FELIX NEKRETNINE d.o.o., Zagreb, Ulica grada Gualdo Tadino 6, OIB 30194354505,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 odlučujući o prijavi novčane tražbine vjerovnika TABULATA NEKRETNINE d.o.o., Zagreb, Nikole Pavića 13, OIB: 36341736670, </w:t>
      </w:r>
      <w:r w:rsidR="00FE3EB7">
        <w:rPr>
          <w:rFonts w:eastAsia="Times New Roman" w:hAnsi="Times New Roman" w:ascii="Times New Roman"/>
          <w:bCs/>
          <w:color w:val="000000"/>
          <w:lang w:eastAsia="hr-HR"/>
        </w:rPr>
        <w:t xml:space="preserve"> 9</w:t>
      </w:r>
      <w:r>
        <w:rPr>
          <w:rFonts w:eastAsia="Times New Roman" w:hAnsi="Times New Roman" w:ascii="Times New Roman"/>
          <w:bCs/>
          <w:color w:val="000000"/>
          <w:lang w:eastAsia="hr-HR"/>
        </w:rPr>
        <w:t>. prosinca 2016.,</w:t>
      </w: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34C9C" w:rsidP="00634C9C" w:rsidR="00F67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Odbacuje se prijava </w:t>
      </w:r>
      <w:r w:rsidR="00173203">
        <w:rPr>
          <w:rFonts w:eastAsia="Times New Roman" w:hAnsi="Times New Roman" w:ascii="Times New Roman"/>
          <w:bCs/>
          <w:color w:val="000000"/>
          <w:lang w:eastAsia="hr-HR"/>
        </w:rPr>
        <w:t xml:space="preserve">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stečajnog vjerovnika </w:t>
      </w:r>
      <w:r w:rsidRPr="00634C9C">
        <w:rPr>
          <w:rFonts w:eastAsia="Times New Roman" w:hAnsi="Times New Roman" w:ascii="Times New Roman"/>
          <w:bCs/>
          <w:color w:val="000000"/>
          <w:lang w:eastAsia="hr-HR"/>
        </w:rPr>
        <w:t>TABULATA NEKRETNINE d.o.o., Zagreb, Nikole Pavića 13, OIB: 36341736670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 iznos od 31.070,63 kn, kao nepravovremena</w:t>
      </w:r>
      <w:r w:rsidR="00093DC5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E6705C" w:rsidP="00E6705C" w:rsidR="00E6705C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D9540C" w:rsidP="00D9540C" w:rsidR="00D9540C">
      <w:pPr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Nad stečajnim dužnikom </w:t>
      </w:r>
      <w:r w:rsidRPr="00D9540C">
        <w:rPr>
          <w:rFonts w:eastAsia="Times New Roman" w:hAnsi="Times New Roman" w:ascii="Times New Roman"/>
          <w:color w:val="000000"/>
        </w:rPr>
        <w:t>FELIX NEKRETNINE d.o.o., Zagreb, Ulica grada Gualdo Tadino 6, OIB 30194354505</w:t>
      </w:r>
      <w:r>
        <w:rPr>
          <w:rFonts w:eastAsia="Times New Roman" w:hAnsi="Times New Roman" w:ascii="Times New Roman"/>
          <w:color w:val="000000"/>
        </w:rPr>
        <w:t xml:space="preserve"> otvoren je stečajni postupak 8. rujna 2016., te su istim pozvani vjerovnici da u roku od 60 dana od dana objave oglasa o otvaranju stečajnog postupka na e-Oglasnoj ploči suda prijave svoje tražbine stečajnom upravitelju. </w:t>
      </w: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</w:t>
      </w:r>
      <w:r w:rsidR="00DC4435">
        <w:rPr>
          <w:rFonts w:eastAsia="Times New Roman" w:hAnsi="Times New Roman" w:ascii="Times New Roman"/>
          <w:color w:val="000000"/>
        </w:rPr>
        <w:t xml:space="preserve">podneskom od 23. studenog 2016. obavijestio sud da je stečajni vjerovnik </w:t>
      </w:r>
      <w:r w:rsidR="00DC4435" w:rsidRPr="00DC4435">
        <w:rPr>
          <w:rFonts w:eastAsia="Times New Roman" w:hAnsi="Times New Roman" w:ascii="Times New Roman"/>
          <w:color w:val="000000"/>
        </w:rPr>
        <w:t>TABULATA NEKRETNINE d.o.o., Zagreb, Nik</w:t>
      </w:r>
      <w:r w:rsidR="00321ED0">
        <w:rPr>
          <w:rFonts w:eastAsia="Times New Roman" w:hAnsi="Times New Roman" w:ascii="Times New Roman"/>
          <w:color w:val="000000"/>
        </w:rPr>
        <w:t xml:space="preserve">ole Pavića 13, OIB: 36341736670 </w:t>
      </w:r>
      <w:r w:rsidR="00E61D64">
        <w:rPr>
          <w:rFonts w:eastAsia="Times New Roman" w:hAnsi="Times New Roman" w:ascii="Times New Roman"/>
          <w:color w:val="000000"/>
        </w:rPr>
        <w:t>podnio prijavu na iznos od 31.070,63 kn 9. studenog 2016., nakon isteka roka za prijavljivanje, pa predlaže da sud donese rješenje kojim se odbacuje tražbina istog.</w:t>
      </w:r>
      <w:r w:rsidR="00651BAE">
        <w:rPr>
          <w:rFonts w:eastAsia="Times New Roman" w:hAnsi="Times New Roman" w:ascii="Times New Roman"/>
          <w:color w:val="000000"/>
        </w:rPr>
        <w:t xml:space="preserve">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Odredbom čl. 257. st. 6. </w:t>
      </w:r>
      <w:r w:rsidRPr="00651BAE">
        <w:rPr>
          <w:rFonts w:eastAsia="Times New Roman" w:hAnsi="Times New Roman" w:ascii="Times New Roman"/>
          <w:color w:val="000000"/>
        </w:rPr>
        <w:t>Stečajnog zakona ("Narodne novine" broj 71/15 - dalje SZ)</w:t>
      </w:r>
      <w:r>
        <w:rPr>
          <w:rFonts w:eastAsia="Times New Roman" w:hAnsi="Times New Roman" w:ascii="Times New Roman"/>
          <w:color w:val="000000"/>
        </w:rPr>
        <w:t xml:space="preserve">, propisano je da će prijavu tražbine podnesenu nakon isteka roka za prijavljivanje sud odbaciti rješenjem.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360843">
        <w:rPr>
          <w:rFonts w:eastAsia="Times New Roman" w:hAnsi="Times New Roman" w:ascii="Times New Roman"/>
          <w:color w:val="000000"/>
        </w:rPr>
        <w:t xml:space="preserve">Budući je vjerovnik prijavu tražbine poslao putem pošte 9. studenog 2016., dakle nakon isteka roka za prijavljivanje, to je istu valjalo odbaciti kao nepravovremenu, slijedom čega je odlučeno kao u izreci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>
        <w:rPr>
          <w:rFonts w:eastAsia="Times New Roman" w:hAnsi="Times New Roman" w:ascii="Times New Roman"/>
          <w:color w:val="000000"/>
        </w:rPr>
        <w:t>9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>
        <w:rPr>
          <w:rFonts w:eastAsia="Times New Roman" w:hAnsi="Times New Roman" w:ascii="Times New Roman"/>
          <w:color w:val="000000"/>
        </w:rPr>
        <w:t>prosinca 2016.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561B3C">
        <w:rPr>
          <w:rFonts w:eastAsia="Times New Roman" w:hAnsi="Times New Roman" w:ascii="Times New Roman"/>
          <w:color w:val="000000"/>
        </w:rPr>
        <w:t>, v.r.</w:t>
      </w:r>
    </w:p>
    <w:p w:rsidRDefault="00561B3C" w:rsidP="008C0B3D" w:rsidR="00561B3C">
      <w:pPr>
        <w:jc w:val="right"/>
        <w:rPr>
          <w:rFonts w:eastAsia="Times New Roman" w:hAnsi="Times New Roman" w:ascii="Times New Roman"/>
          <w:color w:val="000000"/>
        </w:rPr>
      </w:pPr>
    </w:p>
    <w:p w:rsidRDefault="00561B3C" w:rsidP="008C0B3D" w:rsidR="00561B3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561B3C" w:rsidP="008C0B3D" w:rsidR="00561B3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561B3C" w:rsidP="008C0B3D" w:rsidR="00561B3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60843" w:rsidP="008C0B3D" w:rsidR="00360843">
      <w:pPr>
        <w:jc w:val="right"/>
        <w:rPr>
          <w:rFonts w:eastAsia="Times New Roman" w:hAnsi="Times New Roman" w:ascii="Times New Roman"/>
          <w:color w:val="000000"/>
        </w:rPr>
      </w:pPr>
    </w:p>
    <w:p w:rsidRDefault="00360843" w:rsidP="00561B3C" w:rsidR="00360843">
      <w:pPr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UPUTA </w:t>
      </w:r>
      <w:r w:rsidRPr="00537ED4">
        <w:rPr>
          <w:rFonts w:eastAsia="Times New Roman" w:hAnsi="Times New Roman" w:ascii="Times New Roman"/>
          <w:color w:val="000000"/>
        </w:rPr>
        <w:t>O PRAVNOM LIJEKU:</w:t>
      </w:r>
    </w:p>
    <w:p w:rsidRDefault="00537ED4" w:rsidP="00537ED4" w:rsidR="00537ED4" w:rsidRPr="00537ED4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537ED4">
        <w:rPr>
          <w:rFonts w:eastAsia="Times New Roman" w:hAnsi="Times New Roman" w:ascii="Times New Roman"/>
          <w:color w:val="000000"/>
        </w:rPr>
        <w:t>Protiv ovog rješenja podnositelj prijave ima pravo žalbe u roku od osam dana od dana primitka ovog rješenja, a žalba se podnosi  VTS RH Zagreb putem ovog suda u tri istovjetna primjerka u roku osam dana od dana dostave rješenja</w:t>
      </w:r>
      <w:r>
        <w:rPr>
          <w:rFonts w:eastAsia="Times New Roman" w:hAnsi="Times New Roman" w:ascii="Times New Roman"/>
          <w:color w:val="000000"/>
        </w:rPr>
        <w:t>.</w:t>
      </w:r>
      <w:r w:rsidRPr="00537ED4">
        <w:rPr>
          <w:rFonts w:eastAsia="Times New Roman" w:hAnsi="Times New Roman" w:ascii="Times New Roman"/>
          <w:color w:val="000000"/>
        </w:rPr>
        <w:t xml:space="preserve"> </w:t>
      </w: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360843" w:rsidR="0080080E" w:rsidRPr="0080080E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FBB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St-2509/16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93DC5"/>
    <w:rsid w:val="001130DB"/>
    <w:rsid w:val="0016731D"/>
    <w:rsid w:val="00173203"/>
    <w:rsid w:val="00182C15"/>
    <w:rsid w:val="0018650D"/>
    <w:rsid w:val="00213B8D"/>
    <w:rsid w:val="002475FB"/>
    <w:rsid w:val="00253CD2"/>
    <w:rsid w:val="002646B5"/>
    <w:rsid w:val="00293469"/>
    <w:rsid w:val="00295084"/>
    <w:rsid w:val="002E28DC"/>
    <w:rsid w:val="00321ED0"/>
    <w:rsid w:val="00360843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7ED4"/>
    <w:rsid w:val="00561B3C"/>
    <w:rsid w:val="005953B3"/>
    <w:rsid w:val="005B130B"/>
    <w:rsid w:val="005B6FBB"/>
    <w:rsid w:val="005C1F97"/>
    <w:rsid w:val="005D01E2"/>
    <w:rsid w:val="00620951"/>
    <w:rsid w:val="00634C9C"/>
    <w:rsid w:val="00651BAE"/>
    <w:rsid w:val="00707B3E"/>
    <w:rsid w:val="00752D60"/>
    <w:rsid w:val="0080080E"/>
    <w:rsid w:val="008251C2"/>
    <w:rsid w:val="00854B7C"/>
    <w:rsid w:val="008C0B3D"/>
    <w:rsid w:val="00983D4D"/>
    <w:rsid w:val="009A44EC"/>
    <w:rsid w:val="009D5E53"/>
    <w:rsid w:val="00A00A0C"/>
    <w:rsid w:val="00A14CF8"/>
    <w:rsid w:val="00AB06C1"/>
    <w:rsid w:val="00AF3A6E"/>
    <w:rsid w:val="00BC7E75"/>
    <w:rsid w:val="00BE15FC"/>
    <w:rsid w:val="00C53C04"/>
    <w:rsid w:val="00C835FD"/>
    <w:rsid w:val="00CA57D4"/>
    <w:rsid w:val="00D178D3"/>
    <w:rsid w:val="00D9540C"/>
    <w:rsid w:val="00D969D5"/>
    <w:rsid w:val="00DC0091"/>
    <w:rsid w:val="00DC4435"/>
    <w:rsid w:val="00E61D64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1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B3C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1B3C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1B3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1B3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1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B3C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1B3C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1B3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1B3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derivirana_varijabla>
  </DomainObject.Predmet.OstaliListFormatedWithAdressOIB>
  <DomainObject.Predmet.OstaliListNazivFormated>
    <izvorni_sadrzaj>
      <item>Srećko Čuljak</item>
      <item>ŽUPANIJSKO DRŽAVNO ODVJETNIŠTVO ZAGREB</item>
    </izvorni_sadrzaj>
    <derivirana_varijabla naziv="DomainObject.Predmet.OstaliListNazivFormated_1">
      <item>Srećko Čuljak</item>
      <item>ŽUPANIJSKO DRŽAVNO ODVJETNIŠTVO ZAGREB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</izvorni_sadrzaj>
    <derivirana_varijabla naziv="DomainObject.Predmet.OstaliListNazivFormatedOIB_1">
      <item>Srećko Čuljak, OIB 58103659580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izvorni_sadrzaj>
    <derivirana_varijabla naziv="DomainObject.Predmet.SudioniciListAdressOIB_1"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</izvorni_sadrzaj>
    <derivirana_varijabla naziv="DomainObject.Predmet.SudioniciListNazivOIB_1">
      <item>, OIB 30194354505</item>
      <item>, OIB 58103659580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21367-F358-4422-90EE-8F0FC5AFA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1796</properties:Characters>
  <properties:Lines>58</properties:Lines>
  <properties:Paragraphs>23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2016-12-09T12:38:00Z</dcterms:created>
  <dc:creator>point</dc:creator>
  <cp:lastModifiedBy>Žana Livaja</cp:lastModifiedBy>
  <cp:lastPrinted>2016-12-09T13:13:00Z</cp:lastPrinted>
  <dcterms:modified xmlns:xsi="http://www.w3.org/2001/XMLSchema-instance" xsi:type="dcterms:W3CDTF">2016-12-09T13:13:00Z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