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c2ed" w14:paraId="a90c2e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4F3AC3">
        <w:rPr>
          <w:b w:val="false"/>
          <w:i w:val="false"/>
        </w:rPr>
        <w:t>69</w:t>
      </w:r>
      <w:r w:rsidR="006C424A">
        <w:rPr>
          <w:b w:val="false"/>
          <w:i w:val="false"/>
        </w:rPr>
        <w:t>/18-2</w:t>
      </w:r>
    </w:p>
    <w:p w:rsidRDefault="005E6A9F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4F3AC3">
        <w:t>Ante Gotovac iz Zagreba, Božidara Magovca 133, OIB: 66047395230</w:t>
      </w:r>
      <w:r>
        <w:t xml:space="preserve">, </w:t>
      </w:r>
      <w:r w:rsidR="004F3AC3">
        <w:t>26. studenog</w:t>
      </w:r>
      <w:r w:rsidR="00B36CC0">
        <w:t xml:space="preserve"> 2018.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4F3AC3">
        <w:rPr>
          <w:lang w:val="hr-HR"/>
        </w:rPr>
        <w:t>Anti  Gotovcu</w:t>
      </w:r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6C424A">
        <w:rPr>
          <w:lang w:val="hr-HR"/>
        </w:rPr>
        <w:t>1</w:t>
      </w:r>
      <w:r w:rsidRPr="00B948CA">
        <w:rPr>
          <w:lang w:val="hr-HR"/>
        </w:rPr>
        <w:t>.000,00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C424A">
        <w:rPr>
          <w:lang w:val="hr-HR"/>
        </w:rPr>
        <w:t>1</w:t>
      </w:r>
      <w:r w:rsidRPr="00B948CA">
        <w:rPr>
          <w:lang w:val="hr-HR"/>
        </w:rPr>
        <w:t>.000,00 kn, broj računa HR1723900011300003265, model: HR05, poziv na broj odobrenja 1007-</w:t>
      </w:r>
      <w:r w:rsidR="004F3AC3">
        <w:rPr>
          <w:lang w:val="hr-HR"/>
        </w:rPr>
        <w:t>69</w:t>
      </w:r>
      <w:r w:rsidR="006C424A">
        <w:rPr>
          <w:lang w:val="hr-HR"/>
        </w:rPr>
        <w:t>-18</w:t>
      </w:r>
      <w:r w:rsidRPr="00B948CA">
        <w:rPr>
          <w:lang w:val="hr-HR"/>
        </w:rPr>
        <w:t>, opis plaćanja: predujam za troškove stečaja potrošača u predmetu  Sp-</w:t>
      </w:r>
      <w:r w:rsidR="006C424A">
        <w:rPr>
          <w:lang w:val="hr-HR"/>
        </w:rPr>
        <w:t>50/18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5F0F87" w:rsidP="00B948CA" w:rsidR="005F0F87">
      <w:pPr>
        <w:jc w:val="both"/>
        <w:rPr>
          <w:lang w:val="hr-HR"/>
        </w:rPr>
      </w:pPr>
    </w:p>
    <w:p w:rsidRDefault="001F1EBB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II</w:t>
      </w:r>
      <w:r w:rsidR="005F0F87">
        <w:rPr>
          <w:lang w:val="hr-HR"/>
        </w:rPr>
        <w:t>.</w:t>
      </w:r>
      <w:r w:rsidR="005F0F87">
        <w:rPr>
          <w:lang w:val="hr-HR"/>
        </w:rPr>
        <w:tab/>
        <w:t xml:space="preserve">Ako potrošač ne predujmi troškove </w:t>
      </w:r>
      <w:r w:rsidR="005F0F87" w:rsidRPr="00B948CA">
        <w:rPr>
          <w:lang w:val="hr-HR"/>
        </w:rPr>
        <w:t>postupka stečaja potrošača</w:t>
      </w:r>
      <w:r w:rsidR="005F0F87"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 w:rsidR="005F0F87"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 w:rsidR="005F0F87"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4F3AC3">
        <w:rPr>
          <w:lang w:val="hr-HR"/>
        </w:rPr>
        <w:t>20. studenog</w:t>
      </w:r>
      <w:r w:rsidR="006C424A">
        <w:rPr>
          <w:lang w:val="hr-HR"/>
        </w:rPr>
        <w:t xml:space="preserve"> 2018</w:t>
      </w:r>
      <w:r w:rsidR="00BB5EF2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CD732D" w:rsidP="008C0D81" w:rsidR="00CD732D">
      <w:pPr>
        <w:jc w:val="both"/>
        <w:rPr>
          <w:lang w:val="hr-HR"/>
        </w:rPr>
      </w:pPr>
    </w:p>
    <w:p w:rsidRDefault="001F1EBB" w:rsidP="008C0D81" w:rsidR="001F1EBB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5E6A9F" w:rsidR="00B9345F" w:rsidRPr="00B948C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4F3AC3">
        <w:rPr>
          <w:lang w:val="hr-HR"/>
        </w:rPr>
        <w:t>26. studenog</w:t>
      </w:r>
      <w:r w:rsidR="00B36CC0">
        <w:rPr>
          <w:lang w:val="hr-HR"/>
        </w:rPr>
        <w:t xml:space="preserve"> 2018.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5E6A9F">
        <w:rPr>
          <w:lang w:val="hr-HR"/>
        </w:rPr>
        <w:t>,v.r.</w:t>
      </w:r>
      <w:r w:rsidR="009B5376">
        <w:rPr>
          <w:lang w:val="hr-HR"/>
        </w:rPr>
        <w:t xml:space="preserve">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9B5376" w:rsidP="005E6A9F" w:rsidR="005E6A9F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5E6A9F">
        <w:rPr>
          <w:lang w:val="hr-HR"/>
        </w:rPr>
        <w:t>Za točnost otpravka ovlašteni službenik:</w:t>
      </w:r>
    </w:p>
    <w:p w:rsidRDefault="005E6A9F" w:rsidP="005E6A9F" w:rsidR="005E6A9F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Ivana Golub</w:t>
      </w:r>
    </w:p>
    <w:p w:rsidRDefault="009B5376" w:rsidP="00BB5EF2" w:rsidR="009B5376" w:rsidRPr="00B948CA">
      <w:pPr>
        <w:rPr>
          <w:lang w:val="hr-HR"/>
        </w:rPr>
      </w:pPr>
      <w:r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7E6" w:rsidR="00F107E6">
      <w:r>
        <w:separator/>
      </w:r>
    </w:p>
  </w:endnote>
  <w:endnote w:id="0" w:type="continuationSeparator">
    <w:p w:rsidRDefault="00F107E6" w:rsidR="00F10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7E6" w:rsidR="00F107E6">
      <w:r>
        <w:separator/>
      </w:r>
    </w:p>
  </w:footnote>
  <w:footnote w:id="0" w:type="continuationSeparator">
    <w:p w:rsidRDefault="00F107E6" w:rsidR="00F10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E64624">
      <w:rPr>
        <w:rStyle w:val="Brojstranice"/>
      </w:rPr>
      <w:t>-</w:t>
    </w:r>
    <w:r w:rsidR="004F3AC3">
      <w:rPr>
        <w:rStyle w:val="Brojstranice"/>
      </w:rPr>
      <w:t>69</w:t>
    </w:r>
    <w:r w:rsidR="006C424A">
      <w:rPr>
        <w:rStyle w:val="Brojstranice"/>
      </w:rPr>
      <w:t>/18-2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0A3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27E5F"/>
    <w:rsid w:val="00035D45"/>
    <w:rsid w:val="00071F08"/>
    <w:rsid w:val="000B2B17"/>
    <w:rsid w:val="001F1EBB"/>
    <w:rsid w:val="0025598E"/>
    <w:rsid w:val="002B410F"/>
    <w:rsid w:val="002D1C7A"/>
    <w:rsid w:val="002E485F"/>
    <w:rsid w:val="002F631D"/>
    <w:rsid w:val="00337D0A"/>
    <w:rsid w:val="00344DF1"/>
    <w:rsid w:val="003B7D3D"/>
    <w:rsid w:val="00400A8D"/>
    <w:rsid w:val="004177EC"/>
    <w:rsid w:val="00426965"/>
    <w:rsid w:val="004553CE"/>
    <w:rsid w:val="004D174C"/>
    <w:rsid w:val="004D25F1"/>
    <w:rsid w:val="004E12F4"/>
    <w:rsid w:val="004F3AC3"/>
    <w:rsid w:val="0053684F"/>
    <w:rsid w:val="00570FDE"/>
    <w:rsid w:val="005979D3"/>
    <w:rsid w:val="005E6A9F"/>
    <w:rsid w:val="005E6D18"/>
    <w:rsid w:val="005F0A52"/>
    <w:rsid w:val="005F0F87"/>
    <w:rsid w:val="00610AB5"/>
    <w:rsid w:val="006754D7"/>
    <w:rsid w:val="00691035"/>
    <w:rsid w:val="00696B18"/>
    <w:rsid w:val="006A1805"/>
    <w:rsid w:val="006C424A"/>
    <w:rsid w:val="006F169F"/>
    <w:rsid w:val="006F4F17"/>
    <w:rsid w:val="0074061C"/>
    <w:rsid w:val="00764A08"/>
    <w:rsid w:val="007B3B9C"/>
    <w:rsid w:val="007E1DFC"/>
    <w:rsid w:val="00822154"/>
    <w:rsid w:val="008456A1"/>
    <w:rsid w:val="008A507D"/>
    <w:rsid w:val="008C0D81"/>
    <w:rsid w:val="008C5AAE"/>
    <w:rsid w:val="00924DC5"/>
    <w:rsid w:val="00997F21"/>
    <w:rsid w:val="009B1113"/>
    <w:rsid w:val="009B22EC"/>
    <w:rsid w:val="009B5376"/>
    <w:rsid w:val="00A638E9"/>
    <w:rsid w:val="00A7168D"/>
    <w:rsid w:val="00A83B98"/>
    <w:rsid w:val="00A8617D"/>
    <w:rsid w:val="00B35395"/>
    <w:rsid w:val="00B36CC0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30A3"/>
    <w:rsid w:val="00CD732D"/>
    <w:rsid w:val="00CF3D91"/>
    <w:rsid w:val="00DF1A6F"/>
    <w:rsid w:val="00E01299"/>
    <w:rsid w:val="00E03626"/>
    <w:rsid w:val="00E10AED"/>
    <w:rsid w:val="00E47DC4"/>
    <w:rsid w:val="00E64624"/>
    <w:rsid w:val="00F06898"/>
    <w:rsid w:val="00F107E6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D3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0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0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0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0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D3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0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0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0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0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Sp-69/2018</izvorni_sadrzaj>
    <derivirana_varijabla naziv="DomainObject.Predmet.OznakaBroj_1">Sp-69/2018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Gotovac</izvorni_sadrzaj>
    <derivirana_varijabla naziv="DomainObject.Predmet.StrankaFormated_1">  Ante Gotovac</derivirana_varijabla>
  </DomainObject.Predmet.StrankaFormated>
  <DomainObject.Predmet.StrankaFormatedOIB>
    <izvorni_sadrzaj>  Ante Gotovac, OIB 66047395230</izvorni_sadrzaj>
    <derivirana_varijabla naziv="DomainObject.Predmet.StrankaFormatedOIB_1">  Ante Gotovac, OIB 66047395230</derivirana_varijabla>
  </DomainObject.Predmet.StrankaFormatedOIB>
  <DomainObject.Predmet.StrankaFormatedWithAdress>
    <izvorni_sadrzaj> Ante Gotovac, Božidara Magovca 133, 10000 Zagreb</izvorni_sadrzaj>
    <derivirana_varijabla naziv="DomainObject.Predmet.StrankaFormatedWithAdress_1"> Ante Gotovac, Božidara Magovca 133, 10000 Zagreb</derivirana_varijabla>
  </DomainObject.Predmet.StrankaFormatedWithAdress>
  <DomainObject.Predmet.StrankaFormatedWithAdressOIB>
    <izvorni_sadrzaj> Ante Gotovac, OIB 66047395230, Božidara Magovca 133, 10000 Zagreb</izvorni_sadrzaj>
    <derivirana_varijabla naziv="DomainObject.Predmet.StrankaFormatedWithAdressOIB_1"> Ante Gotovac, OIB 66047395230, Božidara Magovca 133, 10000 Zagreb</derivirana_varijabla>
  </DomainObject.Predmet.StrankaFormatedWithAdressOIB>
  <DomainObject.Predmet.StrankaWithAdress>
    <izvorni_sadrzaj>Ante Gotovac Božidara Magovca 133,10000 Zagreb</izvorni_sadrzaj>
    <derivirana_varijabla naziv="DomainObject.Predmet.StrankaWithAdress_1">Ante Gotovac Božidara Magovca 133,10000 Zagreb</derivirana_varijabla>
  </DomainObject.Predmet.StrankaWithAdress>
  <DomainObject.Predmet.StrankaWithAdressOIB>
    <izvorni_sadrzaj>Ante Gotovac, OIB 66047395230, Božidara Magovca 133,10000 Zagreb</izvorni_sadrzaj>
    <derivirana_varijabla naziv="DomainObject.Predmet.StrankaWithAdressOIB_1">Ante Gotovac, OIB 66047395230, Božidara Magovca 133,10000 Zagreb</derivirana_varijabla>
  </DomainObject.Predmet.StrankaWithAdressOIB>
  <DomainObject.Predmet.StrankaNazivFormated>
    <izvorni_sadrzaj>Ante Gotovac</izvorni_sadrzaj>
    <derivirana_varijabla naziv="DomainObject.Predmet.StrankaNazivFormated_1">Ante Gotovac</derivirana_varijabla>
  </DomainObject.Predmet.StrankaNazivFormated>
  <DomainObject.Predmet.StrankaNazivFormatedOIB>
    <izvorni_sadrzaj>Ante Gotovac, OIB 66047395230</izvorni_sadrzaj>
    <derivirana_varijabla naziv="DomainObject.Predmet.StrankaNazivFormatedOIB_1">Ante Gotovac, OIB 66047395230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Ante Gotovac</item>
    </izvorni_sadrzaj>
    <derivirana_varijabla naziv="DomainObject.Predmet.StrankaListFormated_1">
      <item>Ante Gotovac</item>
    </derivirana_varijabla>
  </DomainObject.Predmet.StrankaListFormated>
  <DomainObject.Predmet.StrankaListFormatedOIB>
    <izvorni_sadrzaj>
      <item>Ante Gotovac, OIB 66047395230</item>
    </izvorni_sadrzaj>
    <derivirana_varijabla naziv="DomainObject.Predmet.StrankaListFormatedOIB_1">
      <item>Ante Gotovac, OIB 66047395230</item>
    </derivirana_varijabla>
  </DomainObject.Predmet.StrankaListFormatedOIB>
  <DomainObject.Predmet.StrankaListFormatedWithAdress>
    <izvorni_sadrzaj>
      <item>Ante Gotovac, Božidara Magovca 133, 10000 Zagreb</item>
    </izvorni_sadrzaj>
    <derivirana_varijabla naziv="DomainObject.Predmet.StrankaListFormatedWithAdress_1">
      <item>Ante Gotovac, Božidara Magovca 133, 10000 Zagreb</item>
    </derivirana_varijabla>
  </DomainObject.Predmet.StrankaListFormatedWithAdress>
  <DomainObject.Predmet.StrankaListFormatedWithAdressOIB>
    <izvorni_sadrzaj>
      <item>Ante Gotovac, OIB 66047395230, Božidara Magovca 133, 10000 Zagreb</item>
    </izvorni_sadrzaj>
    <derivirana_varijabla naziv="DomainObject.Predmet.StrankaListFormatedWithAdressOIB_1">
      <item>Ante Gotovac, OIB 66047395230, Božidara Magovca 133, 10000 Zagreb</item>
    </derivirana_varijabla>
  </DomainObject.Predmet.StrankaListFormatedWithAdressOIB>
  <DomainObject.Predmet.StrankaListNazivFormated>
    <izvorni_sadrzaj>
      <item>Ante Gotovac</item>
    </izvorni_sadrzaj>
    <derivirana_varijabla naziv="DomainObject.Predmet.StrankaListNazivFormated_1">
      <item>Ante Gotovac</item>
    </derivirana_varijabla>
  </DomainObject.Predmet.StrankaListNazivFormated>
  <DomainObject.Predmet.StrankaListNazivFormatedOIB>
    <izvorni_sadrzaj>
      <item>Ante Gotovac, OIB 66047395230</item>
    </izvorni_sadrzaj>
    <derivirana_varijabla naziv="DomainObject.Predmet.StrankaListNazivFormatedOIB_1">
      <item>Ante Gotovac, OIB 66047395230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Gotovac</izvorni_sadrzaj>
    <derivirana_varijabla naziv="DomainObject.Predmet.StrankaIDrugi_1">Ante Gotovac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Gotovac, OIB 66047395230, Božidara Magovca 133, 10000 Zagreb</izvorni_sadrzaj>
    <derivirana_varijabla naziv="DomainObject.Predmet.StrankaIDrugiAdressOIB_1">Ante Gotovac, OIB 66047395230, Božidara Magovca 133,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Gotovac</item>
    </izvorni_sadrzaj>
    <derivirana_varijabla naziv="DomainObject.Predmet.SudioniciListNaziv_1">
      <item>Ante Gotovac</item>
    </derivirana_varijabla>
  </DomainObject.Predmet.SudioniciListNaziv>
  <DomainObject.Predmet.SudioniciListAdressOIB>
    <izvorni_sadrzaj>
      <item>Ante Gotovac, OIB 66047395230, Božidara Magovca 133,10000 Zagreb</item>
    </izvorni_sadrzaj>
    <derivirana_varijabla naziv="DomainObject.Predmet.SudioniciListAdressOIB_1">
      <item>Ante Gotovac, OIB 66047395230, Božidara Magovca 133,10000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66047395230</item>
    </izvorni_sadrzaj>
    <derivirana_varijabla naziv="DomainObject.Predmet.SudioniciListNazivOIB_1">
      <item>, OIB 66047395230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A49E19-069C-45ED-90DB-31D347841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428</properties:Words>
  <properties:Characters>2215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2018-11-26T13:14:00Z</dcterms:created>
  <dc:creator>Ana Lovrinov</dc:creator>
  <cp:lastModifiedBy>Ivana Golub</cp:lastModifiedBy>
  <cp:lastPrinted>2017-09-21T11:50:00Z</cp:lastPrinted>
  <dcterms:modified xmlns:xsi="http://www.w3.org/2001/XMLSchema-instance" xsi:type="dcterms:W3CDTF">2018-11-26T13:15:00Z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 za polaganje predujma stečaj 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