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eac5" w14:paraId="546eac5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A14C9F">
        <w:t>17</w:t>
      </w:r>
      <w:r>
        <w:t>/1</w:t>
      </w:r>
      <w:r w:rsidR="00A14C9F">
        <w:t>7</w:t>
      </w:r>
      <w:r>
        <w:t>-3</w:t>
      </w:r>
    </w:p>
    <w:p w:rsidRDefault="009B11D4" w:rsidP="00A14C9F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r w:rsidR="008B54EC">
        <w:t>Pajur</w:t>
      </w:r>
      <w:r w:rsidR="009F134E">
        <w:t xml:space="preserve"> Vranješ</w:t>
      </w:r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>L. Jagera 3, Osijek</w:t>
      </w:r>
      <w:r>
        <w:t xml:space="preserve">, za pokretanje skraćenog stečajnog postupka nad dužnikom </w:t>
      </w:r>
      <w:r w:rsidR="00A14C9F">
        <w:t>AGNATUS d.o.o. za iznajmljivanje plovila, Kopačevo, Kiš Ferenca 7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4B3854">
        <w:t>5</w:t>
      </w:r>
      <w:r w:rsidR="00A14C9F">
        <w:t>2816</w:t>
      </w:r>
      <w:r w:rsidR="00966A1E">
        <w:t>,</w:t>
      </w:r>
      <w:r>
        <w:t xml:space="preserve"> OIB: </w:t>
      </w:r>
      <w:r w:rsidR="004B3854">
        <w:t>5</w:t>
      </w:r>
      <w:r w:rsidR="00A14C9F">
        <w:t>5741231158</w:t>
      </w:r>
      <w:r>
        <w:t>, temeljem članka 430. Stečajnog zakona</w:t>
      </w:r>
      <w:r w:rsidR="005F1A48">
        <w:t xml:space="preserve"> (</w:t>
      </w:r>
      <w:r>
        <w:t xml:space="preserve">„Narodne novine“ 71/15), dana </w:t>
      </w:r>
      <w:r w:rsidR="00966A1E">
        <w:t>1</w:t>
      </w:r>
      <w:r w:rsidR="00A14C9F">
        <w:t>9</w:t>
      </w:r>
      <w:r>
        <w:t xml:space="preserve">. </w:t>
      </w:r>
      <w:r w:rsidR="004B3854">
        <w:t>siječnja</w:t>
      </w:r>
      <w:r>
        <w:t xml:space="preserve"> 201</w:t>
      </w:r>
      <w:r w:rsidR="004B3854">
        <w:t>7</w:t>
      </w:r>
      <w:r>
        <w:t>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14C9F">
        <w:t>AGNATUS d.o.o. za iznajmljivanje plovila, Kopačevo, Kiš Ferenca 7, MBS: 030152816, OIB: 55741231158</w:t>
      </w:r>
      <w:r w:rsidR="00B2698F">
        <w:t xml:space="preserve">, </w:t>
      </w:r>
      <w:r>
        <w:t xml:space="preserve">iznosi </w:t>
      </w:r>
      <w:r w:rsidR="00A14C9F">
        <w:t>5</w:t>
      </w:r>
      <w:r>
        <w:t>.</w:t>
      </w:r>
      <w:r w:rsidR="004B3854">
        <w:t>7</w:t>
      </w:r>
      <w:r w:rsidR="00A14C9F">
        <w:t>53</w:t>
      </w:r>
      <w:r>
        <w:t>,</w:t>
      </w:r>
      <w:r w:rsidR="00A14C9F">
        <w:t>71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>II Poziva</w:t>
      </w:r>
      <w:r w:rsidR="00A14C9F">
        <w:t>ju</w:t>
      </w:r>
      <w:r>
        <w:t xml:space="preserve"> se </w:t>
      </w:r>
      <w:r w:rsidR="004B3854">
        <w:t>osob</w:t>
      </w:r>
      <w:r w:rsidR="00A14C9F">
        <w:t>e</w:t>
      </w:r>
      <w:r w:rsidR="004B3854">
        <w:t xml:space="preserve"> ovlašten</w:t>
      </w:r>
      <w:r w:rsidR="00A14C9F">
        <w:t>e</w:t>
      </w:r>
      <w:r w:rsidR="004B3854">
        <w:t xml:space="preserve"> za zastupanje </w:t>
      </w:r>
      <w:r>
        <w:t>dužnika</w:t>
      </w:r>
      <w:r w:rsidR="007B4242">
        <w:t xml:space="preserve"> </w:t>
      </w:r>
      <w:r w:rsidR="00A14C9F">
        <w:t>Junia Gyula, Mađarska, Dunakeszi, Rev ut 25</w:t>
      </w:r>
      <w:r w:rsidR="0064437B">
        <w:t>,</w:t>
      </w:r>
      <w:r>
        <w:t xml:space="preserve"> OIB: </w:t>
      </w:r>
      <w:r w:rsidR="004B3854">
        <w:t>7</w:t>
      </w:r>
      <w:r w:rsidR="00A14C9F">
        <w:t>2118360692 i Junia Zsolt Csaba, Mađarska, Budapest 20, Ilona utca 24, OIB: 43085309007</w:t>
      </w:r>
      <w:r>
        <w:t>,</w:t>
      </w:r>
      <w:r w:rsidR="00401329">
        <w:t xml:space="preserve"> </w:t>
      </w:r>
      <w:r>
        <w:t>da u roku od 15 dana od dana objave ovog oglasa na e-oglasnoj ploči suda podnes</w:t>
      </w:r>
      <w:r w:rsidR="00A14C9F">
        <w:t>u</w:t>
      </w:r>
      <w:r>
        <w:t xml:space="preserve"> ovom sudu, pozivom na gornji broj spisa, javnobilježnički ovjerovljeni prokazni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14C9F">
        <w:t>17</w:t>
      </w:r>
      <w:r>
        <w:t>-1</w:t>
      </w:r>
      <w:r w:rsidR="00A14C9F">
        <w:t>7</w:t>
      </w:r>
      <w:r>
        <w:t xml:space="preserve">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4B3854">
        <w:t>1</w:t>
      </w:r>
      <w:r w:rsidR="00A14C9F">
        <w:t>9</w:t>
      </w:r>
      <w:r>
        <w:t xml:space="preserve">. </w:t>
      </w:r>
      <w:r w:rsidR="004B3854">
        <w:t>siječnja</w:t>
      </w:r>
      <w:r>
        <w:t xml:space="preserve"> 201</w:t>
      </w:r>
      <w:r w:rsidR="004B3854">
        <w:t>7</w:t>
      </w:r>
      <w:r>
        <w:t>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</w:t>
      </w:r>
      <w:r w:rsidR="004B3854">
        <w:rPr>
          <w:bCs/>
        </w:rPr>
        <w:t xml:space="preserve">  </w:t>
      </w:r>
      <w:r w:rsidR="009B11D4">
        <w:rPr>
          <w:bCs/>
        </w:rPr>
        <w:t xml:space="preserve"> Jadranka Pajur</w:t>
      </w:r>
      <w:r>
        <w:rPr>
          <w:bCs/>
        </w:rPr>
        <w:t xml:space="preserve"> Vranješ</w:t>
      </w:r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A14C9F">
        <w:t>6</w:t>
      </w:r>
      <w:r w:rsidRPr="009C5A0D">
        <w:t>/</w:t>
      </w:r>
      <w:r w:rsidR="004B3854">
        <w:t>3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4B3854"/>
    <w:rsid w:val="00525FBE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47A9B"/>
    <w:rsid w:val="00751907"/>
    <w:rsid w:val="007B4242"/>
    <w:rsid w:val="008B54EC"/>
    <w:rsid w:val="0094262F"/>
    <w:rsid w:val="00966A1E"/>
    <w:rsid w:val="009B11D4"/>
    <w:rsid w:val="009C5A0D"/>
    <w:rsid w:val="009D2B89"/>
    <w:rsid w:val="009E0F44"/>
    <w:rsid w:val="009F0D75"/>
    <w:rsid w:val="009F134E"/>
    <w:rsid w:val="00A14C9F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AGNATUS d.o.o. za iznajmljivanje plovila</izvorni_sadrzaj>
    <derivirana_varijabla naziv="DomainObject.Predmet.ProtustrankaFormated_1">  AGNATUS d.o.o. za iznajmljivanje plovila</derivirana_varijabla>
  </DomainObject.Predmet.ProtustrankaFormated>
  <DomainObject.Predmet.ProtustrankaFormatedOIB>
    <izvorni_sadrzaj>  AGNATUS d.o.o. za iznajmljivanje plovila, OIB 55741231158</izvorni_sadrzaj>
    <derivirana_varijabla naziv="DomainObject.Predmet.ProtustrankaFormatedOIB_1">  AGNATUS d.o.o. za iznajmljivanje plovila, OIB 55741231158</derivirana_varijabla>
  </DomainObject.Predmet.ProtustrankaFormatedOIB>
  <DomainObject.Predmet.ProtustrankaFormatedWithAdress>
    <izvorni_sadrzaj> AGNATUS d.o.o. za iznajmljivanje plovila, Kiš Ferenca 7, 31327 Kopačevo</izvorni_sadrzaj>
    <derivirana_varijabla naziv="DomainObject.Predmet.ProtustrankaFormatedWithAdress_1"> AGNATUS d.o.o. za iznajmljivanje plovila, Kiš Ferenca 7, 31327 Kopačevo</derivirana_varijabla>
  </DomainObject.Predmet.ProtustrankaFormatedWithAdress>
  <DomainObject.Predmet.ProtustrankaFormatedWithAdressOIB>
    <izvorni_sadrzaj> AGNATUS d.o.o. za iznajmljivanje plovila, OIB 55741231158, Kiš Ferenca 7, 31327 Kopačevo</izvorni_sadrzaj>
    <derivirana_varijabla naziv="DomainObject.Predmet.ProtustrankaFormatedWithAdressOIB_1"> AGNATUS d.o.o. za iznajmljivanje plovila, OIB 55741231158, Kiš Ferenca 7, 31327 Kopačevo</derivirana_varijabla>
  </DomainObject.Predmet.ProtustrankaFormatedWithAdressOIB>
  <DomainObject.Predmet.ProtustrankaWithAdress>
    <izvorni_sadrzaj>AGNATUS d.o.o. za iznajmljivanje plovila Kiš Ferenca 7, 31327 Kopačevo</izvorni_sadrzaj>
    <derivirana_varijabla naziv="DomainObject.Predmet.ProtustrankaWithAdress_1">AGNATUS d.o.o. za iznajmljivanje plovila Kiš Ferenca 7, 31327 Kopačevo</derivirana_varijabla>
  </DomainObject.Predmet.ProtustrankaWithAdress>
  <DomainObject.Predmet.ProtustrankaWithAdressOIB>
    <izvorni_sadrzaj>AGNATUS d.o.o. za iznajmljivanje plovila, OIB 55741231158, Kiš Ferenca 7, 31327 Kopačevo</izvorni_sadrzaj>
    <derivirana_varijabla naziv="DomainObject.Predmet.ProtustrankaWithAdressOIB_1">AGNATUS d.o.o. za iznajmljivanje plovila, OIB 55741231158, Kiš Ferenca 7, 31327 Kopačevo</derivirana_varijabla>
  </DomainObject.Predmet.ProtustrankaWithAdressOIB>
  <DomainObject.Predmet.ProtustrankaNazivFormated>
    <izvorni_sadrzaj>AGNATUS d.o.o. za iznajmljivanje plovila</izvorni_sadrzaj>
    <derivirana_varijabla naziv="DomainObject.Predmet.ProtustrankaNazivFormated_1">AGNATUS d.o.o. za iznajmljivanje plovila</derivirana_varijabla>
  </DomainObject.Predmet.ProtustrankaNazivFormated>
  <DomainObject.Predmet.ProtustrankaNazivFormatedOIB>
    <izvorni_sadrzaj>AGNATUS d.o.o. za iznajmljivanje plovila, OIB 55741231158</izvorni_sadrzaj>
    <derivirana_varijabla naziv="DomainObject.Predmet.ProtustrankaNazivFormatedOIB_1">AGNATUS d.o.o. za iznajmljivanje plovila, OIB 55741231158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AGNATUS d.o.o. za iznajmljivanje plovila</item>
    </izvorni_sadrzaj>
    <derivirana_varijabla naziv="DomainObject.Predmet.ProtuStrankaListFormated_1">
      <item>AGNATUS d.o.o. za iznajmljivanje plovila</item>
    </derivirana_varijabla>
  </DomainObject.Predmet.ProtuStrankaListFormated>
  <DomainObject.Predmet.ProtuStrankaListFormatedOIB>
    <izvorni_sadrzaj>
      <item>AGNATUS d.o.o. za iznajmljivanje plovila, OIB 55741231158</item>
    </izvorni_sadrzaj>
    <derivirana_varijabla naziv="DomainObject.Predmet.ProtuStrankaListFormatedOIB_1">
      <item>AGNATUS d.o.o. za iznajmljivanje plovila, OIB 55741231158</item>
    </derivirana_varijabla>
  </DomainObject.Predmet.ProtuStrankaListFormatedOIB>
  <DomainObject.Predmet.ProtuStrankaListFormatedWithAdress>
    <izvorni_sadrzaj>
      <item>AGNATUS d.o.o. za iznajmljivanje plovila, Kiš Ferenca 7, 31327 Kopačevo</item>
    </izvorni_sadrzaj>
    <derivirana_varijabla naziv="DomainObject.Predmet.ProtuStrankaListFormatedWithAdress_1">
      <item>AGNATUS d.o.o. za iznajmljivanje plovila, Kiš Ferenca 7, 31327 Kopačevo</item>
    </derivirana_varijabla>
  </DomainObject.Predmet.ProtuStrankaListFormatedWithAdress>
  <DomainObject.Predmet.ProtuStrankaListFormatedWithAdressOIB>
    <izvorni_sadrzaj>
      <item>AGNATUS d.o.o. za iznajmljivanje plovila, OIB 55741231158, Kiš Ferenca 7, 31327 Kopačevo</item>
    </izvorni_sadrzaj>
    <derivirana_varijabla naziv="DomainObject.Predmet.ProtuStrankaListFormatedWithAdressOIB_1">
      <item>AGNATUS d.o.o. za iznajmljivanje plovila, OIB 55741231158, Kiš Ferenca 7, 31327 Kopačevo</item>
    </derivirana_varijabla>
  </DomainObject.Predmet.ProtuStrankaListFormatedWithAdressOIB>
  <DomainObject.Predmet.ProtuStrankaListNazivFormated>
    <izvorni_sadrzaj>
      <item>AGNATUS d.o.o. za iznajmljivanje plovila</item>
    </izvorni_sadrzaj>
    <derivirana_varijabla naziv="DomainObject.Predmet.ProtuStrankaListNazivFormated_1">
      <item>AGNATUS d.o.o. za iznajmljivanje plovila</item>
    </derivirana_varijabla>
  </DomainObject.Predmet.ProtuStrankaListNazivFormated>
  <DomainObject.Predmet.ProtuStrankaListNazivFormatedOIB>
    <izvorni_sadrzaj>
      <item>AGNATUS d.o.o. za iznajmljivanje plovila, OIB 55741231158</item>
    </izvorni_sadrzaj>
    <derivirana_varijabla naziv="DomainObject.Predmet.ProtuStrankaListNazivFormatedOIB_1">
      <item>AGNATUS d.o.o. za iznajmljivanje plovila, OIB 55741231158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AGNATUS d.o.o. za iznajmljivanje plovila</izvorni_sadrzaj>
    <derivirana_varijabla naziv="DomainObject.Predmet.ProtustrankaIDrugi_1">AGNATUS d.o.o. za iznajmljivanje plovila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AGNATUS d.o.o. za iznajmljivanje plovila, OIB 55741231158, Kiš Ferenca 7, 31327 Kopačevo</izvorni_sadrzaj>
    <derivirana_varijabla naziv="DomainObject.Predmet.ProtustrankaIDrugiAdressOIB_1">AGNATUS d.o.o. za iznajmljivanje plovila, OIB 55741231158,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AGNATUS d.o.o. za iznajmljivanje plovila</item>
    </izvorni_sadrzaj>
    <derivirana_varijabla naziv="DomainObject.Predmet.SudioniciListNaziv_1">
      <item>FINA RC OSIJEK</item>
      <item>AGNATUS d.o.o. za iznajmljivanje plovila</item>
    </derivirana_varijabla>
  </DomainObject.Predmet.SudioniciListNaziv>
  <DomainObject.Predmet.SudioniciListAdressOIB>
    <izvorni_sadrzaj>
      <item>FINA RC OSIJEK, OIB 85821130368</item>
      <item>AGNATUS d.o.o. za iznajmljivanje plovila, OIB 55741231158, Kiš Ferenca 7,31327 Kopačevo</item>
    </izvorni_sadrzaj>
    <derivirana_varijabla naziv="DomainObject.Predmet.SudioniciListAdressOIB_1">
      <item>FINA RC OSIJEK, OIB 85821130368</item>
      <item>AGNATUS d.o.o. za iznajmljivanje plovila, OIB 55741231158,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55741231158</item>
    </izvorni_sadrzaj>
    <derivirana_varijabla naziv="DomainObject.Predmet.SudioniciListNazivOIB_1">
      <item>, OIB 85821130368</item>
      <item>, OIB 55741231158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2006</properties:Characters>
  <properties:Lines>47</properties:Lines>
  <properties:Paragraphs>16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2017-01-19T07:50:00Z</cp:lastPrinted>
  <dcterms:modified xmlns:xsi="http://www.w3.org/2001/XMLSchema-instance" xsi:type="dcterms:W3CDTF">2017-01-19T07:51:00Z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