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a644" w14:paraId="74ba644" w:rsidRDefault="0004104D" w:rsidP="0004104D" w:rsidR="0004104D" w:rsidRPr="00402B9C">
      <w:pPr>
        <w:jc w:val="center"/>
        <w15:collapsed w:val="false"/>
        <w:rPr>
          <w:rFonts w:hAnsi="Times New Roman" w:ascii="Times New Roman"/>
          <w:b/>
          <w:sz w:val="20"/>
          <w:szCs w:val="20"/>
        </w:rPr>
      </w:pPr>
      <w:bookmarkStart w:name="_GoBack" w:id="0"/>
      <w:bookmarkEnd w:id="0"/>
      <w:r w:rsidRPr="00402B9C">
        <w:rPr>
          <w:rFonts w:hAnsi="Times New Roman" w:ascii="Times New Roman"/>
          <w:b/>
          <w:sz w:val="20"/>
          <w:szCs w:val="20"/>
        </w:rPr>
        <w:t>Obrazac 19.</w:t>
      </w:r>
    </w:p>
    <w:p w:rsidRDefault="0004104D" w:rsidP="0004104D" w:rsidR="0004104D" w:rsidRPr="00402B9C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04104D" w:rsidP="0004104D" w:rsidR="0004104D" w:rsidRPr="00402B9C">
      <w:pPr>
        <w:jc w:val="both"/>
        <w:rPr>
          <w:rFonts w:hAnsi="Times New Roman" w:ascii="Times New Roman"/>
          <w:sz w:val="20"/>
          <w:szCs w:val="20"/>
        </w:rPr>
      </w:pPr>
      <w:r w:rsidRPr="00402B9C">
        <w:rPr>
          <w:rFonts w:hAnsi="Times New Roman" w:ascii="Times New Roman"/>
          <w:sz w:val="20"/>
          <w:szCs w:val="20"/>
          <w:lang w:val="pl-PL"/>
        </w:rPr>
        <w:t>Nadle</w:t>
      </w:r>
      <w:r w:rsidRPr="00402B9C">
        <w:rPr>
          <w:rFonts w:hAnsi="Times New Roman" w:ascii="Times New Roman"/>
          <w:sz w:val="20"/>
          <w:szCs w:val="20"/>
        </w:rPr>
        <w:t>ž</w:t>
      </w:r>
      <w:r w:rsidRPr="00402B9C">
        <w:rPr>
          <w:rFonts w:hAnsi="Times New Roman" w:ascii="Times New Roman"/>
          <w:sz w:val="20"/>
          <w:szCs w:val="20"/>
          <w:lang w:val="pl-PL"/>
        </w:rPr>
        <w:t>ni</w:t>
      </w:r>
      <w:r w:rsidRPr="00402B9C">
        <w:rPr>
          <w:rFonts w:hAnsi="Times New Roman" w:ascii="Times New Roman"/>
          <w:sz w:val="20"/>
          <w:szCs w:val="20"/>
        </w:rPr>
        <w:t xml:space="preserve"> </w:t>
      </w:r>
      <w:r w:rsidRPr="00402B9C">
        <w:rPr>
          <w:rFonts w:hAnsi="Times New Roman" w:ascii="Times New Roman"/>
          <w:sz w:val="20"/>
          <w:szCs w:val="20"/>
          <w:lang w:val="pl-PL"/>
        </w:rPr>
        <w:t>trgova</w:t>
      </w:r>
      <w:r w:rsidRPr="00402B9C">
        <w:rPr>
          <w:rFonts w:hAnsi="Times New Roman" w:ascii="Times New Roman"/>
          <w:sz w:val="20"/>
          <w:szCs w:val="20"/>
        </w:rPr>
        <w:t>č</w:t>
      </w:r>
      <w:r w:rsidRPr="00402B9C">
        <w:rPr>
          <w:rFonts w:hAnsi="Times New Roman" w:ascii="Times New Roman"/>
          <w:sz w:val="20"/>
          <w:szCs w:val="20"/>
          <w:lang w:val="pl-PL"/>
        </w:rPr>
        <w:t>ki</w:t>
      </w:r>
      <w:r w:rsidRPr="00402B9C">
        <w:rPr>
          <w:rFonts w:hAnsi="Times New Roman" w:ascii="Times New Roman"/>
          <w:sz w:val="20"/>
          <w:szCs w:val="20"/>
        </w:rPr>
        <w:t xml:space="preserve"> </w:t>
      </w:r>
      <w:r w:rsidRPr="00402B9C">
        <w:rPr>
          <w:rFonts w:hAnsi="Times New Roman" w:ascii="Times New Roman"/>
          <w:sz w:val="20"/>
          <w:szCs w:val="20"/>
          <w:lang w:val="pl-PL"/>
        </w:rPr>
        <w:t>sud:</w:t>
      </w:r>
      <w:r w:rsidRPr="00402B9C">
        <w:rPr>
          <w:rFonts w:hAnsi="Times New Roman" w:ascii="Times New Roman"/>
          <w:sz w:val="20"/>
          <w:szCs w:val="20"/>
        </w:rPr>
        <w:t xml:space="preserve"> Trgovački sud </w:t>
      </w:r>
      <w:r w:rsidR="00590EE0" w:rsidRPr="00402B9C">
        <w:rPr>
          <w:rFonts w:hAnsi="Times New Roman" w:ascii="Times New Roman"/>
          <w:sz w:val="20"/>
          <w:szCs w:val="20"/>
        </w:rPr>
        <w:t>Bjelovaru</w:t>
      </w:r>
      <w:r w:rsidRPr="00402B9C">
        <w:rPr>
          <w:rFonts w:hAnsi="Times New Roman" w:ascii="Times New Roman"/>
          <w:sz w:val="20"/>
          <w:szCs w:val="20"/>
        </w:rPr>
        <w:t xml:space="preserve"> </w:t>
      </w:r>
    </w:p>
    <w:p w:rsidRDefault="009C7982" w:rsidP="0004104D" w:rsidR="0004104D" w:rsidRPr="00402B9C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402B9C">
        <w:rPr>
          <w:rFonts w:hAnsi="Times New Roman" w:ascii="Times New Roman"/>
          <w:sz w:val="20"/>
          <w:szCs w:val="20"/>
          <w:lang w:val="pl-PL"/>
        </w:rPr>
        <w:t>Poslovni broj spisa:</w:t>
      </w:r>
      <w:r w:rsidR="000D3FB6" w:rsidRPr="00402B9C">
        <w:rPr>
          <w:rFonts w:hAnsi="Times New Roman" w:ascii="Times New Roman"/>
          <w:sz w:val="20"/>
          <w:szCs w:val="20"/>
          <w:lang w:val="pl-PL"/>
        </w:rPr>
        <w:t xml:space="preserve"> </w:t>
      </w:r>
      <w:r w:rsidR="00590EE0" w:rsidRPr="00402B9C">
        <w:rPr>
          <w:rFonts w:hAnsi="Times New Roman" w:ascii="Times New Roman"/>
          <w:sz w:val="20"/>
          <w:szCs w:val="20"/>
          <w:lang w:val="pl-PL"/>
        </w:rPr>
        <w:t>7 St-269/2017</w:t>
      </w:r>
    </w:p>
    <w:p w:rsidRDefault="0004104D" w:rsidP="0004104D" w:rsidR="0004104D" w:rsidRPr="00402B9C">
      <w:pPr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sz w:val="20"/>
          <w:szCs w:val="20"/>
          <w:lang w:val="pl-PL"/>
        </w:rPr>
        <w:t>Dužnik</w:t>
      </w:r>
      <w:r w:rsidR="00081DE4" w:rsidRPr="00402B9C">
        <w:rPr>
          <w:rFonts w:hAnsi="Times New Roman" w:ascii="Times New Roman"/>
          <w:sz w:val="20"/>
          <w:szCs w:val="20"/>
          <w:lang w:val="pl-PL"/>
        </w:rPr>
        <w:t>:</w:t>
      </w:r>
      <w:r w:rsidRPr="00402B9C">
        <w:rPr>
          <w:rFonts w:hAnsi="Times New Roman" w:ascii="Times New Roman"/>
          <w:sz w:val="20"/>
          <w:szCs w:val="20"/>
          <w:lang w:val="pl-PL"/>
        </w:rPr>
        <w:t xml:space="preserve"> </w:t>
      </w:r>
      <w:r w:rsidR="00590EE0" w:rsidRPr="00402B9C">
        <w:rPr>
          <w:rFonts w:hAnsi="Times New Roman" w:ascii="Times New Roman"/>
          <w:sz w:val="20"/>
          <w:szCs w:val="20"/>
          <w:lang w:val="pl-PL"/>
        </w:rPr>
        <w:t>WERKOS</w:t>
      </w:r>
      <w:r w:rsidR="009C7982" w:rsidRPr="00402B9C">
        <w:rPr>
          <w:rFonts w:hAnsi="Times New Roman" w:ascii="Times New Roman"/>
          <w:sz w:val="20"/>
          <w:szCs w:val="20"/>
          <w:lang w:val="pl-PL"/>
        </w:rPr>
        <w:t xml:space="preserve"> d.o.o.</w:t>
      </w:r>
      <w:r w:rsidR="00081DE4" w:rsidRPr="00402B9C">
        <w:rPr>
          <w:rFonts w:hAnsi="Times New Roman" w:ascii="Times New Roman"/>
          <w:sz w:val="20"/>
          <w:szCs w:val="20"/>
          <w:lang w:val="pl-PL"/>
        </w:rPr>
        <w:t xml:space="preserve"> u stečaju</w:t>
      </w:r>
      <w:r w:rsidRPr="00402B9C">
        <w:rPr>
          <w:rFonts w:hAnsi="Times New Roman" w:ascii="Times New Roman"/>
          <w:sz w:val="20"/>
          <w:szCs w:val="20"/>
          <w:lang w:val="pl-PL"/>
        </w:rPr>
        <w:t xml:space="preserve">, OIB: </w:t>
      </w:r>
      <w:r w:rsidR="00590EE0" w:rsidRPr="00402B9C">
        <w:rPr>
          <w:rFonts w:hAnsi="Times New Roman" w:ascii="Times New Roman"/>
          <w:sz w:val="20"/>
          <w:szCs w:val="20"/>
          <w:lang w:val="pl-PL"/>
        </w:rPr>
        <w:t>84820806875</w:t>
      </w:r>
      <w:r w:rsidRPr="00402B9C">
        <w:rPr>
          <w:rFonts w:hAnsi="Times New Roman" w:ascii="Times New Roman"/>
          <w:sz w:val="20"/>
          <w:szCs w:val="20"/>
          <w:lang w:val="pl-PL"/>
        </w:rPr>
        <w:t xml:space="preserve">, </w:t>
      </w:r>
      <w:r w:rsidR="00590EE0" w:rsidRPr="00402B9C">
        <w:rPr>
          <w:rFonts w:hAnsi="Times New Roman" w:ascii="Times New Roman"/>
          <w:sz w:val="20"/>
          <w:szCs w:val="20"/>
          <w:lang w:val="pl-PL"/>
        </w:rPr>
        <w:t>Ulica borova 6, 31000 Osijek</w:t>
      </w:r>
    </w:p>
    <w:p w:rsidRDefault="0004104D" w:rsidP="00702487" w:rsidR="0004104D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6F2293" w:rsidP="00702487" w:rsidR="006F2293" w:rsidRPr="00402B9C">
      <w:pPr>
        <w:jc w:val="center"/>
        <w:rPr>
          <w:rFonts w:hAnsi="Times New Roman" w:ascii="Times New Roman"/>
          <w:sz w:val="20"/>
          <w:szCs w:val="20"/>
          <w:lang w:val="pl-PL"/>
        </w:rPr>
      </w:pPr>
      <w:r w:rsidRPr="00402B9C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6F2293" w:rsidP="00702487" w:rsidR="006F2293" w:rsidRPr="00402B9C">
      <w:pPr>
        <w:pStyle w:val="Bezproreda"/>
        <w:rPr>
          <w:rFonts w:hAnsi="Times New Roman" w:ascii="Times New Roman"/>
          <w:sz w:val="20"/>
          <w:szCs w:val="20"/>
        </w:rPr>
      </w:pPr>
    </w:p>
    <w:p w:rsidRDefault="006F2293" w:rsidP="00702487" w:rsidR="006F2293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D810F7" w:rsidP="00D810F7" w:rsidR="00D810F7" w:rsidRPr="00402B9C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p w:rsidRDefault="00494012" w:rsidP="00494012" w:rsidR="00494012" w:rsidRPr="00402B9C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b/>
          <w:sz w:val="20"/>
          <w:szCs w:val="20"/>
        </w:rPr>
        <w:t>viši isplatni red</w:t>
      </w:r>
    </w:p>
    <w:p w:rsidRDefault="004A0E53" w:rsidP="004A0E53" w:rsidR="004A0E53" w:rsidRPr="00402B9C">
      <w:pPr>
        <w:pStyle w:val="Bezproreda"/>
        <w:ind w:left="72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dxa" w:w="1486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0"/>
        <w:gridCol w:w="1418"/>
        <w:gridCol w:w="1418"/>
        <w:gridCol w:w="1417"/>
        <w:gridCol w:w="1276"/>
        <w:gridCol w:w="1276"/>
        <w:gridCol w:w="1134"/>
        <w:gridCol w:w="1134"/>
        <w:gridCol w:w="1275"/>
        <w:gridCol w:w="993"/>
        <w:gridCol w:w="1275"/>
        <w:gridCol w:w="1147"/>
      </w:tblGrid>
      <w:tr w:rsidTr="00590EE0" w:rsidR="00B560B6" w:rsidRPr="00402B9C">
        <w:trPr>
          <w:trHeight w:val="848"/>
          <w:jc w:val="center"/>
        </w:trPr>
        <w:tc>
          <w:tcPr>
            <w:tcW w:type="dxa" w:w="1100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418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18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417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276"/>
            <w:vMerge w:val="restart"/>
            <w:shd w:fill="auto" w:color="auto" w:val="pct10"/>
            <w:vAlign w:val="center"/>
          </w:tcPr>
          <w:p w:rsidRDefault="00664492" w:rsidP="00664492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276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2268"/>
            <w:gridSpan w:val="2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275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93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275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147"/>
            <w:vMerge w:val="restart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590EE0" w:rsidR="00B560B6" w:rsidRPr="00402B9C">
        <w:trPr>
          <w:trHeight w:val="847"/>
          <w:jc w:val="center"/>
        </w:trPr>
        <w:tc>
          <w:tcPr>
            <w:tcW w:type="dxa" w:w="1100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vMerge/>
            <w:shd w:fill="auto" w:color="auto" w:val="pct10"/>
            <w:vAlign w:val="center"/>
          </w:tcPr>
          <w:p w:rsidRDefault="00664492" w:rsidP="00664492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Bruto iznos</w:t>
            </w:r>
          </w:p>
        </w:tc>
        <w:tc>
          <w:tcPr>
            <w:tcW w:type="dxa" w:w="1134"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Neto iznos</w:t>
            </w:r>
          </w:p>
        </w:tc>
        <w:tc>
          <w:tcPr>
            <w:tcW w:type="dxa" w:w="1275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3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47"/>
            <w:vMerge/>
            <w:shd w:fill="auto" w:color="auto" w:val="pct10"/>
            <w:vAlign w:val="center"/>
          </w:tcPr>
          <w:p w:rsidRDefault="00664492" w:rsidP="0028478B" w:rsidR="00664492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F3C97" w:rsidR="00343D2E" w:rsidRPr="00402B9C">
        <w:trPr>
          <w:trHeight w:val="684"/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Budimir-Pacek Dajana 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18341087736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Mostarska 26, 31000 Osijek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29.326,05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12.883,15 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16.442,90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343D2E" w:rsidR="00343D2E" w:rsidRPr="00402B9C">
        <w:trPr>
          <w:trHeight w:val="952"/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Franc Ranđelović Martina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01373187904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Vijenac Gorana Zobundžije 12, 31000 Osijek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18.032,54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6.192,16 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11.840,38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5F3C97" w:rsidR="00343D2E" w:rsidRPr="00402B9C">
        <w:trPr>
          <w:trHeight w:val="1080"/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Matijević Brankica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97424836685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Sv. Leopolda B. Mandića 220, 31000 Osijek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31.822,91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4A0E53" w:rsidP="005F3C97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</w:t>
            </w:r>
            <w:r w:rsidR="00343D2E" w:rsidRPr="00402B9C">
              <w:rPr>
                <w:rFonts w:hAnsi="Times New Roman" w:ascii="Times New Roman"/>
                <w:sz w:val="20"/>
                <w:szCs w:val="20"/>
              </w:rPr>
              <w:t xml:space="preserve">5.378,87    </w:t>
            </w:r>
          </w:p>
        </w:tc>
        <w:tc>
          <w:tcPr>
            <w:tcW w:type="dxa" w:w="1134"/>
          </w:tcPr>
          <w:p w:rsidRDefault="005F3C97" w:rsidP="005F3C97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="00343D2E" w:rsidRPr="00402B9C">
              <w:rPr>
                <w:rFonts w:hAnsi="Times New Roman" w:ascii="Times New Roman"/>
                <w:sz w:val="20"/>
                <w:szCs w:val="20"/>
              </w:rPr>
              <w:t xml:space="preserve">16.444,04  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343D2E" w:rsidR="00343D2E" w:rsidRPr="00402B9C">
        <w:trPr>
          <w:trHeight w:val="554"/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Sigeti Josip 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30728311429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Dr. Franje Tuđmana 25, 31216 Antunovac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22.539,88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5F3C97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  <w:r w:rsidR="00343D2E" w:rsidRPr="00402B9C">
              <w:rPr>
                <w:rFonts w:hAnsi="Times New Roman" w:ascii="Times New Roman"/>
                <w:sz w:val="20"/>
                <w:szCs w:val="20"/>
              </w:rPr>
              <w:t xml:space="preserve">9.477,32  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134"/>
          </w:tcPr>
          <w:p w:rsidRDefault="005F3C97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="00343D2E" w:rsidRPr="00402B9C">
              <w:rPr>
                <w:rFonts w:hAnsi="Times New Roman" w:ascii="Times New Roman"/>
                <w:sz w:val="20"/>
                <w:szCs w:val="20"/>
              </w:rPr>
              <w:t xml:space="preserve">13.062,56  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343D2E" w:rsidR="00343D2E" w:rsidRPr="00402B9C">
        <w:trPr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Velicki Petar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13289959216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Ružina ulica 121, 31000 Osijek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14.735,14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5.877,98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8.857,16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343D2E" w:rsidR="00343D2E" w:rsidRPr="00402B9C">
        <w:trPr>
          <w:jc w:val="center"/>
        </w:trPr>
        <w:tc>
          <w:tcPr>
            <w:tcW w:type="dxa" w:w="1100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Witovsky Ana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66993018451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>Kardinala Alojzija Stepinca 17, 31000 Osijek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10.290,93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2.933,93    </w:t>
            </w:r>
          </w:p>
        </w:tc>
        <w:tc>
          <w:tcPr>
            <w:tcW w:type="dxa" w:w="1134"/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7.357,00</w:t>
            </w:r>
          </w:p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993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tcBorders>
              <w:bottom w:space="0" w:sz="4" w:color="auto" w:val="single"/>
            </w:tcBorders>
          </w:tcPr>
          <w:p w:rsidRDefault="00343D2E" w:rsidP="00343D2E" w:rsidR="00343D2E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590EE0" w:rsidR="00550B77" w:rsidRPr="00402B9C">
        <w:trPr>
          <w:trHeight w:val="308"/>
          <w:jc w:val="center"/>
        </w:trPr>
        <w:tc>
          <w:tcPr>
            <w:tcW w:type="dxa" w:w="1100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8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  <w:p w:rsidRDefault="00550B77" w:rsidP="00550B77" w:rsidR="00550B77" w:rsidRPr="00402B9C">
            <w:pPr>
              <w:pStyle w:val="Bezproreda"/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1418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jc w:val="right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  <w:p w:rsidRDefault="00550B77" w:rsidP="00550B77" w:rsidR="00550B77" w:rsidRPr="00402B9C">
            <w:pPr>
              <w:pStyle w:val="Bezproreda"/>
              <w:jc w:val="right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126.747,45</w:t>
            </w:r>
          </w:p>
        </w:tc>
        <w:tc>
          <w:tcPr>
            <w:tcW w:type="dxa" w:w="1276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pct5"/>
          </w:tcPr>
          <w:p w:rsidRDefault="00343D2E" w:rsidP="00550B77" w:rsidR="00550B77" w:rsidRPr="00402B9C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74.004,04</w:t>
            </w:r>
          </w:p>
        </w:tc>
        <w:tc>
          <w:tcPr>
            <w:tcW w:type="dxa" w:w="1134"/>
            <w:shd w:fill="auto" w:color="auto" w:val="pct5"/>
          </w:tcPr>
          <w:p w:rsidRDefault="00343D2E" w:rsidP="00550B77" w:rsidR="00550B77" w:rsidRPr="00402B9C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>52.743,41</w:t>
            </w:r>
          </w:p>
        </w:tc>
        <w:tc>
          <w:tcPr>
            <w:tcW w:type="dxa" w:w="1275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993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jc w:val="right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vMerge w:val="restart"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590EE0" w:rsidR="00550B77" w:rsidRPr="00402B9C">
        <w:trPr>
          <w:trHeight w:val="307"/>
          <w:jc w:val="center"/>
        </w:trPr>
        <w:tc>
          <w:tcPr>
            <w:tcW w:type="dxa" w:w="1100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jc w:val="right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2268"/>
            <w:gridSpan w:val="2"/>
            <w:shd w:fill="auto" w:color="auto" w:val="pct5"/>
          </w:tcPr>
          <w:p w:rsidRDefault="00550B77" w:rsidP="00550B77" w:rsidR="00550B77" w:rsidRPr="00402B9C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126.747,45</w:t>
            </w:r>
          </w:p>
        </w:tc>
        <w:tc>
          <w:tcPr>
            <w:tcW w:type="dxa" w:w="1275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993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jc w:val="right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275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147"/>
            <w:vMerge/>
            <w:shd w:fill="auto" w:color="auto" w:val="pct5"/>
          </w:tcPr>
          <w:p w:rsidRDefault="00550B77" w:rsidP="00550B77" w:rsidR="00550B77" w:rsidRPr="00402B9C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</w:tbl>
    <w:p w:rsidRDefault="0080701F" w:rsidP="00494012" w:rsidR="0080701F" w:rsidRPr="00402B9C">
      <w:pPr>
        <w:pStyle w:val="Bezproreda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336489" w:rsidP="00494012" w:rsidR="00336489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590EE0" w:rsidP="00494012" w:rsidR="00590EE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1C7B81" w:rsidP="00494012" w:rsidR="001C7B8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50B71" w:rsidP="00494012" w:rsidR="00A50B71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86B30" w:rsidP="00494012" w:rsidR="00486B30" w:rsidRPr="00402B9C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04104D" w:rsidP="00E60126" w:rsidR="006F2293" w:rsidRPr="00402B9C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b/>
          <w:sz w:val="20"/>
          <w:szCs w:val="20"/>
        </w:rPr>
        <w:lastRenderedPageBreak/>
        <w:t>viši isplatni red</w:t>
      </w:r>
    </w:p>
    <w:p w:rsidRDefault="00435002" w:rsidP="00435002" w:rsidR="00435002" w:rsidRPr="00402B9C">
      <w:pPr>
        <w:pStyle w:val="Bezproreda"/>
        <w:ind w:left="72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dxa" w:w="1559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2024"/>
        <w:gridCol w:w="1417"/>
        <w:gridCol w:w="1276"/>
        <w:gridCol w:w="1559"/>
        <w:gridCol w:w="1560"/>
        <w:gridCol w:w="1417"/>
        <w:gridCol w:w="1378"/>
        <w:gridCol w:w="1457"/>
        <w:gridCol w:w="1276"/>
        <w:gridCol w:w="1417"/>
      </w:tblGrid>
      <w:tr w:rsidTr="006F3B49" w:rsidR="007269FA" w:rsidRPr="00402B9C">
        <w:trPr>
          <w:jc w:val="center"/>
        </w:trPr>
        <w:tc>
          <w:tcPr>
            <w:tcW w:type="dxa" w:w="817"/>
            <w:shd w:fill="auto" w:color="auto" w:val="pct10"/>
            <w:vAlign w:val="center"/>
          </w:tcPr>
          <w:p w:rsidRDefault="0004104D" w:rsidP="006F3B49" w:rsidR="00E5378C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Redni broj</w:t>
            </w:r>
          </w:p>
        </w:tc>
        <w:tc>
          <w:tcPr>
            <w:tcW w:type="dxa" w:w="2024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17"/>
            <w:shd w:fill="auto" w:color="auto" w:val="pct10"/>
            <w:vAlign w:val="center"/>
          </w:tcPr>
          <w:p w:rsidRDefault="0004104D" w:rsidP="0004104D" w:rsidR="007269FA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dxa" w:w="1276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559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402B9C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560"/>
            <w:shd w:fill="auto" w:color="auto" w:val="pct10"/>
            <w:vAlign w:val="center"/>
          </w:tcPr>
          <w:p w:rsidRDefault="0004104D" w:rsidP="0004104D" w:rsidR="007269FA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Pravna osnova prijavljene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type="dxa" w:w="1417"/>
            <w:shd w:fill="auto" w:color="auto" w:val="pct10"/>
            <w:vAlign w:val="center"/>
          </w:tcPr>
          <w:p w:rsidRDefault="0004104D" w:rsidP="0004104D" w:rsidR="007269FA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priznate tražbine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378"/>
            <w:shd w:fill="auto" w:color="auto" w:val="pct10"/>
            <w:vAlign w:val="center"/>
          </w:tcPr>
          <w:p w:rsidRDefault="0004104D" w:rsidP="0004104D" w:rsidR="007269FA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Pravna osnova priznate 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dxa" w:w="1457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276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417"/>
            <w:shd w:fill="auto" w:color="auto" w:val="pct10"/>
            <w:vAlign w:val="center"/>
          </w:tcPr>
          <w:p w:rsidRDefault="0004104D" w:rsidP="0004104D" w:rsidR="0004104D" w:rsidRPr="00402B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6F3B49" w:rsidR="00843C20" w:rsidRPr="00402B9C">
        <w:trPr>
          <w:jc w:val="center"/>
        </w:trPr>
        <w:tc>
          <w:tcPr>
            <w:tcW w:type="dxa" w:w="817"/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</w:tcPr>
          <w:p w:rsidRDefault="00843C20" w:rsidP="009E6EDE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SCHENKER d.o.o., zastupan po odvjetničkom društvu Ravlić &amp; Šurjak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 xml:space="preserve"> iz Zagreba Strossmayerov trg 7</w:t>
            </w:r>
          </w:p>
        </w:tc>
        <w:tc>
          <w:tcPr>
            <w:tcW w:type="dxa" w:w="1417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51003352330</w:t>
            </w:r>
          </w:p>
        </w:tc>
        <w:tc>
          <w:tcPr>
            <w:tcW w:type="dxa" w:w="1276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Dugoselska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cesta 5,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10370 Rugvica</w:t>
            </w:r>
          </w:p>
        </w:tc>
        <w:tc>
          <w:tcPr>
            <w:tcW w:type="dxa" w:w="1559"/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116.011,77</w:t>
            </w:r>
          </w:p>
        </w:tc>
        <w:tc>
          <w:tcPr>
            <w:tcW w:type="dxa" w:w="1560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prijevozu od 21.08.2014. godine, Izvod otvorenih stavaka,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zakonske zatezne kamate</w:t>
            </w:r>
          </w:p>
        </w:tc>
        <w:tc>
          <w:tcPr>
            <w:tcW w:type="dxa" w:w="1417"/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116.011,77</w:t>
            </w:r>
          </w:p>
        </w:tc>
        <w:tc>
          <w:tcPr>
            <w:tcW w:type="dxa" w:w="1378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prijevozu od 21.08.2014. godine, Izvod otvorenih stavaka,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zakonske zatezne kamate</w:t>
            </w:r>
          </w:p>
        </w:tc>
        <w:tc>
          <w:tcPr>
            <w:tcW w:type="dxa" w:w="1457"/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F3B49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85828625994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742,62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EF2839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plaćanju naknade gospodarenja električnim i elektroničkim otpadom (KLASA: UP/I 351-02/16-27/20521, URBROJ: 563-06-3-1/53-17-3)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742,62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EF2839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plaćanju naknade gospodarenja električnim i elektroničkim otpadom (KLASA: UP/I 351-02/16-27/20521, URBROJ: 563-06-3-1/53-17-3)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EF2839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Rješenje o plaćanju naknade gospodarenja električnim i elektroničkim otpadom (KLASA: UP/I 351-02/16-27/20521, URBROJ: 563-06-3-1/53-17-3)  </w:t>
            </w: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GRAD OSIJEK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30050049642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Franje Kuhača 9, </w:t>
            </w:r>
          </w:p>
          <w:p w:rsidRDefault="00843C20" w:rsidP="006C0A75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47.374,45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obvezi plaćanja komunalne naknade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47.374,45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Kartica otvorenih stavaka i kamatni list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obvezivanju</w:t>
            </w: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PLESLIĆ-REVIZIJA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26639138176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Trg Ante Starčevića 10,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15.000,00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EF28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Ugovor o obavljanju revizije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financijskih izvještaja, Račun broj 128/RN/1 od 31.12.2015.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15.000,00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EF28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Preslika Ugovora o obavljanju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revizije financijskih izvještaja, Račun broj 128/RN/1 od 31.12.2015.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5.</w:t>
            </w: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Splavarska 2a,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55.911,84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razrezu naknade za uređenje voda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55.911,84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Kartica otvorenih stavaka i kamatni list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razrezu</w:t>
            </w: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9E6EDE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TERRA JASKA d.o.o. zastupan po odvjetnici Ljiljani Maravić-Pirš iz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Zagreba, Ul. kneza Branimira 5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81184470570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Ulica kralja Tomislava 20, 10454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Strmec Samoborski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12.569,09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Presuda i Rješenje Trgovačkog suda u Osijeku posl. br. POVR-54/17 od 03.07.2017. godine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11.097,15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Presuda i Rješenje Trgovačkog suda u Osijeku posl. br. POVR-54/17 od 03.07.2017., Rješenje o ovrsi Ovrv-2/17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1.471,94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Ne priznaju se troškovi sastava prijave tražbine jer je ista tražbina nižeg isplatnog reda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843C20" w:rsidRPr="00402B9C">
        <w:trPr>
          <w:trHeight w:val="1694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7.</w:t>
            </w: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9E6EDE" w:rsidR="00843C20" w:rsidRPr="00402B9C">
            <w:pPr>
              <w:pStyle w:val="Bezproreda"/>
              <w:spacing w:after="0"/>
              <w:rPr>
                <w:rFonts w:hAnsi="Times New Roman" w:ascii="Times New Roman"/>
                <w:color w:val="00B05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INTER S.T.E.E.L. d.o.o. zastupan po odvjetniku Petru Markoviću iz  Odvjetničkog društva Eterović i Ša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rac iz Zagreba, Palmotićeva 68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98771145271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Turjaci 348, 21232 Turjaci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00B05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387.294,59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6C0A7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Narudžbenice, otpremnice, računi,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Konto kartica, Bjanko zadužnica potvrđena po javnom bilježniku H. Šustić, posl br. OV-1983/14, Bjanko zadužnica potvrđena po javnom bilježniku H. Šustić posl. br. OV-1984/14,  Bjanko zadužnica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potvrđena po javnom bilježniku H. Šustić posl. br. ov-1094/14, Obračun kamata s danom 30.06.2017. godine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372.431,72 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Bjanko zadužnica potvrđena po javnom bilježniku H. Šustić, posl br. OV-1983/14, Bjanko zadužnica potvrđena po javnom bilježniku H. Šustić posl. br. OV-1984/14,  Bjanko zadužnica potvrđena po javnom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bilježniku H. Šustić posl. br. OV-1094/14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14.862,87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Osporava se račun po osnovu prefakturiranja troškova financiranja (Prvi faktor d.o.o., a preuzimanje troškova prefakturiranja nije ugovoreno)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Bjanko zadužnica potvrđena po javnom bilježniku H. Šustić, posl br. OV-1983/14, Bjanko zadužnica potvrđena po javnom bilježniku H. Šustić posl. br. OV-1984/14,  Bjanko zadužnica potvrđena po javnom bilježniku H. Šustić posl. br.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OV-1094/14</w:t>
            </w: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ININ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52909770220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Dr. Mile Budaka 1,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35000 Slavonski Brod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67.699,04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održavanju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67.699,04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9.</w:t>
            </w: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FINANCIJSKA AGENCIJA (FINA)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70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1.172,35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obavljanju usluga certificiranja</w:t>
            </w:r>
            <w:r w:rsidR="006C0A75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6C0A75" w:rsidP="00843C20" w:rsidR="006C0A7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1.172,35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Izvod otvorenih stavaka,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843C20" w:rsidP="006C0A75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Preslik ugovora o obavljanju usluga certificiranja,  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CARGO-PARTNER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84596041174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Jankomir 25J, 10090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34.714,53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6C0A75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6C0A75" w:rsidP="00843C20" w:rsidR="006C0A7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34.714,53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Izvadak iz poslovnih knjiga, 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843C2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ISTARSKI VODOVOD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13269963589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Sv. Ivan 8,</w:t>
            </w:r>
          </w:p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52420 Buzet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1.043,45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43C20" w:rsidP="00843C20" w:rsidR="006C0A7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6C0A75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6C0A75" w:rsidP="006C0A75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1.043,45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43C20" w:rsidP="006C0A75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Rješenje o ovrsi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43C20" w:rsidP="00843C2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Ovrv-3209/15</w:t>
            </w: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C1E12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HEP-TOPLINARSTVO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C1E12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15907062900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C1E12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Miševečka 15a, 10000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E7EB4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634,28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7E7EB4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</w:t>
            </w:r>
            <w:r w:rsidR="00E9137B"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otvorenih stavaka za 2017.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 godinu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F073F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634,28</w:t>
            </w:r>
            <w:r w:rsidR="007E7EB4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E7EB4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 za 2017.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 godinu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B81107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B279D7" w:rsidP="00B279D7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KD ČISTOĆA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279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06531901714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B279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Dolac 14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B279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51000 Rijeka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B279D7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868,79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4F5014" w:rsidP="00B279D7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Naknada za odvoz i zbrinjavanje komunalnog otpada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843C20" w:rsidP="00B279D7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279D7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868,7</w:t>
            </w:r>
            <w:r w:rsidR="004F5014" w:rsidRPr="00402B9C">
              <w:rPr>
                <w:rFonts w:hAnsi="Times New Roman" w:ascii="Times New Roman"/>
                <w:sz w:val="20"/>
                <w:szCs w:val="20"/>
              </w:rPr>
              <w:t>9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B279D7" w:rsidP="009C59CD" w:rsidR="004F501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  <w:r w:rsidR="004F5014" w:rsidRPr="00402B9C">
              <w:rPr>
                <w:rFonts w:hAnsi="Times New Roman" w:ascii="Times New Roman"/>
                <w:sz w:val="20"/>
                <w:szCs w:val="20"/>
              </w:rPr>
              <w:t xml:space="preserve"> iz poslovnih knjiga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43C20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77146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14.</w:t>
            </w:r>
          </w:p>
          <w:p w:rsidRDefault="00B279D7" w:rsidP="009C59CD" w:rsidR="00B279D7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79D7" w:rsidP="009C59CD" w:rsidR="00B279D7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B279D7" w:rsidP="009E6EDE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RO-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>TEHNOLOGIJA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d.o.o. zastupan po odvjetničkom društvu Marčan i partneri iz Rijeke, Prol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az Marije Krucifikse Kozulić 2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279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94757004774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B279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Nova cesta 86, 51410</w:t>
            </w:r>
          </w:p>
          <w:p w:rsidRDefault="009C59CD" w:rsidP="00B279D7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</w:t>
            </w:r>
            <w:r w:rsidR="00B279D7" w:rsidRPr="00402B9C">
              <w:rPr>
                <w:rFonts w:hAnsi="Times New Roman" w:ascii="Times New Roman"/>
                <w:sz w:val="20"/>
                <w:szCs w:val="20"/>
              </w:rPr>
              <w:t>patija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B279D7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15.783,12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</w:t>
            </w:r>
            <w:r w:rsidR="00B279D7" w:rsidRPr="00402B9C">
              <w:rPr>
                <w:rFonts w:hAnsi="Times New Roman" w:ascii="Times New Roman"/>
                <w:sz w:val="20"/>
                <w:szCs w:val="20"/>
              </w:rPr>
              <w:t xml:space="preserve"> zateznih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kamata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B683A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15.783,12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9C59CD" w:rsidP="009E6EDE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zateznih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11B02" w:rsidP="009C59CD" w:rsidR="0071089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INA – 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INDUSTRIJA NAFTE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d.d.</w:t>
            </w:r>
            <w:r w:rsidR="003158BA" w:rsidRPr="00402B9C">
              <w:rPr>
                <w:rFonts w:hAnsi="Times New Roman" w:ascii="Times New Roman"/>
                <w:sz w:val="20"/>
                <w:szCs w:val="20"/>
              </w:rPr>
              <w:t>, zastupan po ZOU Marija i Vladimir Burić iz Osijeka, Europske avenije 12/I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11B02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27759560625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C44F63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Av. V.</w:t>
            </w:r>
            <w:r w:rsidR="00311B02" w:rsidRPr="00402B9C">
              <w:rPr>
                <w:rFonts w:hAnsi="Times New Roman" w:ascii="Times New Roman"/>
                <w:sz w:val="20"/>
                <w:szCs w:val="20"/>
              </w:rPr>
              <w:t xml:space="preserve"> Holjevca 10,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112E42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249.10</w:t>
            </w:r>
            <w:r w:rsidR="003158BA" w:rsidRPr="00402B9C">
              <w:rPr>
                <w:rFonts w:hAnsi="Times New Roman" w:ascii="Times New Roman"/>
                <w:sz w:val="20"/>
                <w:szCs w:val="20"/>
              </w:rPr>
              <w:t>6,16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158BA" w:rsidP="00710892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17201/04</w:t>
            </w:r>
            <w:r w:rsidR="00710892" w:rsidRPr="00402B9C">
              <w:rPr>
                <w:rFonts w:hAnsi="Times New Roman" w:ascii="Times New Roman"/>
                <w:sz w:val="20"/>
                <w:szCs w:val="20"/>
              </w:rPr>
              <w:t xml:space="preserve"> o korištenju kreditne kartice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43C20" w:rsidP="00710892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  <w:r w:rsidR="003158BA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12E42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249.106,16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3158BA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 kupca,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158BA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Bjanco zadužnica broj Ov-1283/13</w:t>
            </w:r>
          </w:p>
        </w:tc>
      </w:tr>
      <w:tr w:rsidTr="006F3B49" w:rsidR="009C59CD" w:rsidRPr="00402B9C">
        <w:trPr>
          <w:trHeight w:val="1054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16.</w:t>
            </w:r>
          </w:p>
          <w:p w:rsidRDefault="0055367A" w:rsidP="009C59CD" w:rsidR="0055367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80C61" w:rsidP="00380C61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841C8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841C8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Trg Stjepana Radića 1,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6841C8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17.993,44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C66547" w:rsidP="00A72EEE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Komunalna naknada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43C20" w:rsidP="00A72EEE" w:rsidR="00843C20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90C50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17.993,44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6841C8" w:rsidP="005D293B" w:rsidR="005D293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6841C8" w:rsidP="005D293B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Kamatni list, Rješenj</w:t>
            </w:r>
            <w:r w:rsidR="00C66547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 ovrsi, Rješenj</w:t>
            </w:r>
            <w:r w:rsidR="00C66547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 obvezi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72EEE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UP/I-363-03/2016-08/4310;</w:t>
            </w:r>
          </w:p>
          <w:p w:rsidRDefault="00A72EEE" w:rsidP="009C59CD" w:rsidR="00A72EE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UP/I-363-03/2016-08/4311;</w:t>
            </w:r>
          </w:p>
          <w:p w:rsidRDefault="00A72EEE" w:rsidP="009C59CD" w:rsidR="00A72EE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UP/I-363-03/2014-02/0682;</w:t>
            </w:r>
          </w:p>
          <w:p w:rsidRDefault="00A72EEE" w:rsidP="009C59CD" w:rsidR="00A72EE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UP/I-363-03/2014-02/0681;</w:t>
            </w:r>
          </w:p>
          <w:p w:rsidRDefault="00A72EEE" w:rsidP="009C59CD" w:rsidR="00A72EE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UP/I-363-03/2013-02/4471;</w:t>
            </w:r>
          </w:p>
          <w:p w:rsidRDefault="00A72EEE" w:rsidP="009C59CD" w:rsidR="00A72EE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UP/I-363-03/2013-02/4602;</w:t>
            </w:r>
          </w:p>
          <w:p w:rsidRDefault="00A72EEE" w:rsidP="00A72EEE" w:rsidR="00A72EEE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>363-03/2016-01/10611</w:t>
            </w: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2F0A21" w:rsidP="009E6EDE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WÜRTH-HRVATSKA </w:t>
            </w:r>
            <w:r w:rsidR="0055367A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  <w:r w:rsidR="00570F2B" w:rsidRPr="00402B9C">
              <w:rPr>
                <w:rFonts w:hAnsi="Times New Roman" w:ascii="Times New Roman"/>
                <w:sz w:val="20"/>
                <w:szCs w:val="20"/>
              </w:rPr>
              <w:t xml:space="preserve">, zastupan po ZOU </w:t>
            </w:r>
            <w:r w:rsidR="00BF6340" w:rsidRPr="00402B9C">
              <w:rPr>
                <w:rFonts w:hAnsi="Times New Roman" w:ascii="Times New Roman"/>
                <w:sz w:val="20"/>
                <w:szCs w:val="20"/>
              </w:rPr>
              <w:t xml:space="preserve">Domagoj </w:t>
            </w:r>
            <w:r w:rsidR="00570F2B" w:rsidRPr="00402B9C">
              <w:rPr>
                <w:rFonts w:hAnsi="Times New Roman" w:ascii="Times New Roman"/>
                <w:sz w:val="20"/>
                <w:szCs w:val="20"/>
              </w:rPr>
              <w:t xml:space="preserve">Dumančić, </w:t>
            </w:r>
            <w:r w:rsidR="00BF6340" w:rsidRPr="00402B9C">
              <w:rPr>
                <w:rFonts w:hAnsi="Times New Roman" w:ascii="Times New Roman"/>
                <w:sz w:val="20"/>
                <w:szCs w:val="20"/>
              </w:rPr>
              <w:t xml:space="preserve">Željka Rajković i Slaven </w:t>
            </w:r>
            <w:r w:rsidR="00570F2B" w:rsidRPr="00402B9C">
              <w:rPr>
                <w:rFonts w:hAnsi="Times New Roman" w:ascii="Times New Roman"/>
                <w:sz w:val="20"/>
                <w:szCs w:val="20"/>
              </w:rPr>
              <w:t xml:space="preserve">Martić iz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Zagreba, Drenovačka 3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367A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52641439848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367A" w:rsidP="0055367A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Franje Lučića 32, 10000 Zagreb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70F2B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21.142,53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70F2B" w:rsidP="00BF6340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Pravomoćno i ovršno Rješenje o ovrs</w:t>
            </w:r>
            <w:r w:rsidR="005D293B" w:rsidRPr="00402B9C">
              <w:rPr>
                <w:rFonts w:hAnsi="Times New Roman" w:ascii="Times New Roman"/>
                <w:sz w:val="20"/>
                <w:szCs w:val="20"/>
              </w:rPr>
              <w:t>i Ovrv-13298/15 od 04.11.2015.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 godine,</w:t>
            </w:r>
          </w:p>
          <w:p w:rsidRDefault="00843C20" w:rsidP="00BF6340" w:rsidR="00843C2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87C94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21.142,53</w:t>
            </w:r>
            <w:r w:rsidR="00570F2B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570F2B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70F2B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Ovrv-13298/15 od 04.11.2015.</w:t>
            </w:r>
            <w:r w:rsidR="00843C20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2F0A21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INSTITUT IGH 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>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127FB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79766124714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127FB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Janka Rakuše 1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10000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127FB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116.364,78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E57ED" w:rsidP="00D72F4B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Narudžbenice, Ugovor o ispitivanju čeličnih i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žičanih proizvoda, opreme za ces</w:t>
            </w:r>
            <w:r w:rsidR="005D293B" w:rsidRPr="00402B9C">
              <w:rPr>
                <w:rFonts w:hAnsi="Times New Roman" w:ascii="Times New Roman"/>
                <w:sz w:val="20"/>
                <w:szCs w:val="20"/>
              </w:rPr>
              <w:t>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e i geosintetič</w:t>
            </w:r>
            <w:r w:rsidR="002F0A21" w:rsidRPr="00402B9C">
              <w:rPr>
                <w:rFonts w:hAnsi="Times New Roman" w:ascii="Times New Roman"/>
                <w:sz w:val="20"/>
                <w:szCs w:val="20"/>
              </w:rPr>
              <w:t>kih materijala od 17.03.2008. godine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F4BC1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116.364,78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5127FB" w:rsidP="005127FB" w:rsidR="005127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 Kam</w:t>
            </w:r>
            <w:r w:rsidR="003E57ED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tni račun broj 6, Izvod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otvorenih stavaka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77146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VIADUKT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74794390096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Krančevićeva 2, 10000 </w:t>
            </w:r>
          </w:p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7146F" w:rsidP="00A40BC0" w:rsidR="0077146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4.472.438,08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F0A21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2F0A21" w:rsidP="0077146F" w:rsidR="002F0A21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57041" w:rsidP="00A40BC0" w:rsidR="0077146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3.497.750,75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  <w:r w:rsidR="002F0A21" w:rsidRPr="00402B9C">
              <w:rPr>
                <w:rFonts w:hAnsi="Times New Roman" w:ascii="Times New Roman"/>
                <w:sz w:val="20"/>
                <w:szCs w:val="20"/>
              </w:rPr>
              <w:t xml:space="preserve">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57041" w:rsidP="00A40BC0" w:rsidR="0077146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974.687,33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F0A21" w:rsidP="002F0A21" w:rsidR="00057041" w:rsidRPr="00402B9C">
            <w:pPr>
              <w:pStyle w:val="Bezproreda"/>
              <w:spacing w:after="0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Plaćeno putem k</w:t>
            </w:r>
            <w:r w:rsidR="00E132AE" w:rsidRPr="00402B9C">
              <w:rPr>
                <w:rFonts w:hAnsi="Times New Roman" w:ascii="Times New Roman"/>
                <w:sz w:val="20"/>
                <w:szCs w:val="20"/>
              </w:rPr>
              <w:t>ompenz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acije</w:t>
            </w:r>
            <w:r w:rsidR="00E132AE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7146F" w:rsidP="0077146F" w:rsidR="0077146F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554139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  <w:p w:rsidRDefault="004A5A68" w:rsidP="00554139" w:rsidR="004A5A6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Vrtni put 1,</w:t>
            </w:r>
          </w:p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54139" w:rsidP="00A40BC0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27.729,50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F0A21" w:rsidP="002F0A21" w:rsidR="002F0A2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Izvod otvorenih stavki, </w:t>
            </w:r>
          </w:p>
          <w:p w:rsidRDefault="002F0A21" w:rsidP="002F0A21" w:rsidR="002F0A2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Prijepisi</w:t>
            </w:r>
          </w:p>
          <w:p w:rsidRDefault="002F0A21" w:rsidP="002F0A21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A40BC0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27.729,50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4A5A68" w:rsidP="00554139" w:rsidR="004A5A6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</w:t>
            </w:r>
            <w:r w:rsidR="00554139" w:rsidRPr="00402B9C">
              <w:rPr>
                <w:rFonts w:hAnsi="Times New Roman" w:ascii="Times New Roman"/>
                <w:sz w:val="20"/>
                <w:szCs w:val="20"/>
              </w:rPr>
              <w:t xml:space="preserve"> otvorenih stavki, </w:t>
            </w:r>
          </w:p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Prijepisi</w:t>
            </w:r>
          </w:p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554139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AUTOHRVATSKA PRODAJNO SERVISNI CENTRI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87682591133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Zastavnice 25C, 10251 Hrvatski Leskovac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54139" w:rsidP="00A40BC0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30.102,28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Pravomoćno i ovršno Rješenje o ovrsi, </w:t>
            </w:r>
          </w:p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A40BC0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30.102,28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Pravomoćno i ovršno Rješenje o ovrsi, </w:t>
            </w:r>
          </w:p>
          <w:p w:rsidRDefault="00554139" w:rsidP="002F0A21" w:rsidR="005541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54139" w:rsidP="00554139" w:rsidR="00554139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Ovrv-3485/15</w:t>
            </w:r>
          </w:p>
        </w:tc>
      </w:tr>
      <w:tr w:rsidTr="006F3B49" w:rsidR="009C59CD" w:rsidRPr="00402B9C">
        <w:trPr>
          <w:trHeight w:val="662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43C45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PK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43C45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07930503403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43C45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Industrijska zona R-27, 51223 Škrljevo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43C45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24.051,56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F0A21" w:rsidP="002F0A21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</w:t>
            </w:r>
            <w:r w:rsidR="00A72C6E" w:rsidRPr="00402B9C">
              <w:rPr>
                <w:rFonts w:hAnsi="Times New Roman" w:ascii="Times New Roman"/>
                <w:sz w:val="20"/>
                <w:szCs w:val="20"/>
              </w:rPr>
              <w:t>ačuni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F0A21" w:rsidP="002F0A21" w:rsidR="002F0A2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43C45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24.051,56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2F0A21" w:rsidP="00943C45" w:rsidR="00943C4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  <w:r w:rsidR="00943C45" w:rsidRPr="00402B9C">
              <w:rPr>
                <w:rFonts w:hAnsi="Times New Roman" w:ascii="Times New Roman"/>
                <w:sz w:val="20"/>
                <w:szCs w:val="20"/>
              </w:rPr>
              <w:t xml:space="preserve">  Izvod otvorenih stavaka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43C45" w:rsidP="002F0A21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AUTOHRVATSKA AUTOMOBILI d.o.o.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008D7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23035642859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43C45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Radnička cesta 182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10000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43C45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17.320,60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43C45" w:rsidP="009C59CD" w:rsidR="002F0A2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5E3216" w:rsidP="009C59CD" w:rsidR="005E32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stavki,</w:t>
            </w:r>
          </w:p>
          <w:p w:rsidRDefault="00943C45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43C45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17.320,60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43C45" w:rsidP="009C59CD" w:rsidR="002F0A2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5E3216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Izvod otvorenih stavki, </w:t>
            </w:r>
            <w:r w:rsidR="00943C45"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A484D" w:rsidR="009C59CD" w:rsidRPr="00402B9C">
        <w:trPr>
          <w:trHeight w:val="1410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02BA1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VODOVOD – OSIJEK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02BA1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43654507669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02BA1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Poljski put 1</w:t>
            </w:r>
          </w:p>
          <w:p w:rsidRDefault="00302BA1" w:rsidP="009C59CD" w:rsidR="00302BA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302BA1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4.843,67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02BA1" w:rsidP="005E3216" w:rsidR="005E32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A3533C" w:rsidRPr="00402B9C">
              <w:rPr>
                <w:rFonts w:hAnsi="Times New Roman" w:ascii="Times New Roman"/>
                <w:sz w:val="20"/>
                <w:szCs w:val="20"/>
              </w:rPr>
              <w:t xml:space="preserve"> za vodnu uslugu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5E3216" w:rsidP="005E3216" w:rsidR="005E32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stavki,</w:t>
            </w:r>
          </w:p>
          <w:p w:rsidRDefault="005E3216" w:rsidP="005E3216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47FBB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4.843,67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302BA1" w:rsidP="005E3216" w:rsidR="005E32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 xml:space="preserve"> Izvod otvorenih stavki,</w:t>
            </w:r>
          </w:p>
          <w:p w:rsidRDefault="005E3216" w:rsidP="005E3216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9C1492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1492" w:rsidP="009C1492" w:rsidR="009C149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E3216" w:rsidP="009E6EDE" w:rsidR="009C149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PETRIČ</w:t>
            </w:r>
            <w:r w:rsidR="009C1492" w:rsidRPr="00402B9C">
              <w:rPr>
                <w:rFonts w:hAnsi="Times New Roman" w:ascii="Times New Roman"/>
                <w:sz w:val="20"/>
                <w:szCs w:val="20"/>
              </w:rPr>
              <w:t xml:space="preserve"> d.o.o., zastupan po Odvjetničkom društvu Kovačević, Koren i part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 xml:space="preserve">neri iz Rijeke,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Supilova 6/III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3558" w:rsidP="009C1492" w:rsidR="009C149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62643237473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1492" w:rsidP="009C1492" w:rsidR="009C149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Goriška 57, 5270 Ajdovščina, Republika 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C1492" w:rsidP="00A40BC0" w:rsidR="009C1492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398.578</w:t>
            </w:r>
            <w:r w:rsidR="009A38F6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86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C1492" w:rsidP="009C1492" w:rsidR="005E32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građenj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u br. 133/14, Dodatak I i II Ugovora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 građenju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133/14, Izvod iz poslovnih knjiga, Potvrđeni ispis otvorenih stav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ka, </w:t>
            </w:r>
          </w:p>
          <w:p w:rsidRDefault="009C1492" w:rsidP="009C1492" w:rsidR="009C149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93F5F" w:rsidP="00A40BC0" w:rsidR="009C1492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398.578</w:t>
            </w:r>
            <w:r w:rsidR="009A38F6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86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C1492" w:rsidP="009C1492" w:rsidR="009C149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građenj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u br. 133/14, Dodatak I i II Ugovora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građenju 133/14, Izvod iz poslovnih knjiga, Potvrđeni ispis otvorenih stav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ka, Računi</w:t>
            </w:r>
          </w:p>
          <w:p w:rsidRDefault="006A484D" w:rsidP="009C1492" w:rsidR="006A484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C1492" w:rsidP="009C1492" w:rsidR="009C1492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C1492" w:rsidP="009C1492" w:rsidR="009C149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C1492" w:rsidP="009C1492" w:rsidR="009C149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6F3B49" w:rsidR="009C59CD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C59CD" w:rsidP="009C59CD" w:rsidR="009C59CD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21A8E" w:rsidP="006C0A75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ERSTE &amp; STEIERMÄRKISCHE BANK d.d., zastupan po Odvjetniku Belizar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Tomaić</w:t>
            </w:r>
            <w:r w:rsidR="005E3216" w:rsidRPr="00402B9C">
              <w:rPr>
                <w:rFonts w:hAnsi="Times New Roman" w:ascii="Times New Roman"/>
                <w:sz w:val="20"/>
                <w:szCs w:val="20"/>
              </w:rPr>
              <w:t>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iz Osijeka, Kralja Zvonimira 17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1A8E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21A8E" w:rsidP="009C59CD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Jadranski trg 3a, 51000 Rijeka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21A8E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7.</w:t>
            </w:r>
            <w:r w:rsidR="00793F5F" w:rsidRPr="00402B9C">
              <w:rPr>
                <w:rFonts w:hAnsi="Times New Roman" w:ascii="Times New Roman"/>
                <w:sz w:val="20"/>
                <w:szCs w:val="20"/>
              </w:rPr>
              <w:t>663.016,67</w:t>
            </w:r>
            <w:r w:rsidR="009C59C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70CD0" w:rsidP="00E21A8E" w:rsidR="00570C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</w:t>
            </w:r>
            <w:r w:rsidR="008F1A96"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 kreditima,</w:t>
            </w:r>
          </w:p>
          <w:p w:rsidRDefault="00570CD0" w:rsidP="00E21A8E" w:rsidR="00570C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Ugovori o garancijama</w:t>
            </w:r>
            <w:r w:rsidR="00D10B2A" w:rsidRPr="00402B9C">
              <w:rPr>
                <w:rFonts w:hAnsi="Times New Roman" w:ascii="Times New Roman"/>
                <w:sz w:val="20"/>
                <w:szCs w:val="20"/>
              </w:rPr>
              <w:t xml:space="preserve"> (uvjetna tražbina)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793F5F" w:rsidP="008F1A96" w:rsidR="009C59C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C85118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8F1A96" w:rsidRPr="00402B9C">
              <w:rPr>
                <w:rFonts w:hAnsi="Times New Roman" w:ascii="Times New Roman"/>
                <w:sz w:val="20"/>
                <w:szCs w:val="20"/>
              </w:rPr>
              <w:t>za održavanje žiro-računa,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F073F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5.915.929,00</w:t>
            </w:r>
            <w:r w:rsidR="00D10B2A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Ugovori o kreditima,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Ugovori o garancijama (uvjetna tražbina),</w:t>
            </w:r>
          </w:p>
          <w:p w:rsidRDefault="008F1A96" w:rsidP="004D0A84" w:rsidR="004D0A8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4D0A84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 </w:t>
            </w:r>
            <w:r w:rsidR="008F1A96" w:rsidRPr="00402B9C">
              <w:rPr>
                <w:rFonts w:hAnsi="Times New Roman" w:ascii="Times New Roman"/>
                <w:sz w:val="20"/>
                <w:szCs w:val="20"/>
              </w:rPr>
              <w:t>za održavanje žiro-računa</w:t>
            </w:r>
          </w:p>
          <w:p w:rsidRDefault="004D0A84" w:rsidP="004D0A84" w:rsidR="004D0A84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F073F" w:rsidP="00A40BC0" w:rsidR="009C59C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1.747.087,67</w:t>
            </w:r>
            <w:r w:rsidR="00D10B2A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D10B2A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Osporava se iznos od 1.</w:t>
            </w:r>
            <w:r w:rsidR="008F1A96" w:rsidRPr="00402B9C">
              <w:rPr>
                <w:rFonts w:hAnsi="Times New Roman" w:ascii="Times New Roman"/>
                <w:sz w:val="20"/>
                <w:szCs w:val="20"/>
              </w:rPr>
              <w:t>747.087,67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kn po osnovu garancija za koje je istekao rok</w:t>
            </w:r>
            <w:r w:rsidR="008F1A96" w:rsidRPr="00402B9C">
              <w:rPr>
                <w:rFonts w:hAnsi="Times New Roman" w:ascii="Times New Roman"/>
                <w:sz w:val="20"/>
                <w:szCs w:val="20"/>
              </w:rPr>
              <w:t>: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5401867871,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5401872522,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5401877949,</w:t>
            </w:r>
          </w:p>
          <w:p w:rsidRDefault="008F1A96" w:rsidP="008F1A96" w:rsidR="008F1A9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5401881327.</w:t>
            </w:r>
          </w:p>
          <w:p w:rsidRDefault="008F1A96" w:rsidP="00980568" w:rsidR="00AE4E0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 garanciju broj 5401948542 vjerovnik ima položen depozit </w:t>
            </w:r>
            <w:r w:rsidR="00980568" w:rsidRPr="00402B9C">
              <w:rPr>
                <w:rFonts w:hAnsi="Times New Roman" w:ascii="Times New Roman"/>
                <w:sz w:val="20"/>
                <w:szCs w:val="20"/>
              </w:rPr>
              <w:t>dužnika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10B2A" w:rsidP="00D10B2A" w:rsidR="009C59CD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</w:t>
            </w:r>
            <w:r w:rsidR="004D0A84" w:rsidRPr="00402B9C">
              <w:rPr>
                <w:rFonts w:hAnsi="Times New Roman" w:ascii="Times New Roman"/>
                <w:sz w:val="20"/>
                <w:szCs w:val="20"/>
              </w:rPr>
              <w:t>ankovn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e garancije</w:t>
            </w:r>
          </w:p>
        </w:tc>
      </w:tr>
      <w:tr w:rsidTr="006F3B49" w:rsidR="00E21A8E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21A8E" w:rsidP="00E21A8E" w:rsidR="00E21A8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27.</w:t>
            </w:r>
          </w:p>
          <w:p w:rsidRDefault="00E21A8E" w:rsidP="00E21A8E" w:rsidR="00E21A8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E21A8E" w:rsidP="00E21A8E" w:rsidR="00E21A8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21A8E" w:rsidP="00693101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AGGEMO d.o.o., zastupan po odvjetnici Marini Sršić iz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Zagreba, Trg žrtava fašizma 2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1A8E" w:rsidP="00E21A8E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74467712614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21A8E" w:rsidP="00E21A8E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Ilica 253,</w:t>
            </w:r>
          </w:p>
          <w:p w:rsidRDefault="00E21A8E" w:rsidP="00E21A8E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21A8E" w:rsidP="00A40BC0" w:rsidR="00E21A8E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1.477.357,30</w:t>
            </w:r>
            <w:r w:rsidR="008B160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80568" w:rsidP="00980568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Parnični </w:t>
            </w:r>
            <w:r w:rsidR="00693101" w:rsidRPr="00402B9C">
              <w:rPr>
                <w:rFonts w:hAnsi="Times New Roman" w:ascii="Times New Roman"/>
                <w:sz w:val="20"/>
                <w:szCs w:val="20"/>
              </w:rPr>
              <w:t xml:space="preserve">postupak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pred </w:t>
            </w:r>
            <w:r w:rsidR="00693101" w:rsidRPr="00402B9C">
              <w:rPr>
                <w:rFonts w:hAnsi="Times New Roman" w:ascii="Times New Roman"/>
                <w:sz w:val="20"/>
                <w:szCs w:val="20"/>
              </w:rPr>
              <w:t>Trgovački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m</w:t>
            </w:r>
            <w:r w:rsidR="00693101" w:rsidRPr="00402B9C">
              <w:rPr>
                <w:rFonts w:hAnsi="Times New Roman" w:ascii="Times New Roman"/>
                <w:sz w:val="20"/>
                <w:szCs w:val="20"/>
              </w:rPr>
              <w:t xml:space="preserve"> sud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om</w:t>
            </w:r>
            <w:r w:rsidR="00693101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E21A8E" w:rsidRPr="00402B9C">
              <w:rPr>
                <w:rFonts w:hAnsi="Times New Roman" w:ascii="Times New Roman"/>
                <w:sz w:val="20"/>
                <w:szCs w:val="20"/>
              </w:rPr>
              <w:t>u Osijeku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="00E21A8E" w:rsidRPr="00402B9C">
              <w:rPr>
                <w:rFonts w:hAnsi="Times New Roman" w:ascii="Times New Roman"/>
                <w:sz w:val="20"/>
                <w:szCs w:val="20"/>
              </w:rPr>
              <w:t xml:space="preserve"> Stalna služba Slavonski Brod broj P-84/2011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1A8E" w:rsidP="00E21A8E" w:rsidR="00E21A8E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80568" w:rsidP="00E21A8E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Parnični postupak pred Trgovačkim sudom u Osijeku, Stalna služba Slavonski Brod broj P-84/2011 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B1605" w:rsidP="00A40BC0" w:rsidR="00E21A8E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00B05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1.477.357,30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777F2" w:rsidP="005777F2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Osporava se u cijelosti jer tuženik nije izvršio svoju obvezu po ugovoru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1A8E" w:rsidP="00E21A8E" w:rsidR="00E21A8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D1970" w:rsidP="00D10B2A" w:rsid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ERSTE CARD CLUB d.o.o.</w:t>
            </w:r>
            <w:r w:rsidR="00AF71AE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AF71AE" w:rsidRPr="00402B9C">
              <w:rPr>
                <w:rFonts w:hAnsi="Times New Roman" w:ascii="Times New Roman"/>
                <w:color w:val="00B050"/>
                <w:sz w:val="20"/>
                <w:szCs w:val="20"/>
              </w:rPr>
              <w:t xml:space="preserve"> </w:t>
            </w:r>
            <w:r w:rsidR="00AF71AE" w:rsidRPr="00402B9C">
              <w:rPr>
                <w:rFonts w:hAnsi="Times New Roman" w:ascii="Times New Roman"/>
                <w:sz w:val="20"/>
                <w:szCs w:val="20"/>
              </w:rPr>
              <w:t>zastupan po odvjetnčkom društvu Hanžeković &amp; Partneri iz Zagreba, Radnička cesta 2</w:t>
            </w:r>
            <w:r w:rsidR="00D10B2A" w:rsidRPr="00402B9C">
              <w:rPr>
                <w:rFonts w:hAnsi="Times New Roman" w:ascii="Times New Roman"/>
                <w:sz w:val="20"/>
                <w:szCs w:val="20"/>
              </w:rPr>
              <w:t>2</w:t>
            </w:r>
          </w:p>
          <w:p w:rsidRDefault="006A484D" w:rsidP="00D10B2A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Frana Folnegovića 6,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304D6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282.910,64 </w:t>
            </w:r>
          </w:p>
          <w:p w:rsidRDefault="005304D6" w:rsidP="00E21A8E" w:rsidR="005304D6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80568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980568" w:rsidP="00E21A8E" w:rsidR="0098056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610C5" w:rsidP="001610C5" w:rsidR="001610C5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282.910,64 </w:t>
            </w:r>
          </w:p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80568" w:rsidP="001B6C08" w:rsidR="001B6C0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980568" w:rsidP="001B6C08" w:rsidR="0098056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D00E2" w:rsidP="00DD00E2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Zadužnica br. </w:t>
            </w:r>
            <w:r w:rsidR="00AF71AE" w:rsidRPr="00402B9C">
              <w:rPr>
                <w:rFonts w:hAnsi="Times New Roman" w:ascii="Times New Roman"/>
                <w:sz w:val="20"/>
                <w:szCs w:val="20"/>
              </w:rPr>
              <w:t xml:space="preserve">Ov-9.736/04 i Ov-9.737/04; </w:t>
            </w: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29.</w:t>
            </w:r>
          </w:p>
          <w:p w:rsidRDefault="005E1D9E" w:rsidP="00E21A8E" w:rsidR="005E1D9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GP </w:t>
            </w:r>
            <w:r w:rsidR="00345C61" w:rsidRPr="00402B9C">
              <w:rPr>
                <w:rFonts w:hAnsi="Times New Roman" w:ascii="Times New Roman"/>
                <w:sz w:val="20"/>
                <w:szCs w:val="20"/>
              </w:rPr>
              <w:t xml:space="preserve">EUROIMPEX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PIB 101924714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Jovana Cvijića 12a, 15300 Loznica,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Srbija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E1D9E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17.849,75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A484D" w:rsidP="006A484D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Okončana situacija</w:t>
            </w:r>
            <w:r>
              <w:rPr>
                <w:rFonts w:hAnsi="Times New Roman" w:ascii="Times New Roman"/>
                <w:sz w:val="20"/>
                <w:szCs w:val="20"/>
              </w:rPr>
              <w:t>, Ugovor o izvođenju  radova,</w:t>
            </w:r>
          </w:p>
          <w:p w:rsidRDefault="006A484D" w:rsidP="006A484D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130D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17.849,75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Okončana situacija</w:t>
            </w:r>
            <w:r w:rsidR="006A484D">
              <w:rPr>
                <w:rFonts w:hAnsi="Times New Roman" w:ascii="Times New Roman"/>
                <w:sz w:val="20"/>
                <w:szCs w:val="20"/>
              </w:rPr>
              <w:t>, Ugovor o izvođenju  radova,</w:t>
            </w:r>
          </w:p>
          <w:p w:rsidRDefault="00345C61" w:rsidP="00E21A8E" w:rsidR="00345C6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DF076C" w:rsidP="00E21A8E" w:rsidR="00DF076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45C61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CARPRICORNO</w:t>
            </w:r>
            <w:r w:rsidR="005E1D9E" w:rsidRPr="00402B9C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09517317411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E1D9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Hercegovačka 57a, 21000 Split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E1D9E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1.429,15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361FE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345C61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345C61" w:rsidP="00E21A8E" w:rsidR="00345C6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409C4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1.429,15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0361FE" w:rsidP="000361FE" w:rsidR="000361F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Otvorene stavke, </w:t>
            </w:r>
          </w:p>
          <w:p w:rsidRDefault="00345C61" w:rsidP="00345C61" w:rsid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Konto kartica, Obračun </w:t>
            </w:r>
            <w:r w:rsidR="000361FE" w:rsidRPr="00402B9C">
              <w:rPr>
                <w:rFonts w:hAnsi="Times New Roman" w:ascii="Times New Roman"/>
                <w:sz w:val="20"/>
                <w:szCs w:val="20"/>
              </w:rPr>
              <w:t>kamata</w:t>
            </w:r>
          </w:p>
          <w:p w:rsidRDefault="006A484D" w:rsidP="00345C61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2B3770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2B37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CITY STUDIO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B37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SI97006211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B37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Zemljemerska ulica 12, 1000 Ljubljana,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B3770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470.054,02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B3770" w:rsidP="00345C61" w:rsidR="00345C6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izradi projektne dokumentacije</w:t>
            </w:r>
            <w:r w:rsidR="00A53F85" w:rsidRPr="00402B9C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A53F85" w:rsidP="00345C61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 Obračuni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550C7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470.054,02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A53F85" w:rsidP="00DD00E2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izradi projektne dokumentacije, Računi, Obračuni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32.</w:t>
            </w:r>
          </w:p>
          <w:p w:rsidRDefault="00444E0B" w:rsidP="00E21A8E" w:rsidR="00444E0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MINISTARSTVO POLJOPRIVREDE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76767369197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78</w:t>
            </w:r>
            <w:r w:rsidR="000361FE" w:rsidRPr="00402B9C">
              <w:rPr>
                <w:rFonts w:hAnsi="Times New Roman" w:ascii="Times New Roman"/>
                <w:sz w:val="20"/>
                <w:szCs w:val="20"/>
              </w:rPr>
              <w:t>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32.191,42 kn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361FE" w:rsidP="00B86433" w:rsidR="00F949E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Naknada za O</w:t>
            </w:r>
            <w:r w:rsidR="00B86433" w:rsidRPr="00402B9C">
              <w:rPr>
                <w:rFonts w:hAnsi="Times New Roman" w:ascii="Times New Roman"/>
                <w:sz w:val="20"/>
                <w:szCs w:val="20"/>
              </w:rPr>
              <w:t xml:space="preserve">pćekorisne funkcije šuma, Izvadak iz poslovnih knjiga, </w:t>
            </w:r>
          </w:p>
          <w:p w:rsidRDefault="00F949EA" w:rsidP="00B86433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="00B86433" w:rsidRPr="00402B9C">
              <w:rPr>
                <w:rFonts w:hAnsi="Times New Roman" w:ascii="Times New Roman"/>
                <w:sz w:val="20"/>
                <w:szCs w:val="20"/>
              </w:rPr>
              <w:t>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E3704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32.191,42 kn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A53F85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  <w:r w:rsidR="00B86433" w:rsidRPr="00402B9C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SAMOBORKA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53149109818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Zagrebačka 32a, 10430 Samobor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55416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48</w:t>
            </w:r>
            <w:r w:rsidR="00444E0B"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692,36</w:t>
            </w:r>
            <w:r w:rsidR="00444E0B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444E0B" w:rsidP="00D1125A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</w:t>
            </w:r>
            <w:r w:rsidR="00255416"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="00D1125A" w:rsidRPr="00402B9C">
              <w:rPr>
                <w:rFonts w:hAnsi="Times New Roman" w:ascii="Times New Roman"/>
                <w:sz w:val="20"/>
                <w:szCs w:val="20"/>
              </w:rPr>
              <w:t>, izvadak iz poslovnih knjiga, 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55416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48.692,36 </w:t>
            </w:r>
            <w:r w:rsidR="001610C5" w:rsidRPr="00402B9C">
              <w:rPr>
                <w:rFonts w:hAnsi="Times New Roman" w:asci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1125A" w:rsidP="00255416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  <w:r w:rsidR="00255416" w:rsidRPr="00402B9C">
              <w:rPr>
                <w:rFonts w:hAnsi="Times New Roman" w:ascii="Times New Roman"/>
                <w:sz w:val="20"/>
                <w:szCs w:val="20"/>
              </w:rPr>
              <w:t xml:space="preserve">Izvod </w:t>
            </w:r>
            <w:r w:rsidR="00444E0B" w:rsidRPr="00402B9C">
              <w:rPr>
                <w:rFonts w:hAnsi="Times New Roman" w:ascii="Times New Roman"/>
                <w:sz w:val="20"/>
                <w:szCs w:val="20"/>
              </w:rPr>
              <w:t>iz poslovnih knjiga</w:t>
            </w:r>
            <w:r w:rsidR="00255416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55416" w:rsidP="00255416" w:rsidR="0025541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34.</w:t>
            </w:r>
          </w:p>
          <w:p w:rsidRDefault="00912471" w:rsidP="00E21A8E" w:rsidR="00912471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KVEDER d.o.o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444E0B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SI73392162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444E0B" w:rsidP="00E21A8E" w:rsid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Zadobrova 135, 3211 Škofja Vas,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  <w:p w:rsidRDefault="006A484D" w:rsidP="00E21A8E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444E0B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120.145,05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D1125A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Ugovor o građenju, </w:t>
            </w:r>
            <w:r w:rsidR="00444E0B" w:rsidRPr="00402B9C">
              <w:rPr>
                <w:rFonts w:hAnsi="Times New Roman" w:ascii="Times New Roman"/>
                <w:sz w:val="20"/>
                <w:szCs w:val="20"/>
              </w:rPr>
              <w:t>Računi, Obračuni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610C5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120.145,05</w:t>
            </w:r>
            <w:r w:rsidRPr="00402B9C">
              <w:rPr>
                <w:rFonts w:hAnsi="Times New Roman" w:asci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1125A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građenju,</w:t>
            </w:r>
            <w:r w:rsidR="002B52A9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444E0B" w:rsidRPr="00402B9C">
              <w:rPr>
                <w:rFonts w:hAnsi="Times New Roman" w:ascii="Times New Roman"/>
                <w:sz w:val="20"/>
                <w:szCs w:val="20"/>
              </w:rPr>
              <w:t>Računi, Obračuni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D1970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12471" w:rsidP="00E21A8E" w:rsidR="005D197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70242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EC</w:t>
            </w:r>
            <w:r w:rsidR="00FD1C34" w:rsidRPr="00402B9C">
              <w:rPr>
                <w:rFonts w:hAnsi="Times New Roman" w:ascii="Times New Roman"/>
                <w:sz w:val="20"/>
                <w:szCs w:val="20"/>
              </w:rPr>
              <w:t>OBETON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D1C34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SI70904120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D1C34" w:rsidP="00E21A8E" w:rsid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Latkova vas 81c, 3312 Prebold,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  <w:p w:rsidRDefault="006A484D" w:rsidP="00E21A8E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FD1C34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46.743,71 </w:t>
            </w:r>
            <w:r w:rsidR="00370242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FD1C34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  <w:p w:rsidRDefault="00370242" w:rsidP="00E21A8E" w:rsidR="0037024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70242" w:rsidP="00A40BC0" w:rsidR="005D197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46.743,71 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352B6" w:rsidP="00D352B6" w:rsidR="00D352B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  <w:p w:rsidRDefault="005D1970" w:rsidP="00D352B6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970" w:rsidP="00370242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970" w:rsidP="00E21A8E" w:rsidR="005D197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E5378C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5378C" w:rsidP="00E21A8E" w:rsidR="00E5378C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36.</w:t>
            </w:r>
          </w:p>
          <w:p w:rsidRDefault="00E5378C" w:rsidP="00E5378C" w:rsidR="00E5378C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B34035" w:rsidP="00E21A8E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ZAJEP EPITO KORLATOLT FELELOSSEGU TARSASAG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5378C" w:rsidP="00E21A8E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HU14886791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5378C" w:rsidP="00E21A8E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Bajza utca 54, 1062 Budimpešta, </w:t>
            </w:r>
            <w:r w:rsidR="00CC2F3B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Mađarska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AE3560" w:rsidP="00FB0335" w:rsidR="00FB0335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</w:t>
            </w:r>
            <w:r w:rsidR="00A94379" w:rsidRPr="00402B9C">
              <w:rPr>
                <w:rFonts w:hAnsi="Times New Roman" w:ascii="Times New Roman"/>
                <w:sz w:val="20"/>
                <w:szCs w:val="20"/>
              </w:rPr>
              <w:t>5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5.465,93   </w:t>
            </w:r>
          </w:p>
          <w:p w:rsidRDefault="00E5378C" w:rsidP="00AE3560" w:rsidR="00E5378C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AE3560" w:rsidP="00B34035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Narudžb</w:t>
            </w:r>
            <w:r w:rsidR="00B34035" w:rsidRPr="00402B9C">
              <w:rPr>
                <w:rFonts w:hAnsi="Times New Roman" w:ascii="Times New Roman"/>
                <w:sz w:val="20"/>
                <w:szCs w:val="20"/>
              </w:rPr>
              <w:t>enica,</w:t>
            </w:r>
          </w:p>
          <w:p w:rsidRDefault="00B34035" w:rsidP="00B34035" w:rsidR="00B3403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E3560" w:rsidP="00D352B6" w:rsidR="00D352B6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239.</w:t>
            </w:r>
            <w:r w:rsidR="00A94379" w:rsidRPr="00402B9C">
              <w:rPr>
                <w:rFonts w:hAnsi="Times New Roman" w:ascii="Times New Roman"/>
                <w:sz w:val="20"/>
                <w:szCs w:val="20"/>
              </w:rPr>
              <w:t>662,37</w:t>
            </w:r>
            <w:r w:rsidR="00FB033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E5378C" w:rsidP="00D352B6" w:rsidR="00E5378C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2E52FC" w:rsidP="00E21A8E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  <w:p w:rsidRDefault="002E52FC" w:rsidP="00E21A8E" w:rsidR="002E52F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D352B6" w:rsidP="000105AE" w:rsidR="00A9437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15.80</w:t>
            </w:r>
            <w:r w:rsidR="00A94379" w:rsidRPr="00402B9C">
              <w:rPr>
                <w:rFonts w:hAnsi="Times New Roman" w:ascii="Times New Roman"/>
                <w:sz w:val="20"/>
                <w:szCs w:val="20"/>
              </w:rPr>
              <w:t>3,56</w:t>
            </w:r>
            <w:r w:rsidR="00FB033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D352B6" w:rsidP="00E21A8E" w:rsidR="00D352B6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E5378C" w:rsidP="00E21A8E" w:rsidR="00E5378C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E3560" w:rsidP="00B34035" w:rsidR="00E5378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Dio računa EXP-022/2017 </w:t>
            </w:r>
            <w:r w:rsidR="00FB0335" w:rsidRPr="00402B9C">
              <w:rPr>
                <w:rFonts w:hAnsi="Times New Roman" w:ascii="Times New Roman"/>
                <w:sz w:val="20"/>
                <w:szCs w:val="20"/>
              </w:rPr>
              <w:t>plaćen po Ugovoru o cesiji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od 11.09.2015.</w:t>
            </w:r>
            <w:r w:rsidR="00B34035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5378C" w:rsidP="00E21A8E" w:rsidR="00E5378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trHeight w:val="1982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37.</w:t>
            </w:r>
          </w:p>
          <w:p w:rsidRDefault="0021502F" w:rsidP="00063ED8" w:rsidR="0021502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063ED8" w:rsidP="002E52FC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BMD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79273112873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Dobrodolska 13a, 10360 Sesvete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63ED8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5.112,10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iz poslovnih knjiga</w:t>
            </w:r>
            <w:r w:rsidR="008F21E6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F21E6" w:rsidP="00783D79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Pričuva za poslovn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prostor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u zgradi Trpinjska 3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Zagreb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567A9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5.112,10 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iz poslovnih knjiga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783D79" w:rsidP="00063ED8" w:rsidR="00783D7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Pričuva za poslovne prostore u zgradi Trpinjska 3 u  Zagrebu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C08FF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38. </w:t>
            </w:r>
          </w:p>
          <w:p w:rsidRDefault="004A66F1" w:rsidP="00063ED8" w:rsidR="004A66F1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C08F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HP-HRVATSKA POŠTA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C08F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8731181</w:t>
            </w:r>
            <w:r w:rsidR="00D616CB" w:rsidRPr="00402B9C">
              <w:rPr>
                <w:rFonts w:hAnsi="Times New Roman" w:ascii="Times New Roman"/>
                <w:sz w:val="20"/>
                <w:szCs w:val="20"/>
              </w:rPr>
              <w:t>0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356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C08F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Jurišićeva</w:t>
            </w:r>
            <w:r w:rsidR="002E14D9" w:rsidRPr="00402B9C">
              <w:rPr>
                <w:rFonts w:hAnsi="Times New Roman" w:ascii="Times New Roman"/>
                <w:sz w:val="20"/>
                <w:szCs w:val="20"/>
              </w:rPr>
              <w:t xml:space="preserve"> 1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3,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4A66F1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8.557,87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D616CB" w:rsidP="00D616CB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 broj DP-2-6112/12,</w:t>
            </w:r>
          </w:p>
          <w:p w:rsidRDefault="00D616CB" w:rsidP="00D616CB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D616CB" w:rsidP="00D616CB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B7CEC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8.557,87 </w:t>
            </w:r>
            <w:r w:rsidRPr="00402B9C">
              <w:rPr>
                <w:rFonts w:hAnsi="Times New Roman" w:asci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616CB" w:rsidP="00063ED8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 broj DP-2-6112/12,</w:t>
            </w:r>
          </w:p>
          <w:p w:rsidRDefault="00DB7BE2" w:rsidP="00063ED8" w:rsidR="00BA4A2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D616CB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</w:t>
            </w:r>
            <w:r w:rsidR="00DB7BE2" w:rsidRPr="00402B9C">
              <w:rPr>
                <w:rFonts w:hAnsi="Times New Roman" w:ascii="Times New Roman"/>
                <w:sz w:val="20"/>
                <w:szCs w:val="20"/>
              </w:rPr>
              <w:t xml:space="preserve">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B45B99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39.</w:t>
            </w:r>
          </w:p>
          <w:p w:rsidRDefault="00B45B99" w:rsidP="00063ED8" w:rsidR="00B45B99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74350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DUBAC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74350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01376541497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74350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Vukovarska 17, 20000 Dubrovnik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74350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4.481,26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D616CB" w:rsidP="00D616CB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F21E6" w:rsidP="00D616CB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92E91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4.481,26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616CB" w:rsidP="00063ED8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F21E6" w:rsidP="00EF2839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  <w:p w:rsidRDefault="00EF2839" w:rsidP="00EF2839" w:rsidR="00EF28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DB0599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40.</w:t>
            </w:r>
          </w:p>
          <w:p w:rsidRDefault="00992E91" w:rsidP="00063ED8" w:rsidR="00992E91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DB0599" w:rsidP="00DB0599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B0599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DB0599" w:rsidP="00063ED8" w:rsidR="006A484D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</w:t>
            </w:r>
            <w:r w:rsidR="00106D83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37, </w:t>
            </w:r>
          </w:p>
          <w:p w:rsidRDefault="00DB0599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DB0599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9.818,32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DB0599" w:rsidP="00EF2839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opskrbi elektr</w:t>
            </w:r>
            <w:r w:rsidR="00D616CB" w:rsidRPr="00402B9C">
              <w:rPr>
                <w:rFonts w:hAnsi="Times New Roman" w:ascii="Times New Roman"/>
                <w:sz w:val="20"/>
                <w:szCs w:val="20"/>
              </w:rPr>
              <w:t>ičnom</w:t>
            </w:r>
            <w:r w:rsidR="006A484D">
              <w:rPr>
                <w:rFonts w:hAnsi="Times New Roman" w:ascii="Times New Roman"/>
                <w:sz w:val="20"/>
                <w:szCs w:val="20"/>
              </w:rPr>
              <w:t xml:space="preserve"> energijom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92E91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9.818,32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41699A" w:rsidP="00D616CB" w:rsidR="00D616C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</w:t>
            </w:r>
            <w:r w:rsidR="00DB0599" w:rsidRPr="00402B9C">
              <w:rPr>
                <w:rFonts w:hAnsi="Times New Roman" w:ascii="Times New Roman"/>
                <w:sz w:val="20"/>
                <w:szCs w:val="20"/>
              </w:rPr>
              <w:t>ačuni</w:t>
            </w:r>
            <w:r w:rsidR="00D616CB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D616CB" w:rsidP="00D616CB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  <w:r w:rsidR="00DB0599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92E91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41.</w:t>
            </w:r>
          </w:p>
          <w:p w:rsidRDefault="002C5CC3" w:rsidP="00063ED8" w:rsidR="002C5CC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92E91" w:rsidP="00063ED8" w:rsidR="00EF283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HRVATSKA RADIO TELEVIZIJA</w:t>
            </w:r>
            <w:r w:rsidR="00334DDB" w:rsidRPr="00402B9C">
              <w:rPr>
                <w:rFonts w:hAnsi="Times New Roman" w:ascii="Times New Roman"/>
                <w:sz w:val="20"/>
                <w:szCs w:val="20"/>
              </w:rPr>
              <w:t>, zastupan po Odvjetničkom društvu Hanžeković &amp; Partneri iz Zagreba, Radnička cest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a 22</w:t>
            </w:r>
          </w:p>
          <w:p w:rsidRDefault="006A484D" w:rsidP="00063ED8" w:rsidR="006A484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92E91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92E91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Prisavlje 3,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92E91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1.936,0</w:t>
            </w:r>
            <w:r w:rsidR="008B1605" w:rsidRPr="00402B9C">
              <w:rPr>
                <w:rFonts w:hAnsi="Times New Roman" w:ascii="Times New Roman"/>
                <w:sz w:val="20"/>
                <w:szCs w:val="20"/>
              </w:rPr>
              <w:t>4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F21E6" w:rsidP="002C5CC3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Pristojba za prijamnik,</w:t>
            </w:r>
          </w:p>
          <w:p w:rsidRDefault="008F21E6" w:rsidP="002C5CC3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C5CC3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1.936,04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F21E6" w:rsidP="008F21E6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Pristojba za prijamnik,</w:t>
            </w:r>
          </w:p>
          <w:p w:rsidRDefault="008F21E6" w:rsidP="008F21E6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PGM RAGUSA d.d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68907889567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Vukovarska 17, 20000 Dubrovnik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307BBC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3.330,00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07BBC" w:rsidP="008F21E6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07BBC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3.330,00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F21E6" w:rsidP="00063ED8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Račun,</w:t>
            </w:r>
          </w:p>
          <w:p w:rsidRDefault="008F21E6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HRVATSKE AUTOCESTE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57500462912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07BBC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Širolina 4,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E3CDC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209.643,33</w:t>
            </w:r>
            <w:r w:rsidR="00307BBC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8F21E6" w:rsidP="008F21E6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Ugovor,</w:t>
            </w:r>
          </w:p>
          <w:p w:rsidRDefault="008F21E6" w:rsidP="008F21E6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8F21E6" w:rsidP="008F21E6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8F21E6" w:rsidP="008F21E6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EE3CDC" w:rsidP="00063ED8" w:rsidR="00EE3CD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E3CDC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209.643,33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8F21E6" w:rsidP="00EE3CDC" w:rsidR="00EE3CD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Ugovor,</w:t>
            </w:r>
          </w:p>
          <w:p w:rsidRDefault="008F21E6" w:rsidP="00EE3CDC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EE3CDC" w:rsidP="00EE3CDC" w:rsidR="00001EF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  <w:r w:rsidR="008F21E6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F21E6" w:rsidP="00EE3CDC" w:rsidR="008F21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063ED8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001EF0" w:rsidP="00063ED8" w:rsidR="00063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44.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74A37" w:rsidP="009E6EDE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KREDITNA BANKA ZAGREB</w:t>
            </w:r>
            <w:r w:rsidR="00001EF0" w:rsidRPr="00402B9C"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 zastupan po Odvjetnčkom društvu Grgić &amp; Partneri iz Zagreba,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Ulica grada Vukovara 282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025B0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25B0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74, 10000</w:t>
            </w:r>
          </w:p>
          <w:p w:rsidRDefault="00025B0F" w:rsidP="00063ED8" w:rsidR="00025B0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25B0F" w:rsidP="00A40BC0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70.917.191,99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424B5F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A)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Ugovor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o dugoročnom kreditu broj 6223000232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 Dodatak I. ugovoru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424B5F" w:rsidP="00063ED8" w:rsidR="00025B0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B)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Ugovor o okvirnoj liniji br. 3230002466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Dodaci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ugovoru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I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–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III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424B5F" w:rsidP="00025B0F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C)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Ugovor o dugoročnom kreditu broj 6236000039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Dodaci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ugovoru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I – III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 </w:t>
            </w:r>
          </w:p>
          <w:p w:rsidRDefault="00424B5F" w:rsidP="00025B0F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D)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Ugovor o kratkoročnom kreditu broj 6123000303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Dodaci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ugovoru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I – III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E) </w:t>
            </w:r>
            <w:r w:rsidR="00025B0F" w:rsidRPr="00402B9C">
              <w:rPr>
                <w:rFonts w:hAnsi="Times New Roman" w:ascii="Times New Roman"/>
                <w:sz w:val="20"/>
                <w:szCs w:val="20"/>
              </w:rPr>
              <w:t>Ugovor o izdavanju kontragarancije br. 8136000049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Dodaci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ugovoru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I – III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F) 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>Ugovor o izdavanju kontragarancije br. 8136000057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 Dodatak 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ugovoru I,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424B5F" w:rsidP="00377C45" w:rsidR="00377C4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G) 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>Ugovor o dugoročnom kreditu 6236000014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i</w:t>
            </w:r>
          </w:p>
          <w:p w:rsidRDefault="00377C45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Dodatak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 xml:space="preserve"> ugovoru I,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H) 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>Ugovor o otv</w:t>
            </w:r>
            <w:r w:rsidR="00783D79" w:rsidRPr="00402B9C">
              <w:rPr>
                <w:rFonts w:hAnsi="Times New Roman" w:ascii="Times New Roman"/>
                <w:sz w:val="20"/>
                <w:szCs w:val="20"/>
              </w:rPr>
              <w:t>aranju i vođenju transakcijskog računa,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I) </w:t>
            </w:r>
            <w:r w:rsidR="00377C45" w:rsidRPr="00402B9C">
              <w:rPr>
                <w:rFonts w:hAnsi="Times New Roman" w:ascii="Times New Roman"/>
                <w:sz w:val="20"/>
                <w:szCs w:val="20"/>
              </w:rPr>
              <w:t>Rješenje Općinskog suda u Osijeku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 posl.br. Ovr-1902/2017;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J)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>Rješenje Općinskog suda u Velikoj Gorici posl.br. Ovr-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1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184/16;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Rješenje Općinskog građanskog suda u Zagrebu posl. br. Ovr-2557/16,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Rješenje Općinskog suda u Rijeci posl. br. Ovr-4793/16;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M)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>Rje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š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>enje Općinskog suda u Osijeku posl. br. Ovr-2407/16,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Rješenje Općinskog suda Novi Zagreb posl. br. Ovr-2557/2016;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 xml:space="preserve">Rješenje o ovrsi Općinski sud u Osijeku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posl.br. Ovr-2407/16;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P) </w:t>
            </w:r>
            <w:r w:rsidR="00A75788" w:rsidRPr="00402B9C">
              <w:rPr>
                <w:rFonts w:hAnsi="Times New Roman" w:ascii="Times New Roman"/>
                <w:sz w:val="20"/>
                <w:szCs w:val="20"/>
              </w:rPr>
              <w:t>Rješenje o ovrsi Općinski sud u Rijeci posl. br. Ovr-4793/16</w:t>
            </w:r>
            <w:r w:rsidR="00F229DD" w:rsidRPr="00402B9C">
              <w:rPr>
                <w:rFonts w:hAnsi="Times New Roman" w:ascii="Times New Roman"/>
                <w:sz w:val="20"/>
                <w:szCs w:val="20"/>
              </w:rPr>
              <w:t xml:space="preserve">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Q) </w:t>
            </w:r>
            <w:r w:rsidR="00F229DD" w:rsidRPr="00402B9C">
              <w:rPr>
                <w:rFonts w:hAnsi="Times New Roman" w:ascii="Times New Roman"/>
                <w:sz w:val="20"/>
                <w:szCs w:val="20"/>
              </w:rPr>
              <w:t xml:space="preserve">Općinski sud u Novom Zagrebu posl. br. Ovr-2557/16; </w:t>
            </w:r>
          </w:p>
          <w:p w:rsidRDefault="00424B5F" w:rsidP="00377C45" w:rsidR="00424B5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R) </w:t>
            </w:r>
            <w:r w:rsidR="00F229DD" w:rsidRPr="00402B9C">
              <w:rPr>
                <w:rFonts w:hAnsi="Times New Roman" w:ascii="Times New Roman"/>
                <w:sz w:val="20"/>
                <w:szCs w:val="20"/>
              </w:rPr>
              <w:t xml:space="preserve">Općinski sud u Osijeku posl. br. Ovr-1902/2017; </w:t>
            </w:r>
          </w:p>
          <w:p w:rsidRDefault="00424B5F" w:rsidP="00377C45" w:rsidR="00377C4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S) </w:t>
            </w:r>
            <w:r w:rsidR="00F229DD" w:rsidRPr="00402B9C">
              <w:rPr>
                <w:rFonts w:hAnsi="Times New Roman" w:ascii="Times New Roman"/>
                <w:sz w:val="20"/>
                <w:szCs w:val="20"/>
              </w:rPr>
              <w:t>Općinski sud u Velikoj Gorici posl. br. Ovr-1184/16</w:t>
            </w:r>
          </w:p>
          <w:p w:rsidRDefault="00025B0F" w:rsidP="00063ED8" w:rsidR="00025B0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F75DA" w:rsidP="00AF75DA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70.917.191,99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A) Ugovor  o dugoročnom kreditu broj 6223000232 i Dodatak I. ugovoru,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B) Ugovor o okvirnoj liniji br. 3230002466 i Dodaci  ugovoru I – III,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C) Ugovor o dugoročnom kreditu broj 6236000039 i Dodaci ugovoru I – III, 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D) Ugovor o kratkoročnom kreditu broj 6123000303 i Dodaci ugovoru I – III,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E) Ugovor o izdavanju kontragarancije br. 8136000049 i Dodaci ugovoru I –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III, 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F) Ugovor o izdavanju kontragarancije br. 8136000057 i Dodatak ugovoru I,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G) Ugovor o dugoročnom kreditu 6236000014 i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Dodatak ugovoru I,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H) Ugovor o otvaranju i vođenju transakcijskog računa,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I) Rješenje Općinskog suda u Osijeku posl.br. Ovr-1902/2017; 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J) Rješenje Općinskog suda u Velikoj Gorici posl.br. Ovr-1184/16;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K) Rješenje Općinskog građanskog suda u Zagrebu posl. br. Ovr-2557/16,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L) Rješenje Općinskog suda u Rijeci posl. br. Ovr-4793/16;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M) Rješenje Općinskog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suda u Osijeku posl. br. Ovr-2407/16,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N) Rješenje Općinskog suda Novi Zagreb posl. br. Ovr-2557/2016;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O) Rješenje o ovrsi Općinski sud u Osijeku posl.br. Ovr-2407/16;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P) Rješenje o ovrsi Općinski sud u Rijeci posl. br. Ovr-4793/16;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Q) Općinski sud u Novom Zagrebu posl. br. Ovr-2557/16; </w:t>
            </w:r>
          </w:p>
          <w:p w:rsidRDefault="00AF75DA" w:rsidP="00AF75DA" w:rsidR="00AF75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R) Općinski sud u Osijeku posl. br. Ovr-1902/2017; </w:t>
            </w:r>
          </w:p>
          <w:p w:rsidRDefault="00AF75DA" w:rsidP="009E6EDE" w:rsidR="00674A37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S) Općinski sud u Velikoj Gorici posl. br. Ovr-84/16</w:t>
            </w:r>
          </w:p>
          <w:p w:rsidRDefault="00106D83" w:rsidP="009E6EDE" w:rsidR="00106D8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63ED8" w:rsidP="00063ED8" w:rsidR="00063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853D8" w:rsidP="00674A37" w:rsidR="008362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Zadužnica OV-434/13</w:t>
            </w:r>
            <w:r w:rsidR="00FB0A1B" w:rsidRPr="00402B9C">
              <w:rPr>
                <w:rFonts w:hAnsi="Times New Roman" w:ascii="Times New Roman"/>
                <w:sz w:val="20"/>
                <w:szCs w:val="20"/>
              </w:rPr>
              <w:t xml:space="preserve"> u iznosu od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20.000.000,00 kn;</w:t>
            </w:r>
          </w:p>
          <w:p w:rsidRDefault="00F853D8" w:rsidP="00674A37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Općinskog suda u Velikoj Gorici posl. br. Ovr-1184/16;</w:t>
            </w:r>
          </w:p>
          <w:p w:rsidRDefault="00F853D8" w:rsidP="00674A37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Općinskog suda u Osijeku posl. br. Ovr-1902/2017;</w:t>
            </w:r>
          </w:p>
          <w:p w:rsidRDefault="00F853D8" w:rsidP="00674A37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Općinskog građanskog suda uZagrebu posl. broj Ovr-2557/16;</w:t>
            </w:r>
          </w:p>
          <w:p w:rsidRDefault="00F853D8" w:rsidP="00674A37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Općinskog suda u Rijeci posl. broj Ovr-4793/16;</w:t>
            </w:r>
          </w:p>
          <w:p w:rsidRDefault="00F853D8" w:rsidP="00F853D8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Općinskog suda u Osijeku posl. br. Ovr-2407/16;</w:t>
            </w:r>
          </w:p>
          <w:p w:rsidRDefault="00F853D8" w:rsidP="00F853D8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Rješenje Općinskog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suda Novi Zagreb posl. br. Ovr-2557/2016; Rješenje o ovrsi Općinski sud u Osi</w:t>
            </w:r>
            <w:r w:rsidR="00C13FB7" w:rsidRPr="00402B9C">
              <w:rPr>
                <w:rFonts w:hAnsi="Times New Roman" w:ascii="Times New Roman"/>
                <w:sz w:val="20"/>
                <w:szCs w:val="20"/>
              </w:rPr>
              <w:t>j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eku posl. broj Ovr-2407/16;</w:t>
            </w:r>
          </w:p>
          <w:p w:rsidRDefault="00F853D8" w:rsidP="00F853D8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ovrsi Općinski sud u Rijeci posl. broj Ovr-4793/16;</w:t>
            </w:r>
          </w:p>
          <w:p w:rsidRDefault="00F853D8" w:rsidP="00F853D8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Općinski sud u Novom Zagrebu posl. broj Ovr-2557/16;</w:t>
            </w:r>
          </w:p>
          <w:p w:rsidRDefault="00F853D8" w:rsidP="00F853D8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Općinski sud u Osijeku (prije Novi Zagreb) posl. broj. Ovr-1902/2017</w:t>
            </w:r>
          </w:p>
          <w:p w:rsidRDefault="00F853D8" w:rsidP="00AF75DA" w:rsidR="00F853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Rješenje o ovrsi Općinski sud u Rijei posl. broj Ovr-4793/16 </w:t>
            </w:r>
          </w:p>
        </w:tc>
      </w:tr>
      <w:tr w:rsidTr="006F3B49" w:rsidR="005224D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224DA" w:rsidP="005224DA" w:rsidR="005224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721B21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ZAGREBAČKI HOLDING </w:t>
            </w:r>
            <w:r w:rsidR="005224DA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41,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224DA" w:rsidP="00A40BC0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18.110,90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224DA" w:rsidP="005224DA" w:rsidR="006F3B4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6F3B49" w:rsidP="006F3B49" w:rsidR="006F3B4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</w:t>
            </w:r>
            <w:r w:rsidR="005224DA" w:rsidRPr="00402B9C">
              <w:rPr>
                <w:rFonts w:hAnsi="Times New Roman" w:ascii="Times New Roman"/>
                <w:sz w:val="20"/>
                <w:szCs w:val="20"/>
              </w:rPr>
              <w:t xml:space="preserve"> otvorenih stavaka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6F3B49" w:rsidP="006F3B49" w:rsidR="006F3B4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D1120" w:rsidP="00A40BC0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15.323,12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B113F3" w:rsidP="005224DA" w:rsidR="00B113F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6F3B49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</w:t>
            </w:r>
            <w:r w:rsidR="00B113F3" w:rsidRPr="00402B9C">
              <w:rPr>
                <w:rFonts w:hAnsi="Times New Roman" w:ascii="Times New Roman"/>
                <w:sz w:val="20"/>
                <w:szCs w:val="20"/>
              </w:rPr>
              <w:t xml:space="preserve"> kamata,</w:t>
            </w:r>
          </w:p>
          <w:p w:rsidRDefault="006F3B49" w:rsidP="00B113F3" w:rsidR="00B113F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D1120" w:rsidP="00A40BC0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2.787,78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50256" w:rsidP="009E6EDE" w:rsidR="003A202B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Osporavaju se r</w:t>
            </w:r>
            <w:r w:rsidR="006F3B49" w:rsidRPr="00402B9C">
              <w:rPr>
                <w:rFonts w:hAnsi="Times New Roman" w:ascii="Times New Roman"/>
                <w:sz w:val="20"/>
                <w:szCs w:val="20"/>
              </w:rPr>
              <w:t xml:space="preserve">ačuni </w:t>
            </w:r>
            <w:r w:rsidR="00FB0A1B" w:rsidRPr="00402B9C">
              <w:rPr>
                <w:rFonts w:hAnsi="Times New Roman" w:ascii="Times New Roman"/>
                <w:sz w:val="20"/>
                <w:szCs w:val="20"/>
              </w:rPr>
              <w:t>koji se odnose na stan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5D1120" w:rsidRPr="00402B9C">
              <w:rPr>
                <w:rFonts w:hAnsi="Times New Roman" w:ascii="Times New Roman"/>
                <w:sz w:val="20"/>
                <w:szCs w:val="20"/>
              </w:rPr>
              <w:t>u Amruševoj</w:t>
            </w:r>
            <w:r w:rsidR="00FB0A1B" w:rsidRPr="00402B9C">
              <w:rPr>
                <w:rFonts w:hAnsi="Times New Roman" w:ascii="Times New Roman"/>
                <w:sz w:val="20"/>
                <w:szCs w:val="20"/>
              </w:rPr>
              <w:t xml:space="preserve"> ulici jer je isti</w:t>
            </w:r>
            <w:r w:rsidR="005D1120" w:rsidRPr="00402B9C">
              <w:rPr>
                <w:rFonts w:hAnsi="Times New Roman" w:ascii="Times New Roman"/>
                <w:sz w:val="20"/>
                <w:szCs w:val="20"/>
              </w:rPr>
              <w:t xml:space="preserve"> prodan </w:t>
            </w:r>
          </w:p>
          <w:p w:rsidRDefault="00106D83" w:rsidP="009E6EDE" w:rsidR="00106D83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Zadužnica OV-1376/08 </w:t>
            </w:r>
          </w:p>
          <w:p w:rsidRDefault="005224DA" w:rsidP="005224DA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5224D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6A289F" w:rsidP="00063ED8" w:rsidR="005224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46.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A289F" w:rsidP="00063ED8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MACCAFERRI CENTRAL EUROPE S.R.O.</w:t>
            </w:r>
          </w:p>
          <w:p w:rsidRDefault="006A289F" w:rsidP="009E6EDE" w:rsidR="006A289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zastupan po Zajedničkom odvjetničkom uredu Marko Praljak &amp; Marin Svić iz Zagreba, Radnička 37b</w:t>
            </w:r>
            <w:r w:rsidR="00092D86" w:rsidRPr="00402B9C">
              <w:rPr>
                <w:rFonts w:hAnsi="Times New Roman" w:ascii="Times New Roman"/>
                <w:sz w:val="20"/>
                <w:szCs w:val="20"/>
              </w:rPr>
              <w:t xml:space="preserve"> -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Centar 2000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A289F" w:rsidP="00063ED8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21562742222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A289F" w:rsidP="00063ED8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Štverník 662, 90613 Brezová pod Bradlom, Slovačka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D040C1" w:rsidP="00A40BC0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153.296,60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F3B49" w:rsidP="006F3B49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</w:t>
            </w:r>
            <w:r w:rsidR="00D040C1" w:rsidRPr="00402B9C">
              <w:rPr>
                <w:rFonts w:hAnsi="Times New Roman" w:ascii="Times New Roman"/>
                <w:sz w:val="20"/>
                <w:szCs w:val="20"/>
              </w:rPr>
              <w:t>ačuni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EF2839" w:rsidP="006F3B49" w:rsidR="00EF28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040C1" w:rsidP="00A40BC0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153.296,60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D040C1" w:rsidP="00063ED8" w:rsidR="006F3B4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6F3B4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D040C1" w:rsidP="00063ED8" w:rsidR="00D040C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Izvod otvorenih stavaka, </w:t>
            </w:r>
          </w:p>
          <w:p w:rsidRDefault="006F3B49" w:rsidP="006F3B49" w:rsidR="00D040C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</w:t>
            </w:r>
            <w:r w:rsidR="00D040C1" w:rsidRPr="00402B9C">
              <w:rPr>
                <w:rFonts w:hAnsi="Times New Roman" w:ascii="Times New Roman"/>
                <w:sz w:val="20"/>
                <w:szCs w:val="20"/>
              </w:rPr>
              <w:t>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5224DA" w:rsidP="00063ED8" w:rsidR="005224D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224DA" w:rsidP="00550256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224DA" w:rsidP="00063ED8" w:rsidR="005224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47.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F3B49" w:rsidP="00AA69DF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ELEKTROSIGNAL</w:t>
            </w:r>
            <w:r w:rsidR="00AA69DF" w:rsidRPr="00402B9C">
              <w:rPr>
                <w:rFonts w:hAnsi="Times New Roman" w:ascii="Times New Roman"/>
                <w:sz w:val="20"/>
                <w:szCs w:val="20"/>
              </w:rPr>
              <w:t xml:space="preserve"> d.o.o.,  zastupan po Odvjetnčkom društvu Šunić i Partneri j.t.d. iz Zagreba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, Donje Svetice 99A</w:t>
            </w:r>
          </w:p>
          <w:p w:rsidRDefault="00F80E6E" w:rsidP="00AA69DF" w:rsidR="00F80E6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80E6E" w:rsidP="00AA69DF" w:rsidR="00F80E6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80E6E" w:rsidP="00AA69DF" w:rsidR="00F80E6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80E6E" w:rsidP="00AA69DF" w:rsidR="00F80E6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SI25460188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Lava 6a, 3000 Celje, </w:t>
            </w:r>
          </w:p>
          <w:p w:rsidRDefault="007D79DE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="00AA69DF"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AA69DF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93.753,26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AA69DF" w:rsidP="006F3B49" w:rsidR="006F3B4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 od 01.04.2014. g</w:t>
            </w:r>
            <w:r w:rsidR="006F3B49" w:rsidRPr="00402B9C">
              <w:rPr>
                <w:rFonts w:hAnsi="Times New Roman" w:ascii="Times New Roman"/>
                <w:sz w:val="20"/>
                <w:szCs w:val="20"/>
              </w:rPr>
              <w:t>odine,</w:t>
            </w:r>
          </w:p>
          <w:p w:rsidRDefault="00AA69DF" w:rsidP="00106D83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građenju br. 170/1</w:t>
            </w:r>
            <w:r w:rsidR="006F3B49" w:rsidRPr="00402B9C">
              <w:rPr>
                <w:rFonts w:hAnsi="Times New Roman" w:ascii="Times New Roman"/>
                <w:sz w:val="20"/>
                <w:szCs w:val="20"/>
              </w:rPr>
              <w:t xml:space="preserve">4-18-18/14-ESC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95847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93.753,26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</w:p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 od 01.04.2014. godine,</w:t>
            </w:r>
          </w:p>
          <w:p w:rsidRDefault="003A202B" w:rsidP="00106D83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građenju br. 170/14-18</w:t>
            </w:r>
            <w:r w:rsidR="00106D83">
              <w:rPr>
                <w:rFonts w:hAnsi="Times New Roman" w:ascii="Times New Roman"/>
                <w:sz w:val="20"/>
                <w:szCs w:val="20"/>
              </w:rPr>
              <w:t xml:space="preserve">-18/14-ESC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27130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48.</w:t>
            </w:r>
          </w:p>
          <w:p w:rsidRDefault="00E27130" w:rsidP="00063ED8" w:rsidR="00E2713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E27130" w:rsidP="00063ED8" w:rsidR="00E27130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27130" w:rsidP="003A202B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HEP-Operator d</w:t>
            </w:r>
            <w:r w:rsidR="003A202B" w:rsidRPr="00402B9C">
              <w:rPr>
                <w:rFonts w:hAnsi="Times New Roman" w:ascii="Times New Roman"/>
                <w:sz w:val="20"/>
                <w:szCs w:val="20"/>
              </w:rPr>
              <w:t xml:space="preserve">istribucijskog sustava d.o.o.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7130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A202B" w:rsidP="003A202B" w:rsidR="003A20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Ulica grada Vukovara 37, </w:t>
            </w:r>
          </w:p>
          <w:p w:rsidRDefault="003A202B" w:rsidP="003A202B" w:rsidR="00AA69DF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10000 Zagreb</w:t>
            </w:r>
          </w:p>
          <w:p w:rsidRDefault="00106D83" w:rsidP="003A202B" w:rsidR="00106D8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27130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1.260,85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E27130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3A202B" w:rsidRPr="00402B9C">
              <w:rPr>
                <w:rFonts w:hAnsi="Times New Roman" w:ascii="Times New Roman"/>
                <w:sz w:val="20"/>
                <w:szCs w:val="20"/>
              </w:rPr>
              <w:t xml:space="preserve"> za  HEP-ODS d.o.o. - Elektroprimorje Rijeka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27130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1.260,85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E27130" w:rsidP="00F80E6E" w:rsidR="00F80E6E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F80E6E" w:rsidP="00F80E6E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3F4137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49.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F4137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HŽ INFRASTRUKTURA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F4137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39901919995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F4137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Mihanovićeva 12,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3F4137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70.313,27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16F30" w:rsidP="00063ED8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Račun,</w:t>
            </w:r>
          </w:p>
          <w:p w:rsidRDefault="001B7238" w:rsidP="00063ED8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Narudžbenica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1B7238" w:rsidP="00063ED8" w:rsidR="001B723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za radove na sanaciji k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>lizišta,</w:t>
            </w:r>
          </w:p>
          <w:p w:rsidRDefault="001B7238" w:rsidP="001B7238" w:rsidR="001B723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I. 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>i II. Aneks Ugovoru,</w:t>
            </w:r>
          </w:p>
          <w:p w:rsidRDefault="001B7238" w:rsidP="001B7238" w:rsidR="001B723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16F30" w:rsidP="00916F30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Račun,</w:t>
            </w:r>
          </w:p>
          <w:p w:rsidRDefault="00916F30" w:rsidP="00916F30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Narudžbenica,</w:t>
            </w:r>
          </w:p>
          <w:p w:rsidRDefault="00916F30" w:rsidP="00916F30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za radove na sanaciji klizišta,</w:t>
            </w:r>
          </w:p>
          <w:p w:rsidRDefault="00916F30" w:rsidP="00916F30" w:rsidR="00916F3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I. i II. Aneks Ugovoru,</w:t>
            </w:r>
          </w:p>
          <w:p w:rsidRDefault="00916F30" w:rsidP="00916F30" w:rsidR="001B723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1B7238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70.313,27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1B7238" w:rsidP="00916F30" w:rsidR="00903F5B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 477/DIR/10 od 20.02.2017.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 xml:space="preserve"> godine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vraćen dobavljaču 01.03.2017.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kao neosnovan</w:t>
            </w:r>
            <w:r w:rsidR="002E3A50" w:rsidRPr="00402B9C">
              <w:rPr>
                <w:rFonts w:hAnsi="Times New Roman" w:ascii="Times New Roman"/>
                <w:sz w:val="20"/>
                <w:szCs w:val="20"/>
              </w:rPr>
              <w:t xml:space="preserve">  jer 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 xml:space="preserve">poslovi koje je izveo vjerovnik </w:t>
            </w:r>
            <w:r w:rsidR="002E3A50" w:rsidRPr="00402B9C">
              <w:rPr>
                <w:rFonts w:hAnsi="Times New Roman" w:ascii="Times New Roman"/>
                <w:sz w:val="20"/>
                <w:szCs w:val="20"/>
              </w:rPr>
              <w:t xml:space="preserve">nisu ugovoreni </w:t>
            </w:r>
            <w:r w:rsidR="006C0A75" w:rsidRPr="00402B9C">
              <w:rPr>
                <w:rFonts w:hAnsi="Times New Roman" w:ascii="Times New Roman"/>
                <w:sz w:val="20"/>
                <w:szCs w:val="20"/>
              </w:rPr>
              <w:t>nit</w:t>
            </w:r>
            <w:r w:rsidR="002E3A50" w:rsidRPr="00402B9C">
              <w:rPr>
                <w:rFonts w:hAnsi="Times New Roman" w:ascii="Times New Roman"/>
                <w:sz w:val="20"/>
                <w:szCs w:val="20"/>
              </w:rPr>
              <w:t>i naručeni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16F30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Zadužnice</w:t>
            </w: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A2864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50.</w:t>
            </w:r>
          </w:p>
          <w:p w:rsidRDefault="006A76DA" w:rsidP="00063ED8" w:rsidR="006A76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6A76DA" w:rsidP="00063ED8" w:rsidR="006A76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A2864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VOC 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>CELJE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A2864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5511941000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A2864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Lava 42, 3000 Celje,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A2864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2.218.713,67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C87953" w:rsidP="00C87953" w:rsidR="00C879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C87953" w:rsidP="00C87953" w:rsidR="00C879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Ispis otvorenih stavki, </w:t>
            </w:r>
          </w:p>
          <w:p w:rsidRDefault="00C87953" w:rsidP="00C87953" w:rsidR="00C879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Ugovor,</w:t>
            </w:r>
          </w:p>
          <w:p w:rsidRDefault="00C87953" w:rsidP="00C87953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 Okončana situacija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80C2C" w:rsidP="00A40BC0" w:rsidR="0036190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518.668,82</w:t>
            </w:r>
            <w:r w:rsidR="00361903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EA2864" w:rsidP="00063ED8" w:rsidR="00C879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Izvadak iz poslovnih knjiga; </w:t>
            </w:r>
          </w:p>
          <w:p w:rsidRDefault="00EA2864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Ispis otvorenih stavki, Ugovor, Računi, Okončana situacija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304A5" w:rsidP="00063ED8" w:rsidR="00D80C2C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1.700.044,85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304A5" w:rsidP="00297A64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C87953" w:rsidP="00063ED8" w:rsidR="009304A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1.105,20 eura</w:t>
            </w:r>
            <w:r w:rsidR="009304A5" w:rsidRPr="00402B9C">
              <w:rPr>
                <w:rFonts w:hAnsi="Times New Roman" w:ascii="Times New Roman"/>
                <w:sz w:val="20"/>
                <w:szCs w:val="20"/>
              </w:rPr>
              <w:t xml:space="preserve"> komp</w:t>
            </w:r>
            <w:r w:rsidR="00297A64" w:rsidRPr="00402B9C">
              <w:rPr>
                <w:rFonts w:hAnsi="Times New Roman" w:ascii="Times New Roman"/>
                <w:sz w:val="20"/>
                <w:szCs w:val="20"/>
              </w:rPr>
              <w:t>enzirano</w:t>
            </w:r>
            <w:r w:rsidR="009304A5" w:rsidRPr="00402B9C">
              <w:rPr>
                <w:rFonts w:hAnsi="Times New Roman" w:ascii="Times New Roman"/>
                <w:sz w:val="20"/>
                <w:szCs w:val="20"/>
              </w:rPr>
              <w:t xml:space="preserve"> 29.06.</w:t>
            </w:r>
            <w:r w:rsidR="00297A64" w:rsidRPr="00402B9C">
              <w:rPr>
                <w:rFonts w:hAnsi="Times New Roman" w:ascii="Times New Roman"/>
                <w:sz w:val="20"/>
                <w:szCs w:val="20"/>
              </w:rPr>
              <w:t>20</w:t>
            </w:r>
            <w:r w:rsidR="009304A5" w:rsidRPr="00402B9C">
              <w:rPr>
                <w:rFonts w:hAnsi="Times New Roman" w:ascii="Times New Roman"/>
                <w:sz w:val="20"/>
                <w:szCs w:val="20"/>
              </w:rPr>
              <w:t>17.</w:t>
            </w:r>
            <w:r w:rsidR="00916F30" w:rsidRPr="00402B9C">
              <w:rPr>
                <w:rFonts w:hAnsi="Times New Roman" w:ascii="Times New Roman"/>
                <w:sz w:val="20"/>
                <w:szCs w:val="20"/>
              </w:rPr>
              <w:t xml:space="preserve"> godine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97A64" w:rsidP="00C87953" w:rsidR="00106D83" w:rsidRPr="00106D83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Iznos od </w:t>
            </w:r>
            <w:r w:rsidR="009304A5" w:rsidRPr="00402B9C">
              <w:rPr>
                <w:rFonts w:hAnsi="Times New Roman" w:ascii="Times New Roman"/>
                <w:sz w:val="20"/>
                <w:szCs w:val="20"/>
              </w:rPr>
              <w:t xml:space="preserve">220.824,57 </w:t>
            </w:r>
            <w:r w:rsidR="00C87953" w:rsidRPr="00402B9C">
              <w:rPr>
                <w:rFonts w:hAnsi="Times New Roman" w:ascii="Times New Roman"/>
                <w:sz w:val="20"/>
                <w:szCs w:val="20"/>
              </w:rPr>
              <w:t>eura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osporava se jer nisu izvršeni radovi po okonč</w:t>
            </w:r>
            <w:r w:rsidR="00361903" w:rsidRPr="00402B9C">
              <w:rPr>
                <w:rFonts w:hAnsi="Times New Roman" w:ascii="Times New Roman"/>
                <w:sz w:val="20"/>
                <w:szCs w:val="20"/>
              </w:rPr>
              <w:t>an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oj</w:t>
            </w:r>
            <w:r w:rsidR="00361903" w:rsidRPr="00402B9C">
              <w:rPr>
                <w:rFonts w:hAnsi="Times New Roman" w:ascii="Times New Roman"/>
                <w:sz w:val="20"/>
                <w:szCs w:val="20"/>
              </w:rPr>
              <w:t xml:space="preserve"> situacij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="00361903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u navedenom iznosu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361903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51.</w:t>
            </w:r>
          </w:p>
          <w:p w:rsidRDefault="006A76DA" w:rsidP="00063ED8" w:rsidR="006A76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6A76DA" w:rsidP="00063ED8" w:rsidR="006A76D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03CE3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NACIONALNI LABORATORIJ ZA ZDRAVJE OKOLJE IN HRANO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61903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6489087000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61903" w:rsidP="00063ED8" w:rsidR="00106D83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Prvomajska ulica 1, </w:t>
            </w:r>
          </w:p>
          <w:p w:rsidRDefault="00361903" w:rsidP="00063ED8" w:rsidR="00AA69DF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2000 Maribor,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</w:t>
            </w:r>
            <w:r w:rsidR="00106D83">
              <w:rPr>
                <w:rFonts w:hAnsi="Times New Roman" w:ascii="Times New Roman"/>
                <w:sz w:val="20"/>
                <w:szCs w:val="20"/>
              </w:rPr>
              <w:t>ovenija</w:t>
            </w:r>
          </w:p>
          <w:p w:rsidRDefault="00106D83" w:rsidP="00063ED8" w:rsidR="00106D8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361903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8.983,63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61903" w:rsidP="00106D83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</w:t>
            </w:r>
            <w:r w:rsidR="00106D83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106D83">
              <w:rPr>
                <w:rFonts w:hAnsi="Times New Roman" w:ascii="Times New Roman"/>
                <w:sz w:val="20"/>
                <w:szCs w:val="20"/>
              </w:rPr>
              <w:t>N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arudžbenica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61903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8.983,63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361903" w:rsidP="00106D83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</w:t>
            </w:r>
            <w:r w:rsidR="00106D83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106D83">
              <w:rPr>
                <w:rFonts w:hAnsi="Times New Roman" w:ascii="Times New Roman"/>
                <w:sz w:val="20"/>
                <w:szCs w:val="20"/>
              </w:rPr>
              <w:t>N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arudžbenica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6A76DA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52.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03CE3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PETROL </w:t>
            </w:r>
            <w:r w:rsidR="006A76DA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A76D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75550985023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A76D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Oreškovićeva 6/h, Otok , 10010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6A76D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246.937,99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03CE3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prodaji robe 402/2013,</w:t>
            </w:r>
          </w:p>
          <w:p w:rsidRDefault="00903CE3" w:rsidP="00063ED8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903CE3" w:rsidP="00063ED8" w:rsidR="006A76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6A76DA" w:rsidP="00063ED8" w:rsidR="006A76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A76D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246.937,99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03CE3" w:rsidP="006A76DA" w:rsidR="006A76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prodaji robe 402/2013,</w:t>
            </w:r>
          </w:p>
          <w:p w:rsidRDefault="00903CE3" w:rsidP="006A76DA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903CE3" w:rsidP="006A76DA" w:rsidR="006A76D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  <w:p w:rsidRDefault="00AA69DF" w:rsidP="006A76DA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22C7C" w:rsidP="00063ED8" w:rsidR="00E22C7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C20B06" w:rsidP="00E22C7C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Ovrv-1289/16</w:t>
            </w:r>
          </w:p>
        </w:tc>
      </w:tr>
      <w:tr w:rsidTr="0051372B" w:rsidR="00AA69DF" w:rsidRPr="00402B9C">
        <w:trPr>
          <w:trHeight w:val="3116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577E75" w:rsidP="009E6EDE" w:rsidR="00100B7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53.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577E75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HRVATSKE VODE Vodnogospodarski odjel za gornju Savu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F5FA1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77E75" w:rsidP="00063ED8" w:rsidR="0051372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Ulica grada Vukovara 271, </w:t>
            </w:r>
          </w:p>
          <w:p w:rsidRDefault="00577E75" w:rsidP="0051372B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</w:t>
            </w:r>
            <w:r w:rsidR="0051372B" w:rsidRPr="00402B9C">
              <w:rPr>
                <w:rFonts w:hAnsi="Times New Roman" w:ascii="Times New Roman"/>
                <w:sz w:val="20"/>
                <w:szCs w:val="20"/>
              </w:rPr>
              <w:t>0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000 </w:t>
            </w:r>
            <w:r w:rsidR="0051372B" w:rsidRPr="00402B9C">
              <w:rPr>
                <w:rFonts w:hAnsi="Times New Roman" w:ascii="Times New Roman"/>
                <w:sz w:val="20"/>
                <w:szCs w:val="20"/>
              </w:rPr>
              <w:t>Z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F5FA1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1.985,09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7F5FA1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Kamatni list</w:t>
            </w:r>
            <w:r w:rsidR="00903CE3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7F5FA1" w:rsidP="00063ED8" w:rsidR="007F5FA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Rješenja o obvezi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07A53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1.985,09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03CE3" w:rsidP="002E1D27" w:rsidR="002E1D2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Kamatni list,</w:t>
            </w:r>
            <w:r w:rsidR="002E1D27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2E1D27" w:rsidP="002E1D27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Rješenja o obvezi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E1D27" w:rsidP="00063ED8" w:rsidR="002E1D2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F5FA1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Klasa: UP/I-363-03/2016-15/2884 </w:t>
            </w:r>
          </w:p>
          <w:p w:rsidRDefault="007F5FA1" w:rsidP="007F5FA1" w:rsidR="007F5FA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Klasa: UP/I-363-03/2016-15/2885 </w:t>
            </w:r>
          </w:p>
          <w:p w:rsidRDefault="007F5FA1" w:rsidP="007F5FA1" w:rsidR="007F5FA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Klasa: UP/I-325-08/2016-08/28892 </w:t>
            </w:r>
          </w:p>
          <w:p w:rsidRDefault="007F5FA1" w:rsidP="0051372B" w:rsidR="007F5FA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UP/I-325-08/2016-08/28891</w:t>
            </w: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7F5FA1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54.</w:t>
            </w:r>
          </w:p>
          <w:p w:rsidRDefault="0057650E" w:rsidP="00063ED8" w:rsidR="0057650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7650E" w:rsidP="00063ED8" w:rsidR="0057650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100B74" w:rsidP="00100B74" w:rsidR="00100B7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E77191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A81395" w:rsidP="00A81395" w:rsidR="00A8139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Ministarstvo gosp</w:t>
            </w:r>
            <w:r w:rsidR="00E77191" w:rsidRPr="00402B9C">
              <w:rPr>
                <w:rFonts w:hAnsi="Times New Roman" w:ascii="Times New Roman"/>
                <w:sz w:val="20"/>
                <w:szCs w:val="20"/>
              </w:rPr>
              <w:t>odarstva, poduzetništva i obrta,</w:t>
            </w:r>
          </w:p>
          <w:p w:rsidRDefault="00E77191" w:rsidP="009E6EDE" w:rsidR="00100B7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zastupano po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>Županijskom državnom odvjetništvu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u Bjelovaru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77191" w:rsidP="00E77191" w:rsidR="00E7719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22413472900</w:t>
            </w:r>
          </w:p>
          <w:p w:rsidRDefault="00100B74" w:rsidP="00903CE3" w:rsidR="00100B7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77191" w:rsidP="00903CE3" w:rsidR="00100B7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78,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77191" w:rsidP="00E77191" w:rsidR="00E77191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830.154,36 </w:t>
            </w:r>
          </w:p>
          <w:p w:rsidRDefault="00100B74" w:rsidP="00E77191" w:rsidR="00100B7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E77191" w:rsidP="00A22D8D" w:rsidR="00E7719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Potvrda o zaprimljenoj uplati,</w:t>
            </w:r>
          </w:p>
          <w:p w:rsidRDefault="00A22D8D" w:rsidP="00903CE3" w:rsidR="00A22D8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dodjeli sredstava po Operativnom programu regionalnih potpora za ulaganje u opremu za 2013.</w:t>
            </w:r>
            <w:r w:rsidR="00E77191" w:rsidRPr="00402B9C">
              <w:rPr>
                <w:rFonts w:hAnsi="Times New Roman" w:ascii="Times New Roman"/>
                <w:sz w:val="20"/>
                <w:szCs w:val="20"/>
              </w:rPr>
              <w:t xml:space="preserve"> godinu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77191" w:rsidP="00E77191" w:rsidR="00E77191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830.154,36 </w:t>
            </w:r>
          </w:p>
          <w:p w:rsidRDefault="00A22D8D" w:rsidP="00063ED8" w:rsidR="00A22D8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A22D8D" w:rsidP="00063ED8" w:rsidR="00A22D8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A22D8D" w:rsidP="00903CE3" w:rsidR="00A22D8D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E77191" w:rsidP="00E77191" w:rsidR="00E7719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Potvrda o zaprimljenoj uplati,</w:t>
            </w:r>
          </w:p>
          <w:p w:rsidRDefault="00E77191" w:rsidP="00E77191" w:rsidR="00A22D8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dodjeli sredstava po Operativnom programu regionalnih potpora za ulaganje u opremu za 2013. godinu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22D8D" w:rsidP="00063ED8" w:rsidR="00A22D8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A22D8D" w:rsidP="00903CE3" w:rsidR="00A22D8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22D8D" w:rsidP="00063ED8" w:rsidR="00A22D8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B35D0" w:rsidR="00903CE3" w:rsidRPr="00402B9C">
        <w:trPr>
          <w:trHeight w:val="2366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03CE3" w:rsidP="00EF2839" w:rsidR="00903CE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5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Ministarstvo financija, Porezna uprava, Područni ured Osijek zastupano po </w:t>
            </w:r>
            <w:r w:rsidR="009E6EDE" w:rsidRPr="00402B9C">
              <w:rPr>
                <w:rFonts w:hAnsi="Times New Roman" w:ascii="Times New Roman"/>
                <w:sz w:val="20"/>
                <w:szCs w:val="20"/>
              </w:rPr>
              <w:t xml:space="preserve">Županijskom državnom odvjetništvu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u Bjelovaru</w:t>
            </w:r>
          </w:p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063ED8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03CE3" w:rsidP="009E6EDE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Županijska ulica 4, 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03CE3" w:rsidP="00EF2839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85.224,77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Ovjerene knjigovodstvene kartice iz informacijskog sustava Porezne uprave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2A6FF4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03CE3" w:rsidP="00063ED8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03CE3" w:rsidP="00EF2839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85.224,77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E6EDE" w:rsidP="009E6EDE" w:rsidR="00903CE3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Tražbina se o</w:t>
            </w:r>
            <w:r w:rsidR="00903CE3" w:rsidRPr="00402B9C">
              <w:rPr>
                <w:rFonts w:hAnsi="Times New Roman" w:ascii="Times New Roman"/>
                <w:sz w:val="20"/>
                <w:szCs w:val="20"/>
              </w:rPr>
              <w:t xml:space="preserve">sporava u cijelosti jer je 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 xml:space="preserve">ista </w:t>
            </w:r>
            <w:r w:rsidR="00903CE3" w:rsidRPr="00402B9C">
              <w:rPr>
                <w:rFonts w:hAnsi="Times New Roman" w:ascii="Times New Roman"/>
                <w:sz w:val="20"/>
                <w:szCs w:val="20"/>
              </w:rPr>
              <w:t>plaćena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063ED8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903CE3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6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03CE3" w:rsidP="00903CE3" w:rsidR="00903CE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903CE3" w:rsidP="00903CE3" w:rsidR="00903CE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PVS GmbH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ATU14343307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Voitgasse 19,</w:t>
            </w:r>
          </w:p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1220 Beč, Republika Austrija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383.255,88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BB35D0" w:rsidP="00903CE3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Ugovor,</w:t>
            </w:r>
          </w:p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Wastewater Treatment Plant Kneževi Vinogradi by constraction authority Baranjski Vodovod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03CE3" w:rsidP="00903CE3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Annex 2001459 na Joint Venture Ugovor i Annex II na Joint Venture Ugovor,  </w:t>
            </w:r>
          </w:p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383.255,88 </w:t>
            </w:r>
          </w:p>
          <w:p w:rsidRDefault="00903CE3" w:rsidP="00903CE3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BB35D0" w:rsidP="00BB35D0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Ugovor,</w:t>
            </w:r>
          </w:p>
          <w:p w:rsidRDefault="00BB35D0" w:rsidP="00BB35D0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Wastewater Treatment Plant Kneževi Vinogradi by constraction authority Baranjski Vodovod, </w:t>
            </w:r>
          </w:p>
          <w:p w:rsidRDefault="00BB35D0" w:rsidP="00BB35D0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Annex 2001459 na Joint Venture Ugovor i Annex II na Joint Venture Ugovor,  </w:t>
            </w:r>
          </w:p>
          <w:p w:rsidRDefault="00BB35D0" w:rsidP="00BB35D0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903CE3" w:rsidP="00903CE3" w:rsidR="00903CE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F2839" w:rsidR="00AA69DF" w:rsidRPr="00402B9C">
        <w:trPr>
          <w:trHeight w:val="1681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C64ED8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5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7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C64ED8" w:rsidP="00063ED8" w:rsidR="00C64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C64ED8" w:rsidP="00063ED8" w:rsidR="00C64ED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E6EDE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ENERGO </w:t>
            </w:r>
            <w:r w:rsidR="00C64ED8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C64ED8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99393766301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C64ED8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Dolac 14, 51000 Rijeka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C64ED8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3.9</w:t>
            </w:r>
            <w:r w:rsidR="004E3AE2" w:rsidRPr="00402B9C">
              <w:rPr>
                <w:rFonts w:hAnsi="Times New Roman" w:ascii="Times New Roman"/>
                <w:sz w:val="20"/>
                <w:szCs w:val="20"/>
              </w:rPr>
              <w:t>9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7,83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90B53" w:rsidP="00690B53" w:rsidR="00690B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Ugovor o opskrbi plinom, Izvadak iz poslovnih knjiga; </w:t>
            </w:r>
          </w:p>
          <w:p w:rsidRDefault="00690B53" w:rsidP="00EF2839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C64ED8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3.997,83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690B53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  <w:r w:rsidR="00C64ED8" w:rsidRPr="00402B9C">
              <w:rPr>
                <w:rFonts w:hAnsi="Times New Roman" w:ascii="Times New Roman"/>
                <w:sz w:val="20"/>
                <w:szCs w:val="20"/>
              </w:rPr>
              <w:t xml:space="preserve">; </w:t>
            </w:r>
          </w:p>
          <w:p w:rsidRDefault="00690B53" w:rsidP="00063ED8" w:rsidR="00C64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 kamata</w:t>
            </w:r>
          </w:p>
          <w:p w:rsidRDefault="00C64ED8" w:rsidP="00063ED8" w:rsidR="00C64ED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trHeight w:val="112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6428EC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8</w:t>
            </w:r>
            <w:r w:rsidR="0050178A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6428EC" w:rsidP="006428EC" w:rsidR="006428EC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E6EDE" w:rsidP="00276E90" w:rsidR="006428E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SAVA TRADE RIJEKA </w:t>
            </w:r>
            <w:r w:rsidR="0050178A" w:rsidRPr="00402B9C">
              <w:rPr>
                <w:rFonts w:hAnsi="Times New Roman" w:ascii="Times New Roman"/>
                <w:sz w:val="20"/>
                <w:szCs w:val="20"/>
              </w:rPr>
              <w:t xml:space="preserve">d.o.o. </w:t>
            </w:r>
            <w:r w:rsidR="006428EC" w:rsidRPr="00402B9C">
              <w:rPr>
                <w:rFonts w:hAnsi="Times New Roman" w:ascii="Times New Roman"/>
                <w:sz w:val="20"/>
                <w:szCs w:val="20"/>
              </w:rPr>
              <w:t xml:space="preserve"> zastupan po Zajedničkom odvj</w:t>
            </w:r>
            <w:r w:rsidR="00276E90"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6428EC" w:rsidRPr="00402B9C">
              <w:rPr>
                <w:rFonts w:hAnsi="Times New Roman" w:ascii="Times New Roman"/>
                <w:sz w:val="20"/>
                <w:szCs w:val="20"/>
              </w:rPr>
              <w:t xml:space="preserve"> uredu Anita Vrkić i Iva Vrkić iz Rijeke, </w:t>
            </w:r>
            <w:r w:rsidR="00B36F10" w:rsidRPr="00402B9C">
              <w:rPr>
                <w:rFonts w:hAnsi="Times New Roman" w:ascii="Times New Roman"/>
                <w:sz w:val="20"/>
                <w:szCs w:val="20"/>
              </w:rPr>
              <w:t>A. Starčevića 2</w:t>
            </w:r>
          </w:p>
          <w:p w:rsidRDefault="00F14A86" w:rsidP="00276E90" w:rsidR="00F14A8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0178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99144309146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50178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Fiorella la Guardia 12, 51000 Rijeka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0178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2.985,38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0178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0178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2.985,38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50178A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AA69DF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063ED8" w:rsidR="00AA69DF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59</w:t>
            </w:r>
            <w:r w:rsidR="00EF2D01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7739EA" w:rsidP="00063ED8" w:rsidR="007739E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9E6EDE" w:rsidP="00432713" w:rsidR="00802DB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KAMENOLOM GORJAK </w:t>
            </w:r>
            <w:r w:rsidR="00EF2D01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  <w:r w:rsidR="00EA4DF5" w:rsidRPr="00402B9C">
              <w:rPr>
                <w:rFonts w:hAnsi="Times New Roman" w:ascii="Times New Roman"/>
                <w:sz w:val="20"/>
                <w:szCs w:val="20"/>
              </w:rPr>
              <w:t xml:space="preserve"> zastupan po O</w:t>
            </w:r>
            <w:r w:rsidR="007739EA" w:rsidRPr="00402B9C">
              <w:rPr>
                <w:rFonts w:hAnsi="Times New Roman" w:ascii="Times New Roman"/>
                <w:sz w:val="20"/>
                <w:szCs w:val="20"/>
              </w:rPr>
              <w:t>dvjetničkom društvu Ljubenko &amp; Partneri iz Zagreba, Branimirova 29</w:t>
            </w:r>
          </w:p>
          <w:p w:rsidRDefault="00F14A86" w:rsidP="00432713" w:rsidR="00F14A8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F2D01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70092623710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F2D01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Gornje Jesenje bb, </w:t>
            </w:r>
          </w:p>
          <w:p w:rsidRDefault="00EF2D01" w:rsidP="00063ED8" w:rsidR="00EF2D0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49233 Gornje Jesenje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739E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130.265,59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03CE3" w:rsidP="007739EA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stavki,</w:t>
            </w:r>
          </w:p>
          <w:p w:rsidRDefault="007739EA" w:rsidP="007739EA" w:rsidR="007739E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</w:t>
            </w:r>
            <w:r w:rsidR="00A92935" w:rsidRPr="00402B9C">
              <w:rPr>
                <w:rFonts w:hAnsi="Times New Roman" w:ascii="Times New Roman"/>
                <w:sz w:val="20"/>
                <w:szCs w:val="20"/>
              </w:rPr>
              <w:t xml:space="preserve"> kamata </w:t>
            </w:r>
          </w:p>
          <w:p w:rsidRDefault="007739EA" w:rsidP="007739EA" w:rsidR="007739E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739EA" w:rsidP="00A40BC0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130.265,59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739EA" w:rsidP="007739EA" w:rsidR="007739E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stavki;</w:t>
            </w:r>
          </w:p>
          <w:p w:rsidRDefault="00666581" w:rsidP="00666581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A69DF" w:rsidP="00063ED8" w:rsidR="00AA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063ED8" w:rsidR="00FB405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60</w:t>
            </w:r>
            <w:r w:rsidR="00EA4DF5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A4DF5" w:rsidP="00432713" w:rsidR="00802DB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KAMENOLOM ŽAKANJE d.o.o.  zastupan po Odvjetničkom društvu Ljubenko &amp; Partneri iz Zagreba, Branimirova 29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A4DF5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42225929113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EA4DF5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Sračak 1/b, 47272 Sračak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A4DF5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35.221,19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903CE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stavki,</w:t>
            </w:r>
          </w:p>
          <w:p w:rsidRDefault="00A92935" w:rsidP="00BB35D0" w:rsidR="00A9293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A4DF5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35.221,19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903CE3" w:rsidP="00A92935" w:rsidR="00A9293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Izvod otvorenih stavki,</w:t>
            </w:r>
            <w:r w:rsidR="00A92935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A92935" w:rsidP="00BB35D0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A82E4F" w:rsidP="00EF2839" w:rsidR="00FB405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1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A82E4F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ELEKTRO CELJE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A82E4F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SI62166859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A82E4F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Vrunčeva ulica 2a,</w:t>
            </w:r>
          </w:p>
          <w:p w:rsidRDefault="00A82E4F" w:rsidP="00063ED8" w:rsidR="00A82E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3000 Celje, </w:t>
            </w:r>
          </w:p>
          <w:p w:rsidRDefault="007D79DE" w:rsidP="00063ED8" w:rsidR="00A82E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="00A82E4F"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  <w:p w:rsidRDefault="00BB35D0" w:rsidP="00063ED8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A82E4F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4.607,50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344F32" w:rsidP="00344F32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 Obračuni kamata</w:t>
            </w:r>
            <w:r w:rsidR="00B65446" w:rsidRPr="00402B9C">
              <w:rPr>
                <w:rFonts w:hAnsi="Times New Roman" w:ascii="Times New Roman"/>
                <w:sz w:val="20"/>
                <w:szCs w:val="20"/>
              </w:rPr>
              <w:t xml:space="preserve"> 1-3, </w:t>
            </w:r>
          </w:p>
          <w:p w:rsidRDefault="00666581" w:rsidP="00666581" w:rsidR="00B6544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B65446" w:rsidRPr="00402B9C">
              <w:rPr>
                <w:rFonts w:hAnsi="Times New Roman" w:ascii="Times New Roman"/>
                <w:sz w:val="20"/>
                <w:szCs w:val="20"/>
              </w:rPr>
              <w:t xml:space="preserve"> o </w:t>
            </w:r>
            <w:r w:rsidR="007145BF" w:rsidRPr="00402B9C">
              <w:rPr>
                <w:rFonts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4F32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4.607,50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B65446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44F32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Sklep o izvršbi Okrajnega so</w:t>
            </w:r>
            <w:r w:rsidR="00666581" w:rsidRPr="00402B9C">
              <w:rPr>
                <w:rFonts w:hAnsi="Times New Roman" w:ascii="Times New Roman"/>
                <w:sz w:val="20"/>
                <w:szCs w:val="20"/>
              </w:rPr>
              <w:t>dišža v Ljubljani, opr. št.: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50232/2016</w:t>
            </w: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063ED8" w:rsidR="00FB405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62</w:t>
            </w:r>
            <w:r w:rsidR="003A6BAD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02DB2" w:rsidP="00063ED8" w:rsidR="00802DB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A6BAD" w:rsidP="004838BC" w:rsidR="00F14A8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TenCate Geosy</w:t>
            </w:r>
            <w:r w:rsidR="00802DB2" w:rsidRPr="00402B9C">
              <w:rPr>
                <w:rFonts w:hAnsi="Times New Roman" w:ascii="Times New Roman"/>
                <w:sz w:val="20"/>
                <w:szCs w:val="20"/>
              </w:rPr>
              <w:t>nthetic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A</w:t>
            </w:r>
            <w:r w:rsidR="00802DB2" w:rsidRPr="00402B9C">
              <w:rPr>
                <w:rFonts w:hAnsi="Times New Roman" w:ascii="Times New Roman"/>
                <w:sz w:val="20"/>
                <w:szCs w:val="20"/>
              </w:rPr>
              <w:t>ustria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GmbH,  zastupan po Odvjetničkom uredu Marko Krpan iz Zagreba, </w:t>
            </w:r>
          </w:p>
          <w:p w:rsidRDefault="003A6BAD" w:rsidP="004838BC" w:rsidR="00C25A3F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Boškovićeva 16</w:t>
            </w:r>
          </w:p>
          <w:p w:rsidRDefault="00F14A86" w:rsidP="004838BC" w:rsidR="00F14A8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A6BAD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09650631727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A6BAD" w:rsidP="00EF2839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Schachermayer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str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asse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18, A-4021 Linz, Austrija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B3E74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205.048,57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4838BC" w:rsidP="004838BC" w:rsidR="007B3E7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Računi, </w:t>
            </w:r>
            <w:r w:rsidR="007B3E74" w:rsidRPr="00402B9C">
              <w:rPr>
                <w:rFonts w:hAnsi="Times New Roman" w:ascii="Times New Roman"/>
                <w:sz w:val="20"/>
                <w:szCs w:val="20"/>
              </w:rPr>
              <w:t>O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bračun </w:t>
            </w:r>
            <w:r w:rsidR="007B3E74" w:rsidRPr="00402B9C">
              <w:rPr>
                <w:rFonts w:hAnsi="Times New Roman" w:ascii="Times New Roman"/>
                <w:sz w:val="20"/>
                <w:szCs w:val="20"/>
              </w:rPr>
              <w:t xml:space="preserve">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B3E74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205.048,57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4838BC" w:rsidP="004838BC" w:rsidR="004838B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7B3E74" w:rsidP="004838BC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02DB2" w:rsidP="00063ED8" w:rsidR="00FB405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6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3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02DB2" w:rsidP="00063ED8" w:rsidR="00802DB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02DB2" w:rsidP="00063ED8" w:rsidR="00802DB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802DB2" w:rsidP="00DB6230" w:rsidR="00802DB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TBG BETON d.o.o. zastupan po odvjetniku Hrvoju Banić</w:t>
            </w:r>
            <w:r w:rsidR="00DB6230" w:rsidRPr="00402B9C">
              <w:rPr>
                <w:rFonts w:hAnsi="Times New Roman" w:ascii="Times New Roman"/>
                <w:sz w:val="20"/>
                <w:szCs w:val="20"/>
              </w:rPr>
              <w:t>u iz Vinkovaca, Gundulićeva 10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13818779193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Ivana Lučića 2A,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B72373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463.872,13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B72373" w:rsidP="00063ED8" w:rsidR="00B7237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B72373" w:rsidP="00DB6230" w:rsidR="00B7237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72373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463.872,13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B72373" w:rsidP="00B72373" w:rsidR="00B7237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B72373" w:rsidP="00DB6230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Obračun kamata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063ED8" w:rsidR="00FB405A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64</w:t>
            </w:r>
            <w:r w:rsidR="00B72373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B72373" w:rsidP="007E7BFD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DIZALICA d.o.o.</w:t>
            </w:r>
            <w:r w:rsidR="001A58C5" w:rsidRPr="00402B9C">
              <w:rPr>
                <w:rFonts w:hAnsi="Times New Roman" w:ascii="Times New Roman"/>
                <w:sz w:val="20"/>
                <w:szCs w:val="20"/>
              </w:rPr>
              <w:t>, zastupan po odvjetnici Mariji Grbavac</w:t>
            </w:r>
            <w:r w:rsidR="007E7BFD" w:rsidRPr="00402B9C">
              <w:rPr>
                <w:rFonts w:hAnsi="Times New Roman" w:ascii="Times New Roman"/>
                <w:sz w:val="20"/>
                <w:szCs w:val="20"/>
              </w:rPr>
              <w:t xml:space="preserve"> iz Zagreba, Prve poljanice 15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72989721952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Radnička cesta 184,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B72373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41.774,63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7E7BFD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Narudžbenice, O</w:t>
            </w:r>
            <w:r w:rsidR="00B72373" w:rsidRPr="00402B9C">
              <w:rPr>
                <w:rFonts w:hAnsi="Times New Roman" w:ascii="Times New Roman"/>
                <w:sz w:val="20"/>
                <w:szCs w:val="20"/>
              </w:rPr>
              <w:t xml:space="preserve">tpremnice, </w:t>
            </w:r>
          </w:p>
          <w:p w:rsidRDefault="007E7BFD" w:rsidP="00063ED8" w:rsidR="00B7237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</w:t>
            </w:r>
            <w:r w:rsidR="00B72373" w:rsidRPr="00402B9C">
              <w:rPr>
                <w:rFonts w:hAnsi="Times New Roman" w:ascii="Times New Roman"/>
                <w:sz w:val="20"/>
                <w:szCs w:val="20"/>
              </w:rPr>
              <w:t>ačuni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7E7BFD" w:rsidP="00063ED8" w:rsidR="007E7BF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72373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41.774,63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E7BFD" w:rsidP="007E7BFD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Narudžbenice, Otpremnice, </w:t>
            </w:r>
            <w:r w:rsidR="008A5163"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7E7BFD" w:rsidP="007E7BFD" w:rsidR="007E7BF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Ovrv-373/2015</w:t>
            </w:r>
          </w:p>
        </w:tc>
      </w:tr>
      <w:tr w:rsidTr="006F3B49" w:rsidR="00FB405A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432713" w:rsidR="00290BD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65</w:t>
            </w:r>
            <w:r w:rsidR="00B72373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B72373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ACHILLEA d.o.o</w:t>
            </w:r>
            <w:r w:rsidR="00432713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A542F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51644974425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BA542F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Bilogorska 14, 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BA542F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16.569,29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7E7BFD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7E7BFD" w:rsidP="007E7BFD" w:rsidR="00290BD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BA542F" w:rsidP="00A40BC0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16.569,29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E7BFD" w:rsidP="007E7BFD" w:rsidR="007E7BF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7E7BFD" w:rsidP="00EF2839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B405A" w:rsidP="00063ED8" w:rsidR="00FB405A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245AB4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245AB4" w:rsidR="00245AB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66</w:t>
            </w:r>
            <w:r w:rsidR="00245AB4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VITA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94385284951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Mainza 13,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45AB4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2.624.451,51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45AB4" w:rsidP="00245AB4" w:rsidR="008E5F2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Presuda Trgovačkog suda u Osijeku posl.br. </w:t>
            </w:r>
          </w:p>
          <w:p w:rsidRDefault="00245AB4" w:rsidP="008E5F26" w:rsidR="00E1158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P-1303/11</w:t>
            </w:r>
            <w:r w:rsidR="00E11589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E11589" w:rsidP="008E5F26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  <w:r w:rsidR="00245AB4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45AB4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2.624.451,51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245AB4" w:rsidP="00245AB4" w:rsidR="008E5F2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Presuda Trgovačkog suda u Osijeku posl.br.</w:t>
            </w:r>
          </w:p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P-1303/11</w:t>
            </w:r>
            <w:r w:rsidR="00E1158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8E5F26" w:rsidP="008E5F26" w:rsidR="008E5F2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</w:t>
            </w:r>
          </w:p>
          <w:p w:rsidRDefault="00245AB4" w:rsidP="008E5F26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245AB4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245AB4" w:rsidR="00245AB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67</w:t>
            </w:r>
            <w:r w:rsidR="005E719A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1C69DF" w:rsidP="00245AB4" w:rsidR="001C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HANSA-FLEX </w:t>
            </w:r>
            <w:r w:rsidR="00E11589" w:rsidRPr="00402B9C">
              <w:rPr>
                <w:rFonts w:hAnsi="Times New Roman" w:ascii="Times New Roman"/>
                <w:sz w:val="20"/>
                <w:szCs w:val="20"/>
              </w:rPr>
              <w:t xml:space="preserve">CROATIA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d.o.o., zastupan po odvjetnici Heleni Mihaljević i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z Zagreba, Lopašićeva ulica 14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C69D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60365429880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1C69DF" w:rsidP="001C69DF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III. Resnik 9,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1C69DF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23.810,64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1C69DF" w:rsidP="00E11589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ovrsi Ovrv-330/2015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C69DF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23.810,64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1C69D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  <w:r w:rsidR="00E11589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1C69DF" w:rsidP="00E11589" w:rsidR="001C69D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  <w:r w:rsidR="00E11589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E11589" w:rsidP="00E11589" w:rsidR="00E1158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C69D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Ovrv-330/2015</w:t>
            </w:r>
          </w:p>
        </w:tc>
      </w:tr>
      <w:tr w:rsidTr="006F3B49" w:rsidR="00245AB4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245AB4" w:rsidR="00245AB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68</w:t>
            </w:r>
            <w:r w:rsidR="007145BF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7145B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GRADBENI BIRO MELE, Janko Mele s.p.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145B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SI15664228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145BF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Cesta gradenj 6, 1360 Vrhnika, 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145BF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26.005,87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054A2" w:rsidP="00245AB4" w:rsidR="006054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7145BF" w:rsidRPr="00402B9C">
              <w:rPr>
                <w:rFonts w:hAnsi="Times New Roman" w:ascii="Times New Roman"/>
                <w:sz w:val="20"/>
                <w:szCs w:val="20"/>
              </w:rPr>
              <w:t xml:space="preserve"> o ov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rsi</w:t>
            </w:r>
          </w:p>
          <w:p w:rsidRDefault="007145BF" w:rsidP="00245AB4" w:rsidR="007145B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145BF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26.005,87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6054A2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054A2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VL 138892/2015</w:t>
            </w:r>
          </w:p>
        </w:tc>
      </w:tr>
      <w:tr w:rsidTr="006F3B49" w:rsidR="00245AB4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245AB4" w:rsidR="00245AB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69</w:t>
            </w:r>
            <w:r w:rsidR="003A3341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3A3341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OTP 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LEASING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A3341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23780250353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3A3341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Avenija Dubrovnik 16/V, Avenue Centar, 10000 Zagreb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3A3341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24.607,19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054A2" w:rsidP="006054A2" w:rsidR="006054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3A3341" w:rsidP="006054A2" w:rsidR="003A334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Ugovor o operativnom 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financijskom leasingu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A3341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24.607,19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3A3341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6054A2" w:rsidP="006054A2" w:rsidR="006054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Ugovor o operativnom i financijskom leasingu 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A3341" w:rsidP="006054A2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Zadužnice OV-2378/14 i OV-2599/15</w:t>
            </w:r>
          </w:p>
        </w:tc>
      </w:tr>
      <w:tr w:rsidTr="006F3B49" w:rsidR="00245AB4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245AB4" w:rsidR="00245AB4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70</w:t>
            </w:r>
            <w:r w:rsidR="00683199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054A2" w:rsidP="006054A2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Ljiljana Belošević vl. Obrta </w:t>
            </w:r>
            <w:r w:rsidR="00683199" w:rsidRPr="00402B9C">
              <w:rPr>
                <w:rFonts w:hAnsi="Times New Roman" w:ascii="Times New Roman"/>
                <w:sz w:val="20"/>
                <w:szCs w:val="20"/>
              </w:rPr>
              <w:t>LJILJANA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683199" w:rsidRPr="00402B9C">
              <w:rPr>
                <w:rFonts w:hAnsi="Times New Roman" w:ascii="Times New Roman"/>
                <w:sz w:val="20"/>
                <w:szCs w:val="20"/>
              </w:rPr>
              <w:t xml:space="preserve"> Trgovina na malo i ugostiteljstvo, </w:t>
            </w:r>
            <w:r w:rsidR="00683199"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zastupan po Odvjetničkom društvu Jelić, Vuković &amp; Handžinski j.t.d. iz Zagreba, </w:t>
            </w:r>
          </w:p>
          <w:p w:rsidRDefault="00683199" w:rsidP="006054A2" w:rsidR="0068319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Domagojeva 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83199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09395112897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83199" w:rsidP="00245AB4" w:rsidR="0052699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Podbrezovica 2C, </w:t>
            </w:r>
          </w:p>
          <w:p w:rsidRDefault="00526998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49225 Đurmanec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526998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112.999,24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054A2" w:rsidP="006054A2" w:rsidR="006054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6054A2" w:rsidP="006054A2" w:rsidR="006054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6054A2" w:rsidP="006054A2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526998" w:rsidP="00A40BC0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112.999,24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F14A86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F14A86" w:rsidP="00245AB4" w:rsidR="0052699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526998" w:rsidP="00245AB4" w:rsidR="0052699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45AB4" w:rsidP="00245AB4" w:rsidR="00245AB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6748FB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71</w:t>
            </w:r>
            <w:r w:rsidR="006748FB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D636C" w:rsidP="006748FB" w:rsidR="000D636C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6748FB" w:rsidP="00BB35D0" w:rsidR="000D636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Grad Rijeka, zastupan po Zajedničkom odvjetničkom uredu Veljko Knežević, Edi Bradamante, Mira Hinić Muslim, Ivana Radić, Bojana Pavković, Senka Perhat Smiljanić i Neven Knežević iz Rijeke, Ribarska 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54382731928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Korzo 16, 51000 Rijeka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6748FB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9.743,47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6748FB" w:rsidP="006054A2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Rješenja o utvrđivanju ob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veze i visine komunalne naknade,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Rješenje o obračunu naknade za uređenje voda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Rješenja o ovrsi</w:t>
            </w:r>
            <w:r w:rsidR="006054A2" w:rsidRPr="00402B9C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9.743,47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6054A2" w:rsidP="006054A2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Rješenja o utvrđivanju obveze i visine komunalne naknade, Rješenje o obračunu naknade za uređenje voda, Rješenja o ovrsi, 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054A2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Klasa: UP/I 410-01/17-06/00610, Ur.br: 2170/01-08-33-17-1</w:t>
            </w:r>
          </w:p>
        </w:tc>
      </w:tr>
      <w:tr w:rsidTr="006F3B49" w:rsidR="006748FB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72</w:t>
            </w:r>
            <w:r w:rsidR="007D79DE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7D79DE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GECOMMERCE d.o.o.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DF0BC2" w:rsidP="000742ED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zastupan po Odvjetničkom društvu Jelić, Vuković &amp; Handžiski j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 xml:space="preserve">.t.d. iz Zagreba, </w:t>
            </w:r>
          </w:p>
          <w:p w:rsidRDefault="000742ED" w:rsidP="000742ED" w:rsidR="00DF0BC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Domagojeva 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D79DE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02903148581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D79DE" w:rsidP="007D79DE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Tovorna ulica 17, 3000 Celje, Republika 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DF0BC2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192.908,44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DF0BC2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0742ED" w:rsidP="000742ED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F0BC2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192.908,44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0742ED" w:rsidP="000742ED" w:rsidR="00DF0BC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7A59AB" w:rsidR="006748FB" w:rsidRPr="00402B9C">
        <w:trPr>
          <w:trHeight w:val="1640"/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73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0742ED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INTERSTAR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  <w:p w:rsidRDefault="00DF0BC2" w:rsidP="000742ED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zastupan po Odvjetničkom društvu Jelić, Vuković &amp; Handžiski j.t.d. iz Zagreba, </w:t>
            </w:r>
          </w:p>
          <w:p w:rsidRDefault="00DF0BC2" w:rsidP="000742ED" w:rsidR="00DF0BC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Domagojeva 4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F0BC2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84085018020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DF0BC2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Cesta na Svetino, 3220 Štore, Republika 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DF0BC2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213.967,68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742ED" w:rsidP="000742ED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F0BC2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213.967,68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poslovnoj suradnji,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Izvadak iz poslovnih knjiga,</w:t>
            </w:r>
          </w:p>
          <w:p w:rsidRDefault="000742ED" w:rsidP="00F14A86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6748FB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74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DF0BC2" w:rsidP="006748FB" w:rsidR="00DF0BC2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0742ED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MAJSIĆ </w:t>
            </w:r>
            <w:r w:rsidR="00DF0BC2" w:rsidRPr="00402B9C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DF0BC2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17692263929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DF0BC2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Čovići 108/B, 53220 Otočac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7E4BF0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41.809,12 </w:t>
            </w:r>
          </w:p>
          <w:p w:rsidRDefault="007E4BF0" w:rsidP="006748FB" w:rsidR="007E4BF0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 broj 4/01/1,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9/01/1,</w:t>
            </w:r>
          </w:p>
          <w:p w:rsidRDefault="000742ED" w:rsidP="000742ED" w:rsidR="000742ED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10/01/1 i</w:t>
            </w:r>
          </w:p>
          <w:p w:rsidRDefault="000742ED" w:rsidP="000742ED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11/01/1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7E4BF0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41.2</w:t>
            </w:r>
            <w:r w:rsidR="003306FB" w:rsidRPr="00402B9C">
              <w:rPr>
                <w:rFonts w:hAnsi="Times New Roman" w:ascii="Times New Roman"/>
                <w:sz w:val="20"/>
                <w:szCs w:val="20"/>
              </w:rPr>
              <w:t>90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,04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7E4BF0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broj 4/01/1,</w:t>
            </w:r>
          </w:p>
          <w:p w:rsidRDefault="007E4BF0" w:rsidP="006748FB" w:rsidR="007E4BF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9/01/1,</w:t>
            </w:r>
          </w:p>
          <w:p w:rsidRDefault="007E4BF0" w:rsidP="006748FB" w:rsidR="007E4BF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10/01/1</w:t>
            </w:r>
            <w:r w:rsidR="009C54A0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i</w:t>
            </w:r>
          </w:p>
          <w:p w:rsidRDefault="007E4BF0" w:rsidP="006748FB" w:rsidR="007E4BF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11/01/1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7E4BF0" w:rsidP="006748FB" w:rsidR="004E479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519,08 </w:t>
            </w:r>
          </w:p>
          <w:p w:rsidRDefault="004E479B" w:rsidP="006748FB" w:rsidR="004E479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E4BF0" w:rsidP="00F14A86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19.11.2015. 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 xml:space="preserve">godine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uplaćeno 20.000,00 kn čime je račun broj 4/01/1 djelomično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zatvoren u iznosu 519,08 kn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6748FB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75</w:t>
            </w:r>
            <w:r w:rsidR="0018604F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0742ED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PETAR VELICKI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8604F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13289959216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18604F" w:rsidP="006748FB" w:rsidR="001860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Ružina ulica 121, </w:t>
            </w:r>
          </w:p>
          <w:p w:rsidRDefault="0018604F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18604F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7.952.570,40</w:t>
            </w:r>
          </w:p>
          <w:p w:rsidRDefault="0018604F" w:rsidP="006748FB" w:rsidR="0018604F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0742ED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18604F" w:rsidP="000742ED" w:rsidR="001860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pozajmici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Financijska kartica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18604F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23.932,50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0742ED" w:rsidP="0018604F" w:rsidR="001860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18604F" w:rsidP="0018604F" w:rsidR="001860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pozajmici P. Velicki-Welling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>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18604F" w:rsidP="0018604F" w:rsidR="0018604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pripajanju Welling-Werkos¸</w:t>
            </w:r>
          </w:p>
          <w:p w:rsidRDefault="0018604F" w:rsidP="0018604F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Financijska kartica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18604F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7.928.637,90 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742ED" w:rsidP="000742ED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Osporena t</w:t>
            </w:r>
            <w:r w:rsidR="0018604F" w:rsidRPr="00402B9C">
              <w:rPr>
                <w:rFonts w:hAnsi="Times New Roman" w:ascii="Times New Roman"/>
                <w:sz w:val="20"/>
                <w:szCs w:val="20"/>
              </w:rPr>
              <w:t>ražbina</w:t>
            </w:r>
            <w:r w:rsidR="009C54A0" w:rsidRPr="00402B9C">
              <w:rPr>
                <w:rFonts w:hAnsi="Times New Roman" w:ascii="Times New Roman"/>
                <w:sz w:val="20"/>
                <w:szCs w:val="20"/>
              </w:rPr>
              <w:t xml:space="preserve"> na osnovu zajma je</w:t>
            </w:r>
            <w:r w:rsidR="0018604F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9C54A0" w:rsidRPr="00402B9C">
              <w:rPr>
                <w:rFonts w:hAnsi="Times New Roman" w:ascii="Times New Roman"/>
                <w:sz w:val="20"/>
                <w:szCs w:val="20"/>
              </w:rPr>
              <w:t xml:space="preserve">tražbina </w:t>
            </w:r>
            <w:r w:rsidR="0018604F" w:rsidRPr="00402B9C">
              <w:rPr>
                <w:rFonts w:hAnsi="Times New Roman" w:ascii="Times New Roman"/>
                <w:sz w:val="20"/>
                <w:szCs w:val="20"/>
              </w:rPr>
              <w:t xml:space="preserve">nižeg </w:t>
            </w:r>
            <w:r w:rsidR="009C54A0" w:rsidRPr="00402B9C">
              <w:rPr>
                <w:rFonts w:hAnsi="Times New Roman" w:ascii="Times New Roman"/>
                <w:sz w:val="20"/>
                <w:szCs w:val="20"/>
              </w:rPr>
              <w:t xml:space="preserve">isplatnog reda,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te</w:t>
            </w:r>
            <w:r w:rsidR="0018604F" w:rsidRPr="00402B9C">
              <w:rPr>
                <w:rFonts w:hAnsi="Times New Roman" w:ascii="Times New Roman"/>
                <w:sz w:val="20"/>
                <w:szCs w:val="20"/>
              </w:rPr>
              <w:t xml:space="preserve"> nije predmet ovog ročišta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6748FB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6748FB" w:rsidR="006748F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76</w:t>
            </w:r>
            <w:r w:rsidR="009479C3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AF5205" w:rsidP="00EF2839" w:rsidR="00AF5205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AF5205" w:rsidP="006748FB" w:rsidR="00AF5205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0742ED" w:rsidP="006748FB" w:rsidR="002A048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DRUŽBA ZA AVTOCESTE V REPUBLIKI SLOVENIJI </w:t>
            </w:r>
            <w:r w:rsidR="002A0489" w:rsidRPr="00402B9C">
              <w:rPr>
                <w:rFonts w:hAnsi="Times New Roman" w:ascii="Times New Roman"/>
                <w:sz w:val="20"/>
                <w:szCs w:val="20"/>
              </w:rPr>
              <w:t>d.d., zastupan po Borisu Šavoriću, odvj</w:t>
            </w:r>
            <w:r w:rsidR="00ED60C2" w:rsidRPr="00402B9C">
              <w:rPr>
                <w:rFonts w:hAnsi="Times New Roman" w:ascii="Times New Roman"/>
                <w:sz w:val="20"/>
                <w:szCs w:val="20"/>
              </w:rPr>
              <w:t>et</w:t>
            </w:r>
            <w:r w:rsidR="002A0489" w:rsidRPr="00402B9C">
              <w:rPr>
                <w:rFonts w:hAnsi="Times New Roman" w:ascii="Times New Roman"/>
                <w:sz w:val="20"/>
                <w:szCs w:val="20"/>
              </w:rPr>
              <w:t>niku u odvjetničkom društvu Šavorić &amp; partn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eri d.o.o. iz Zagreba, Ilica 1A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2A0489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15822770140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2A0489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XIV. divizije 4, 3000 Celje, Republika 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A0489" w:rsidP="00A40BC0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65.214.951,33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2A0489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Ugovori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A0489" w:rsidP="002A0489" w:rsidR="00E7719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Tužba društva Elektro Celje d.d, </w:t>
            </w:r>
          </w:p>
          <w:p w:rsidRDefault="002A0489" w:rsidP="002A0489" w:rsidR="002A048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Okrajnog sodišća v Celju pod posl. br. VL 131250/2015</w:t>
            </w:r>
            <w:r w:rsidR="000742ED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A0489" w:rsidP="00F14A86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Parnični postupak pred Trgovačkim sudom u Osijeku, posl. br. P-189/16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2A0489" w:rsidP="00E801AB" w:rsidR="006748F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65.214.951,3</w:t>
            </w:r>
            <w:r w:rsidR="00E801AB" w:rsidRPr="00402B9C"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0742ED" w:rsidP="00F14A86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Tražbina se o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 xml:space="preserve">sporava u cijelosti jer </w:t>
            </w:r>
            <w:r w:rsidR="00F14A86">
              <w:rPr>
                <w:rFonts w:hAnsi="Times New Roman" w:ascii="Times New Roman"/>
                <w:sz w:val="20"/>
                <w:szCs w:val="20"/>
              </w:rPr>
              <w:t>ni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 xml:space="preserve">je </w:t>
            </w:r>
            <w:r w:rsidR="00F14A86">
              <w:rPr>
                <w:rFonts w:hAnsi="Times New Roman" w:ascii="Times New Roman"/>
                <w:sz w:val="20"/>
                <w:szCs w:val="20"/>
              </w:rPr>
              <w:t xml:space="preserve">valjan razlog za 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>raskid</w:t>
            </w:r>
            <w:r w:rsidR="00F14A86">
              <w:rPr>
                <w:rFonts w:hAnsi="Times New Roman" w:ascii="Times New Roman"/>
                <w:sz w:val="20"/>
                <w:szCs w:val="20"/>
              </w:rPr>
              <w:t xml:space="preserve"> predmetnog</w:t>
            </w:r>
            <w:r w:rsidR="001A1E12" w:rsidRPr="00402B9C">
              <w:rPr>
                <w:rFonts w:hAnsi="Times New Roman" w:ascii="Times New Roman"/>
                <w:sz w:val="20"/>
                <w:szCs w:val="20"/>
              </w:rPr>
              <w:t xml:space="preserve"> ugovora</w:t>
            </w:r>
            <w:r w:rsidR="00413769">
              <w:rPr>
                <w:rFonts w:hAnsi="Times New Roman" w:ascii="Times New Roman"/>
                <w:sz w:val="20"/>
                <w:szCs w:val="20"/>
              </w:rPr>
              <w:t>. Tražbina je neosnovana u cijelosti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6748FB" w:rsidP="006748FB" w:rsidR="006748F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866BC7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866BC7" w:rsidP="00EF2839" w:rsidR="00866BC7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7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77191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SIMBIO</w:t>
            </w:r>
            <w:r w:rsidR="00866BC7" w:rsidRPr="00402B9C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66BC7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5914523000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66BC7" w:rsidP="00D810F7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Teharska cesta 49, 3000 Celje, Republika Slovenija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66BC7" w:rsidP="00E801AB" w:rsidR="00866BC7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5.792,06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E77191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866BC7" w:rsidRPr="00402B9C">
              <w:rPr>
                <w:rFonts w:hAnsi="Times New Roman" w:ascii="Times New Roman"/>
                <w:sz w:val="20"/>
                <w:szCs w:val="20"/>
              </w:rPr>
              <w:t xml:space="preserve"> o ovrsi VL 30213/16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866BC7" w:rsidP="00E801AB" w:rsidR="00866BC7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5.792,06 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E77191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 o ovrsi VL 30213/16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866BC7" w:rsidP="006748FB" w:rsidR="00866BC7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866BC7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E77191" w:rsidP="006748FB" w:rsidR="00866B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866BC7" w:rsidRPr="00402B9C">
              <w:rPr>
                <w:rFonts w:hAnsi="Times New Roman" w:ascii="Times New Roman"/>
                <w:sz w:val="20"/>
                <w:szCs w:val="20"/>
              </w:rPr>
              <w:t xml:space="preserve"> o ovrsi VL 30213/16</w:t>
            </w:r>
          </w:p>
        </w:tc>
      </w:tr>
      <w:tr w:rsidTr="006F3B49" w:rsidR="00FD6753" w:rsidRPr="00402B9C">
        <w:trPr>
          <w:jc w:val="center"/>
        </w:trPr>
        <w:tc>
          <w:tcPr>
            <w:tcW w:type="dxa" w:w="817"/>
            <w:tcBorders>
              <w:bottom w:space="0" w:sz="4" w:color="auto" w:val="single"/>
            </w:tcBorders>
          </w:tcPr>
          <w:p w:rsidRDefault="00EF2839" w:rsidP="00FD6753" w:rsidR="00FD675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78</w:t>
            </w:r>
            <w:r w:rsidR="00FD6753" w:rsidRPr="00402B9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024"/>
            <w:tcBorders>
              <w:bottom w:space="0" w:sz="4" w:color="auto" w:val="single"/>
            </w:tcBorders>
          </w:tcPr>
          <w:p w:rsidRDefault="00E77191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ZAJEDNIČKI ODVJETNIČKI URED ANTUN SCHMIDT, RANKO ZATEZALO I VLADIMIR SCHMIDT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66009370452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Školska 1, 31000 Osijek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FD6753" w:rsidP="00E801AB" w:rsidR="00FD675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19.375,00 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FD6753" w:rsidP="00FD6753" w:rsidR="00EF283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pružanju pravne pomoći i z</w:t>
            </w:r>
            <w:r w:rsidR="00E77191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="00EF2839" w:rsidRPr="00402B9C">
              <w:rPr>
                <w:rFonts w:hAnsi="Times New Roman" w:ascii="Times New Roman"/>
                <w:sz w:val="20"/>
                <w:szCs w:val="20"/>
              </w:rPr>
              <w:t>stupanju,</w:t>
            </w:r>
          </w:p>
          <w:p w:rsidRDefault="00BB35D0" w:rsidP="00FD6753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Dodatak I Ugovoru,</w:t>
            </w:r>
          </w:p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Dodatak II Ugovoru, Računi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D6753" w:rsidP="00E801AB" w:rsidR="00FD675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19.375,00</w:t>
            </w:r>
          </w:p>
        </w:tc>
        <w:tc>
          <w:tcPr>
            <w:tcW w:type="dxa" w:w="1378"/>
            <w:tcBorders>
              <w:bottom w:space="0" w:sz="4" w:color="auto" w:val="single"/>
            </w:tcBorders>
          </w:tcPr>
          <w:p w:rsidRDefault="00E77191" w:rsidP="00FD6753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Ugovor o pružanju pravne pomoći i za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>stupanju,</w:t>
            </w:r>
          </w:p>
          <w:p w:rsidRDefault="00BB35D0" w:rsidP="00FD6753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Dodatak I Ugovoru,</w:t>
            </w:r>
          </w:p>
          <w:p w:rsidRDefault="00E77191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Dodatak II Ugovoru, Računi</w:t>
            </w:r>
          </w:p>
        </w:tc>
        <w:tc>
          <w:tcPr>
            <w:tcW w:type="dxa" w:w="1457"/>
            <w:tcBorders>
              <w:bottom w:space="0" w:sz="4" w:color="auto" w:val="single"/>
            </w:tcBorders>
          </w:tcPr>
          <w:p w:rsidRDefault="00FD6753" w:rsidP="00C87953" w:rsidR="00FD6753" w:rsidRPr="00402B9C">
            <w:pPr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6F3B49" w:rsidR="00FD6753" w:rsidRPr="00402B9C">
        <w:trPr>
          <w:jc w:val="center"/>
        </w:trPr>
        <w:tc>
          <w:tcPr>
            <w:tcW w:type="dxa" w:w="817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2024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  <w:r w:rsidR="00E801AB" w:rsidRPr="00402B9C">
              <w:rPr>
                <w:rFonts w:hAnsi="Times New Roman" w:ascii="Times New Roman"/>
                <w:b/>
                <w:sz w:val="20"/>
                <w:szCs w:val="20"/>
              </w:rPr>
              <w:t xml:space="preserve"> (kn)</w:t>
            </w:r>
          </w:p>
        </w:tc>
        <w:tc>
          <w:tcPr>
            <w:tcW w:type="dxa" w:w="1417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6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pct5"/>
          </w:tcPr>
          <w:p w:rsidRDefault="00E801AB" w:rsidP="00FD6753" w:rsidR="00FD675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 xml:space="preserve">169.191.742,62 </w:t>
            </w:r>
          </w:p>
        </w:tc>
        <w:tc>
          <w:tcPr>
            <w:tcW w:type="dxa" w:w="1560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7"/>
            <w:shd w:fill="auto" w:color="auto" w:val="pct5"/>
          </w:tcPr>
          <w:p w:rsidRDefault="008F073F" w:rsidP="00E801AB" w:rsidR="00FD675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>89.957.992,97</w:t>
            </w:r>
          </w:p>
        </w:tc>
        <w:tc>
          <w:tcPr>
            <w:tcW w:type="dxa" w:w="1378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57"/>
            <w:shd w:fill="auto" w:color="auto" w:val="pct5"/>
          </w:tcPr>
          <w:p w:rsidRDefault="00E801AB" w:rsidP="00956448" w:rsidR="00FD6753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402B9C">
              <w:rPr>
                <w:rFonts w:hAnsi="Times New Roman" w:ascii="Times New Roman"/>
                <w:b/>
                <w:sz w:val="20"/>
                <w:szCs w:val="20"/>
              </w:rPr>
              <w:t>7</w:t>
            </w:r>
            <w:r w:rsidR="008F073F" w:rsidRPr="00402B9C">
              <w:rPr>
                <w:rFonts w:hAnsi="Times New Roman" w:ascii="Times New Roman"/>
                <w:b/>
                <w:sz w:val="20"/>
                <w:szCs w:val="20"/>
              </w:rPr>
              <w:t>9.233.749</w:t>
            </w:r>
            <w:r w:rsidR="00956448" w:rsidRPr="00402B9C">
              <w:rPr>
                <w:rFonts w:hAnsi="Times New Roman" w:ascii="Times New Roman"/>
                <w:b/>
                <w:sz w:val="20"/>
                <w:szCs w:val="20"/>
              </w:rPr>
              <w:t>,</w:t>
            </w:r>
            <w:r w:rsidR="008F073F" w:rsidRPr="00402B9C">
              <w:rPr>
                <w:rFonts w:hAnsi="Times New Roman" w:ascii="Times New Roman"/>
                <w:b/>
                <w:sz w:val="20"/>
                <w:szCs w:val="20"/>
              </w:rPr>
              <w:t>65</w:t>
            </w:r>
          </w:p>
        </w:tc>
        <w:tc>
          <w:tcPr>
            <w:tcW w:type="dxa" w:w="1276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417"/>
            <w:shd w:fill="auto" w:color="auto" w:val="pct5"/>
          </w:tcPr>
          <w:p w:rsidRDefault="00FD6753" w:rsidP="00FD6753" w:rsidR="00FD6753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</w:tbl>
    <w:p w:rsidRDefault="006F2293" w:rsidP="00976C4E" w:rsidR="006F2293" w:rsidRPr="00402B9C">
      <w:pPr>
        <w:spacing w:after="0"/>
        <w:jc w:val="center"/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b/>
          <w:sz w:val="20"/>
          <w:szCs w:val="20"/>
        </w:rPr>
        <w:lastRenderedPageBreak/>
        <w:t>II. TABLICA RAZLUČNIH PRAVA</w:t>
      </w:r>
    </w:p>
    <w:p w:rsidRDefault="006F2293" w:rsidP="00976C4E" w:rsidR="006F2293" w:rsidRPr="00402B9C">
      <w:pPr>
        <w:spacing w:after="0"/>
        <w:jc w:val="center"/>
        <w:rPr>
          <w:rFonts w:hAnsi="Times New Roman" w:ascii="Times New Roman"/>
          <w:color w:val="FF0000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29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64"/>
        <w:gridCol w:w="2625"/>
        <w:gridCol w:w="1557"/>
        <w:gridCol w:w="1713"/>
        <w:gridCol w:w="2020"/>
        <w:gridCol w:w="1871"/>
        <w:gridCol w:w="2176"/>
        <w:gridCol w:w="3806"/>
      </w:tblGrid>
      <w:tr w:rsidTr="002D4118" w:rsidR="004649FE" w:rsidRPr="00402B9C">
        <w:trPr>
          <w:jc w:val="center"/>
        </w:trPr>
        <w:tc>
          <w:tcPr>
            <w:tcW w:type="pct" w:w="23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4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7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18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1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66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658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115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552A1B" w:rsidR="00040AC9" w:rsidRPr="00402B9C">
        <w:trPr>
          <w:trHeight w:val="2542"/>
          <w:jc w:val="center"/>
        </w:trPr>
        <w:tc>
          <w:tcPr>
            <w:tcW w:type="pct" w:w="231"/>
          </w:tcPr>
          <w:p w:rsidRDefault="003075E6" w:rsidP="00040AC9" w:rsidR="003075E6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0AC9" w:rsidP="00040AC9" w:rsidR="00040AC9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94"/>
          </w:tcPr>
          <w:p w:rsidRDefault="00040AC9" w:rsidP="00BB35D0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KREDITNA BANKA ZAGREB d.d. zastupan po Odvjetnčkom društvu Grgić &amp; Partneri iz Zagreba, 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>Ulica grada Vukovara 282</w:t>
            </w:r>
          </w:p>
        </w:tc>
        <w:tc>
          <w:tcPr>
            <w:tcW w:type="pct" w:w="471"/>
          </w:tcPr>
          <w:p w:rsidRDefault="00040AC9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pct" w:w="518"/>
          </w:tcPr>
          <w:p w:rsidRDefault="00040AC9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Ulica grada Vukovara 74, 10000</w:t>
            </w:r>
          </w:p>
          <w:p w:rsidRDefault="00040AC9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611"/>
          </w:tcPr>
          <w:p w:rsidRDefault="00201A2F" w:rsidP="00040AC9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Zemljišne knjige 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Općinskog suda u Velikoj Gorici,</w:t>
            </w:r>
          </w:p>
          <w:p w:rsidRDefault="003D39E1" w:rsidP="00040AC9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Zemljišne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 xml:space="preserve"> knjige Općinskog suda u Rijeci,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Zemljišne knjige O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pćinskog suda u Belom Manastiru,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Zemljišne knjige Opći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nskog građanskog suda u Zagrebu,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Zemljišne 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knjige Općinskog suda u Osijeku,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Zemljišne knjige Općinskog suda u </w:t>
            </w:r>
            <w:r w:rsidR="003D39E1" w:rsidRPr="00402B9C">
              <w:rPr>
                <w:rFonts w:hAnsi="Times New Roman" w:ascii="Times New Roman"/>
                <w:sz w:val="20"/>
                <w:szCs w:val="20"/>
              </w:rPr>
              <w:t>Novom Zagrebu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201A2F" w:rsidR="00201A2F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Zemljišne knjige 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Općinskog suda u Velikoj Gorici,</w:t>
            </w:r>
          </w:p>
          <w:p w:rsidRDefault="003D39E1" w:rsidP="00201A2F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01A2F" w:rsidP="003075E6" w:rsidR="00201A2F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3075E6" w:rsidP="00040AC9" w:rsidR="00040AC9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58.850.</w:t>
            </w:r>
            <w:r w:rsidR="00040AC9" w:rsidRPr="00402B9C">
              <w:rPr>
                <w:rFonts w:hAnsi="Times New Roman" w:ascii="Times New Roman"/>
                <w:sz w:val="20"/>
                <w:szCs w:val="20"/>
              </w:rPr>
              <w:t>630,92 kn</w:t>
            </w:r>
          </w:p>
        </w:tc>
        <w:tc>
          <w:tcPr>
            <w:tcW w:type="pct" w:w="658"/>
          </w:tcPr>
          <w:p w:rsidRDefault="00D810F7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1.) </w:t>
            </w:r>
            <w:r w:rsidR="00040AC9" w:rsidRPr="00402B9C">
              <w:rPr>
                <w:rFonts w:hAnsi="Times New Roman" w:ascii="Times New Roman"/>
                <w:sz w:val="20"/>
                <w:szCs w:val="20"/>
              </w:rPr>
              <w:t>Ugovor o zemljišno-knjižnom zalogu broj 04/13/OS od 27.06.2013. godine ;</w:t>
            </w:r>
          </w:p>
          <w:p w:rsidRDefault="00040AC9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I. Dodatak Ugovoru o zemljišno-knjižnom zalogu broj 04/13/OS od 10.12.2014. </w:t>
            </w:r>
            <w:r w:rsidR="00D810F7">
              <w:rPr>
                <w:rFonts w:hAnsi="Times New Roman" w:ascii="Times New Roman"/>
                <w:sz w:val="20"/>
                <w:szCs w:val="20"/>
              </w:rPr>
              <w:t>godine,</w:t>
            </w:r>
          </w:p>
          <w:p w:rsidRDefault="00040AC9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810F7" w:rsidP="00040AC9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2.) </w:t>
            </w:r>
            <w:r w:rsidR="00040AC9" w:rsidRPr="00402B9C">
              <w:rPr>
                <w:rFonts w:hAnsi="Times New Roman" w:ascii="Times New Roman"/>
                <w:sz w:val="20"/>
                <w:szCs w:val="20"/>
              </w:rPr>
              <w:t>Ugovor o zemljišnoknjižnom zalogu broj 05/13</w:t>
            </w:r>
            <w:r w:rsidR="008E6164" w:rsidRPr="00402B9C">
              <w:rPr>
                <w:rFonts w:hAnsi="Times New Roman" w:ascii="Times New Roman"/>
                <w:sz w:val="20"/>
                <w:szCs w:val="20"/>
              </w:rPr>
              <w:t>/</w:t>
            </w:r>
            <w:r w:rsidR="00040AC9" w:rsidRPr="00402B9C">
              <w:rPr>
                <w:rFonts w:hAnsi="Times New Roman" w:ascii="Times New Roman"/>
                <w:sz w:val="20"/>
                <w:szCs w:val="20"/>
              </w:rPr>
              <w:t xml:space="preserve">OS od  08.08.2013. godine; </w:t>
            </w:r>
          </w:p>
          <w:p w:rsidRDefault="008E6164" w:rsidP="008E6164" w:rsidR="00040AC9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I. </w:t>
            </w:r>
            <w:r w:rsidR="00040AC9" w:rsidRPr="00402B9C">
              <w:rPr>
                <w:rFonts w:hAnsi="Times New Roman" w:ascii="Times New Roman"/>
                <w:sz w:val="20"/>
                <w:szCs w:val="20"/>
              </w:rPr>
              <w:t>Dodatak Ugovoru o zemljišnoknjižnom zalogu broj 05/13/OS od 30.07.2013. godine</w:t>
            </w:r>
            <w:r w:rsidR="00D810F7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8E6164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810F7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3.) </w:t>
            </w:r>
            <w:r w:rsidR="008E6164" w:rsidRPr="00402B9C">
              <w:rPr>
                <w:rFonts w:hAnsi="Times New Roman" w:ascii="Times New Roman"/>
                <w:sz w:val="20"/>
                <w:szCs w:val="20"/>
              </w:rPr>
              <w:t>Sporazum o osiguranju okvirne novčane tražbine zasnivanjem založnog prava broj 02/14/OS od 27.02.2014. godine;</w:t>
            </w:r>
          </w:p>
          <w:p w:rsidRDefault="008E6164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I. Dodatak Sporazumu o osiguranju okvirne nočane tražbine zasnivanjem založnog prava br.</w:t>
            </w:r>
            <w:r w:rsidR="00D810F7">
              <w:rPr>
                <w:rFonts w:hAnsi="Times New Roman" w:ascii="Times New Roman"/>
                <w:sz w:val="20"/>
                <w:szCs w:val="20"/>
              </w:rPr>
              <w:t xml:space="preserve"> 02/14/OS od 20.11.2014. godine,</w:t>
            </w:r>
          </w:p>
          <w:p w:rsidRDefault="008E6164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810F7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4.) </w:t>
            </w:r>
            <w:r w:rsidR="008E6164" w:rsidRPr="00402B9C">
              <w:rPr>
                <w:rFonts w:hAnsi="Times New Roman" w:ascii="Times New Roman"/>
                <w:sz w:val="20"/>
                <w:szCs w:val="20"/>
              </w:rPr>
              <w:t>Ugovor o zemljišno-knjižnom zalogu broj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06/15/OS od 16.06.2015. godine,</w:t>
            </w:r>
          </w:p>
          <w:p w:rsidRDefault="008E6164" w:rsidP="008E6164" w:rsidR="008E6164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8E6164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810F7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5.) </w:t>
            </w:r>
            <w:r w:rsidR="008E6164" w:rsidRPr="00402B9C">
              <w:rPr>
                <w:rFonts w:hAnsi="Times New Roman" w:ascii="Times New Roman"/>
                <w:sz w:val="20"/>
                <w:szCs w:val="20"/>
              </w:rPr>
              <w:t>Ugovor o osiguranju potraživanja zasnivanjem založnog prava na pokretninama broj 05/15/OS od 30.04.2015. godine i  I. Dodatak Ugovoru o dugoročnom kreditu 6236000039 od 31.07.2014. i II. Dodatak Ugovoru o dugoročnom kreditu 6236000039 od 08.12.2014. godine i III. Dodatak Ugovoru o dugoročnom kreditu 6236000039 od 30.04.2015. godine</w:t>
            </w:r>
          </w:p>
          <w:p w:rsidRDefault="008E6164" w:rsidP="008E6164" w:rsidR="008E6164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151"/>
          </w:tcPr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- k.č.br. 5143, Hrvatke površine 4289 m2, dvorište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 xml:space="preserve"> Hrvat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ke površine 4198 m2, stambena zgrad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a br. 2 Hrvat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ke površine 54m2, izgrađeno zemljište Hrvatke površine 37 m2, sve zajedno upisano u zk.ul.br. 2961, k.o. Velika Gorica, kod Općinskog suda u Velikoj Gorici, zemljišno knjižni odjel Velika Gorica (g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lavna hipoteka),</w:t>
            </w:r>
          </w:p>
          <w:p w:rsidRDefault="003075E6" w:rsidP="00C37F98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5109 Hrvatske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 xml:space="preserve"> oranica Hrvat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ke površine 3399 m2, upisana u zk.ul.br. 2968, k.o. Velika Gorica,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C37F98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-k.č.br. 5108, Hrvatke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oranica Hrvatke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površine 3367 m2, upisana u zk.ul.br. 2967, k.o. Velika Gorica,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C37F98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5107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Hrvat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oranica Hrvatke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površine 3325 m2, upisana u zk.ul.br. 2966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k.o. Velika Gor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C37F98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13367" w:rsidP="00C37F98" w:rsidR="00D1336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 k.č.br. 5106, Hrvatke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oranica Hrvatke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površine 3247 m2, upisana u zk.ul.br. 2966, k.o. Velika Gorica,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C37F98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37F98" w:rsidP="00C37F98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 k.č.br. 5145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Hrvat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ke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oranica Hrvatke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površine 2092 m2, upisana u zk.ul.br. 2964</w:t>
            </w:r>
            <w:r w:rsidR="00095FA7" w:rsidRPr="00402B9C">
              <w:rPr>
                <w:rFonts w:hAnsi="Times New Roman" w:ascii="Times New Roman"/>
                <w:sz w:val="20"/>
                <w:szCs w:val="20"/>
              </w:rPr>
              <w:t>, k.o. Velika Gor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C37F98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5FA7" w:rsidP="00095FA7" w:rsidR="008F32ED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- </w:t>
            </w:r>
            <w:r w:rsidR="00C37F98" w:rsidRPr="00402B9C">
              <w:rPr>
                <w:rFonts w:hAnsi="Times New Roman" w:ascii="Times New Roman"/>
                <w:sz w:val="20"/>
                <w:szCs w:val="20"/>
              </w:rPr>
              <w:t>k.č.br. 514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4, Hrvat</w:t>
            </w:r>
            <w:r w:rsidR="00C37F98" w:rsidRPr="00402B9C">
              <w:rPr>
                <w:rFonts w:hAnsi="Times New Roman" w:ascii="Times New Roman"/>
                <w:sz w:val="20"/>
                <w:szCs w:val="20"/>
              </w:rPr>
              <w:t>ke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 oranica Hrvatke</w:t>
            </w:r>
            <w:r w:rsidR="00C37F98" w:rsidRPr="00402B9C">
              <w:rPr>
                <w:rFonts w:hAnsi="Times New Roman" w:ascii="Times New Roman"/>
                <w:sz w:val="20"/>
                <w:szCs w:val="20"/>
              </w:rPr>
              <w:t xml:space="preserve"> površine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3091</w:t>
            </w:r>
            <w:r w:rsidR="00C37F98" w:rsidRPr="00402B9C">
              <w:rPr>
                <w:rFonts w:hAnsi="Times New Roman" w:ascii="Times New Roman"/>
                <w:sz w:val="20"/>
                <w:szCs w:val="20"/>
              </w:rPr>
              <w:t xml:space="preserve"> m2, upisana u zk.ul.br. 2964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 k.o. Velika Gor</w:t>
            </w:r>
            <w:r w:rsidR="00C37F98" w:rsidRPr="00402B9C">
              <w:rPr>
                <w:rFonts w:hAnsi="Times New Roman" w:ascii="Times New Roman"/>
                <w:sz w:val="20"/>
                <w:szCs w:val="20"/>
              </w:rPr>
              <w:t>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095FA7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5FA7" w:rsidP="00D065D3" w:rsidR="00C37F98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5142, Hrvatke, oranica Hrvatke površine 2842 m2, upisana u zk.ul.br. 2962, k.o. Velika Gorica,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D065D3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065D3" w:rsidP="00D065D3" w:rsidR="00D065D3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5139, Hrvatke, oranica Hrvatke površine 764 m2, dvorište Hrvatke površine 682 m2, stambena zgrad kbr. 4 Hrvatke površine 82 m2, sve zajedno upisano u zk.ul.br. 2959, k.o. Velika Gorica, kod Općinskog suda u Velikoj Gorici, zemljišno knjižni odjel Ve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lika Gorica (sporedna hipoteka),</w:t>
            </w:r>
          </w:p>
          <w:p w:rsidRDefault="003075E6" w:rsidP="00D065D3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F32ED" w:rsidP="00D065D3" w:rsidR="008F32ED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- 1 četverosobni stan br. 4 na prvom katu, koji se sastoji od četiri sobe, kuhinje, izbe, kupaonice, nužnika, hodnika i drvarnice ukupne površine od 116,24 m2 u zgradi u RIJECI, u ul. DOLAC 7, sagrađenoj na katastarskoj čestici: 958, u KPU poduloška položeno u broj poduloška: 1815 / zk. Uložak: </w:t>
            </w:r>
            <w:r w:rsidR="0002172A" w:rsidRPr="00402B9C">
              <w:rPr>
                <w:rFonts w:hAnsi="Times New Roman" w:ascii="Times New Roman"/>
                <w:sz w:val="20"/>
                <w:szCs w:val="20"/>
              </w:rPr>
              <w:t xml:space="preserve">1179,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="0002172A"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o.</w:t>
            </w:r>
            <w:r w:rsidR="0002172A" w:rsidRPr="00402B9C">
              <w:rPr>
                <w:rFonts w:hAnsi="Times New Roman" w:ascii="Times New Roman"/>
                <w:sz w:val="20"/>
                <w:szCs w:val="20"/>
              </w:rPr>
              <w:t xml:space="preserve"> Rijeka kod Općinskog suda u Rijeci</w:t>
            </w:r>
            <w:r w:rsidR="003075E6">
              <w:rPr>
                <w:rFonts w:hAnsi="Times New Roman" w:ascii="Times New Roman"/>
                <w:sz w:val="20"/>
                <w:szCs w:val="20"/>
              </w:rPr>
              <w:t>, zemljišnoknjižni odjel Rijeka,</w:t>
            </w:r>
          </w:p>
          <w:p w:rsidRDefault="003075E6" w:rsidP="00D065D3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2172A" w:rsidP="00D065D3" w:rsidR="0002172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kat. čest. 2794/1, ORANICA I MATERIJALNA GRABA – OSTALO ZEMLJIŠTE, ukupne površine 38432 m2, upisano u zk. ul. 1287,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. Beli Manastir kod Općinskog suda u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Osijeku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 Zeml</w:t>
            </w:r>
            <w:r w:rsidR="003075E6">
              <w:rPr>
                <w:rFonts w:hAnsi="Times New Roman" w:ascii="Times New Roman"/>
                <w:sz w:val="20"/>
                <w:szCs w:val="20"/>
              </w:rPr>
              <w:t>jišnoknjini odjel Beli Manastir,</w:t>
            </w:r>
          </w:p>
          <w:p w:rsidRDefault="003075E6" w:rsidP="00D065D3" w:rsidR="003075E6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2172A" w:rsidP="00D065D3" w:rsidR="00EA0686" w:rsidRPr="003075E6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- 4. ETAŽA 0/0 (etažno vlasništvo s naodređenim omjerima) dijela kat. čest. 2945, KUĆA POPISNI BROJ 929 I DVORIŠTA, AMRUŠEVA ULIC</w:t>
            </w:r>
            <w:r w:rsidR="00B51000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BR. 11, površine 418 m2 (116.2 čhv), povezano s cjelinom jednog trosobnog stana sa sporednim prostorijama u I (prvom) katu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lijevo (istočna strana), a sve upisano u zk. ul. 5301, poduložak 4,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o.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Grad Zagreb kod Općinskog građanskog suda u Zagrebu, zemljišnoknjižni odjel Zagreb</w:t>
            </w:r>
            <w:r w:rsidR="003075E6">
              <w:rPr>
                <w:rFonts w:hAnsi="Times New Roman" w:ascii="Times New Roman"/>
                <w:sz w:val="20"/>
                <w:szCs w:val="20"/>
              </w:rPr>
              <w:t>.</w:t>
            </w:r>
            <w:r w:rsidR="003D39E1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075E6" w:rsidRPr="003075E6">
              <w:rPr>
                <w:rFonts w:hAnsi="Times New Roman" w:ascii="Times New Roman"/>
                <w:b/>
                <w:sz w:val="20"/>
                <w:szCs w:val="20"/>
              </w:rPr>
              <w:t>N</w:t>
            </w:r>
            <w:r w:rsidR="00402B9C" w:rsidRPr="003075E6">
              <w:rPr>
                <w:rFonts w:hAnsi="Times New Roman" w:ascii="Times New Roman"/>
                <w:b/>
                <w:sz w:val="20"/>
                <w:szCs w:val="20"/>
              </w:rPr>
              <w:t xml:space="preserve">ema založnog prava na nekretnini </w:t>
            </w:r>
            <w:r w:rsidR="00402B9C" w:rsidRPr="003075E6">
              <w:rPr>
                <w:rFonts w:hAnsi="Times New Roman" w:ascii="Times New Roman"/>
                <w:sz w:val="20"/>
                <w:szCs w:val="20"/>
              </w:rPr>
              <w:t xml:space="preserve">jer </w:t>
            </w:r>
            <w:r w:rsidR="00EA0686" w:rsidRPr="003075E6">
              <w:rPr>
                <w:rFonts w:hAnsi="Times New Roman" w:ascii="Times New Roman"/>
                <w:sz w:val="20"/>
                <w:szCs w:val="20"/>
              </w:rPr>
              <w:t>nekretnina nije u vlasništvu</w:t>
            </w:r>
            <w:r w:rsidR="007D4380" w:rsidRPr="003075E6">
              <w:rPr>
                <w:rFonts w:hAnsi="Times New Roman" w:ascii="Times New Roman"/>
                <w:sz w:val="20"/>
                <w:szCs w:val="20"/>
              </w:rPr>
              <w:t xml:space="preserve"> stečajnog dužnika. Prodaja nekretnine obavljena uz suglasnost vjerovnika KBZ d.d., a u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 xml:space="preserve">plata doznačena </w:t>
            </w:r>
            <w:r w:rsidR="006C0B10" w:rsidRPr="003075E6">
              <w:rPr>
                <w:rFonts w:hAnsi="Times New Roman" w:ascii="Times New Roman"/>
                <w:sz w:val="20"/>
                <w:szCs w:val="20"/>
              </w:rPr>
              <w:t xml:space="preserve">Kreditnoj 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>banci</w:t>
            </w:r>
            <w:r w:rsidR="006C0B10" w:rsidRPr="003075E6">
              <w:rPr>
                <w:rFonts w:hAnsi="Times New Roman" w:ascii="Times New Roman"/>
                <w:sz w:val="20"/>
                <w:szCs w:val="20"/>
              </w:rPr>
              <w:t xml:space="preserve"> Zagreb d.d.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 xml:space="preserve"> dana </w:t>
            </w:r>
            <w:r w:rsidR="00B51000" w:rsidRPr="003075E6">
              <w:rPr>
                <w:rFonts w:hAnsi="Times New Roman" w:ascii="Times New Roman"/>
                <w:sz w:val="20"/>
                <w:szCs w:val="20"/>
              </w:rPr>
              <w:t>21.05.2015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>.</w:t>
            </w:r>
            <w:r w:rsidR="007D4380" w:rsidRPr="003075E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51372B" w:rsidRPr="003075E6">
              <w:rPr>
                <w:rFonts w:hAnsi="Times New Roman" w:ascii="Times New Roman"/>
                <w:sz w:val="20"/>
                <w:szCs w:val="20"/>
              </w:rPr>
              <w:t xml:space="preserve">godine </w:t>
            </w:r>
            <w:r w:rsidR="007D4380" w:rsidRPr="003075E6">
              <w:rPr>
                <w:rFonts w:hAnsi="Times New Roman" w:ascii="Times New Roman"/>
                <w:sz w:val="20"/>
                <w:szCs w:val="20"/>
              </w:rPr>
              <w:t>temeljem Ugovora o asignaciji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 xml:space="preserve"> u iznosu od </w:t>
            </w:r>
            <w:r w:rsidR="00B51000" w:rsidRPr="003075E6">
              <w:rPr>
                <w:rFonts w:hAnsi="Times New Roman" w:ascii="Times New Roman"/>
                <w:sz w:val="20"/>
                <w:szCs w:val="20"/>
              </w:rPr>
              <w:t>1.595.270,32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 xml:space="preserve"> kn </w:t>
            </w:r>
            <w:r w:rsidR="007D4380" w:rsidRPr="003075E6">
              <w:rPr>
                <w:rFonts w:hAnsi="Times New Roman" w:ascii="Times New Roman"/>
                <w:sz w:val="20"/>
                <w:szCs w:val="20"/>
              </w:rPr>
              <w:t xml:space="preserve">(212.000,00 EUR) 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>te</w:t>
            </w:r>
            <w:r w:rsidR="00B51000" w:rsidRPr="003075E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7D4380" w:rsidRPr="003075E6">
              <w:rPr>
                <w:rFonts w:hAnsi="Times New Roman" w:ascii="Times New Roman"/>
                <w:sz w:val="20"/>
                <w:szCs w:val="20"/>
              </w:rPr>
              <w:t xml:space="preserve">virmanskom uplatom </w:t>
            </w:r>
            <w:r w:rsidR="00B51000" w:rsidRPr="003075E6">
              <w:rPr>
                <w:rFonts w:hAnsi="Times New Roman" w:ascii="Times New Roman"/>
                <w:sz w:val="20"/>
                <w:szCs w:val="20"/>
              </w:rPr>
              <w:t xml:space="preserve">istog datuma u iznosu od 182.468,18 </w:t>
            </w:r>
            <w:r w:rsidR="00DE45F0" w:rsidRPr="003075E6">
              <w:rPr>
                <w:rFonts w:hAnsi="Times New Roman" w:ascii="Times New Roman"/>
                <w:sz w:val="20"/>
                <w:szCs w:val="20"/>
              </w:rPr>
              <w:t>kn.</w:t>
            </w:r>
            <w:r w:rsidR="003464AC" w:rsidRPr="003075E6">
              <w:rPr>
                <w:rFonts w:hAnsi="Times New Roman" w:ascii="Times New Roman"/>
                <w:sz w:val="20"/>
                <w:szCs w:val="20"/>
              </w:rPr>
              <w:t xml:space="preserve"> Na tememlju brisovnog očito</w:t>
            </w:r>
            <w:r w:rsidR="0051372B" w:rsidRPr="003075E6">
              <w:rPr>
                <w:rFonts w:hAnsi="Times New Roman" w:ascii="Times New Roman"/>
                <w:sz w:val="20"/>
                <w:szCs w:val="20"/>
              </w:rPr>
              <w:t>vanja KBZ d.d. od 03.06.2015. godine</w:t>
            </w:r>
            <w:r w:rsidR="003464AC" w:rsidRPr="003075E6">
              <w:rPr>
                <w:rFonts w:hAnsi="Times New Roman" w:ascii="Times New Roman"/>
                <w:sz w:val="20"/>
                <w:szCs w:val="20"/>
              </w:rPr>
              <w:t>, uknjižuje se brisanje založnog prava.</w:t>
            </w:r>
          </w:p>
          <w:p w:rsidRDefault="003075E6" w:rsidP="00D065D3" w:rsidR="003075E6" w:rsidRP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D39E1" w:rsidP="00D065D3" w:rsid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k.č.br. 10774/45 poslovna zgrada (1412 m2), poslovna zgrada (1270 m2), parkiralište (3476 m2), dvorište (284 m2), Ulica borova 6, ukupne površine 8998 m2, upisano u zk.ul.br. 17986,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 Osijek, kod Općinskog suda u Osijeku</w:t>
            </w:r>
            <w:r w:rsidR="003075E6">
              <w:rPr>
                <w:rFonts w:hAnsi="Times New Roman" w:ascii="Times New Roman"/>
                <w:sz w:val="20"/>
                <w:szCs w:val="20"/>
              </w:rPr>
              <w:t>, zemljišnoknjižni odjel Osijek,</w:t>
            </w:r>
          </w:p>
          <w:p w:rsidRDefault="003075E6" w:rsidP="00D065D3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13367" w:rsidP="00D13367" w:rsidR="00D13367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k.č.br. 10774/44 ORANICA UL. BOROVA površine 4500 m2, zk.ul.br. 20104, </w:t>
            </w:r>
            <w:r>
              <w:rPr>
                <w:rFonts w:hAnsi="Times New Roman" w:ascii="Times New Roman"/>
                <w:sz w:val="20"/>
                <w:szCs w:val="20"/>
              </w:rPr>
              <w:t>k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.o. Osijek, Općinski sud u Osijeku</w:t>
            </w:r>
            <w:r>
              <w:rPr>
                <w:rFonts w:hAnsi="Times New Roman" w:ascii="Times New Roman"/>
                <w:sz w:val="20"/>
                <w:szCs w:val="20"/>
              </w:rPr>
              <w:t>, zemljišnoknjižni odjel Osijek</w:t>
            </w:r>
          </w:p>
          <w:p w:rsidRDefault="00D13367" w:rsidP="00D065D3" w:rsidR="00D1336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D39E1" w:rsidP="00D065D3" w:rsidR="003D39E1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- 882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ETAŽA 5815/4264030 dijela kat. čestice 28910 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posl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ovna zgrada br. 13,15,17 ulica 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Tomljanovića-G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avrana, zgrada mješovite uporabe br. 7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Tomljanovića-G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avran</w:t>
            </w:r>
            <w:r w:rsidR="00D13367">
              <w:rPr>
                <w:rFonts w:hAnsi="Times New Roman" w:ascii="Times New Roman"/>
                <w:sz w:val="20"/>
                <w:szCs w:val="20"/>
              </w:rPr>
              <w:t>a, stambena zgrad br. 11 ulica E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de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M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urtića, zgrada mješovite uporabe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omljan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ovića-G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avrana br. 9, 11: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E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de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M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urtića br. 7, 9;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V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jenceslava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R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ichtera br. 4,6; dvorište,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 površine 16182 m2 povezano s cjelinom jednog stana C-ST.20.109, diletacija C, prvi kat, površine 64,46 m2 (reducirana površina 56,93 m2) i spremište SP21, u podrumu zgrade – etaža – 3, površine 2,44 m2 (reducirana površina 1,22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m2), 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 xml:space="preserve">sveukupne površine 66,90 m2 (reducirana površina 58,15 m2), sve upisano u zk. ul. 969, poduložak 882,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Zaprudski Otok 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>kod Općinskog suda u Novom Zagrebu, zem</w:t>
            </w:r>
            <w:r w:rsidR="003075E6">
              <w:rPr>
                <w:rFonts w:hAnsi="Times New Roman" w:ascii="Times New Roman"/>
                <w:sz w:val="20"/>
                <w:szCs w:val="20"/>
              </w:rPr>
              <w:t>ljišnoknjižni odjel Novi Zagreb,</w:t>
            </w:r>
            <w:r w:rsidR="00B4191C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B4191C" w:rsidP="00D065D3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- 215. ETAŽA 625/4264030 dijela kat. čestice 289/10 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poslovna zgrada br. 13,15,17 ulica</w:t>
            </w:r>
            <w:r w:rsidR="00D13367">
              <w:rPr>
                <w:rFonts w:hAnsi="Times New Roman" w:ascii="Times New Roman"/>
                <w:sz w:val="20"/>
                <w:szCs w:val="20"/>
              </w:rPr>
              <w:t xml:space="preserve"> 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Tomljanovića-G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avrana, zgrada mješovite uporabe br. 7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omljanovića-</w:t>
            </w:r>
            <w:r w:rsidR="00D13367">
              <w:rPr>
                <w:rFonts w:hAnsi="Times New Roman" w:ascii="Times New Roman"/>
                <w:sz w:val="20"/>
                <w:szCs w:val="20"/>
              </w:rPr>
              <w:t>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avrana</w:t>
            </w:r>
            <w:r w:rsidR="00D13367">
              <w:rPr>
                <w:rFonts w:hAnsi="Times New Roman" w:ascii="Times New Roman"/>
                <w:sz w:val="20"/>
                <w:szCs w:val="20"/>
              </w:rPr>
              <w:t>, stambena zgrada br. 11 ulica E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de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M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urtića, zgrada mješovite uporabe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D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amira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T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omljanovića-</w:t>
            </w:r>
            <w:r w:rsidR="00D13367">
              <w:rPr>
                <w:rFonts w:hAnsi="Times New Roman" w:ascii="Times New Roman"/>
                <w:sz w:val="20"/>
                <w:szCs w:val="20"/>
              </w:rPr>
              <w:t>G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avrana br. 9,11;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E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de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M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urtića br. 7, 9; ulica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V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 xml:space="preserve">jenceslava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R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ichtera br. 4,6; dvorište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 površine 16182 m2 povezano posebni dio zgrade sagrađene na k.č.br. 289/10, a sastoji se od parkirališnog mjesta oznake S26, u podrumu zgrade – etaža -3, povr</w:t>
            </w:r>
            <w:r w:rsidR="003075E6">
              <w:rPr>
                <w:rFonts w:hAnsi="Times New Roman" w:ascii="Times New Roman"/>
                <w:sz w:val="20"/>
                <w:szCs w:val="20"/>
              </w:rPr>
              <w:t>š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ine 12,50 m2; (reducirana površina 6,25 m2), sve upisano u zk. ul. 969, poduložak 215, </w:t>
            </w:r>
            <w:r w:rsidR="00D13367">
              <w:rPr>
                <w:rFonts w:hAnsi="Times New Roman" w:ascii="Times New Roman"/>
                <w:sz w:val="20"/>
                <w:szCs w:val="20"/>
              </w:rPr>
              <w:t>k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.</w:t>
            </w:r>
            <w:r w:rsidR="00D13367">
              <w:rPr>
                <w:rFonts w:hAnsi="Times New Roman" w:ascii="Times New Roman"/>
                <w:sz w:val="20"/>
                <w:szCs w:val="20"/>
              </w:rPr>
              <w:t>o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r w:rsidR="00D13367" w:rsidRPr="00402B9C">
              <w:rPr>
                <w:rFonts w:hAnsi="Times New Roman" w:ascii="Times New Roman"/>
                <w:sz w:val="20"/>
                <w:szCs w:val="20"/>
              </w:rPr>
              <w:t>Zaprudski Otok</w:t>
            </w:r>
            <w:r w:rsidR="00552A1B" w:rsidRPr="00402B9C">
              <w:rPr>
                <w:rFonts w:hAnsi="Times New Roman" w:ascii="Times New Roman"/>
                <w:sz w:val="20"/>
                <w:szCs w:val="20"/>
              </w:rPr>
              <w:t xml:space="preserve"> kod Općinskog suda u Novom Zagrebu, zemljišnoknjižni odjel Novi Zagreb,</w:t>
            </w:r>
          </w:p>
          <w:p w:rsidRDefault="003075E6" w:rsidP="00D065D3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075E6" w:rsidP="00D065D3" w:rsidR="003075E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52A1B" w:rsidP="00D065D3" w:rsidR="00D065D3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Stroj za bušenje (Drilling Rig) DELMAG RH 123W (serijski broj DELMAG: 960) na nosaču Cat 325B (serijski broj 05A13184), godina proizvodnje 2002, radnih sati: 10180 (04/2014).</w:t>
            </w:r>
          </w:p>
          <w:p w:rsidRDefault="00C37F98" w:rsidP="00C37F98" w:rsidR="00C37F98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420F3" w:rsidR="00EE1E6B" w:rsidRPr="00402B9C">
        <w:trPr>
          <w:jc w:val="center"/>
        </w:trPr>
        <w:tc>
          <w:tcPr>
            <w:tcW w:type="pct" w:w="231"/>
          </w:tcPr>
          <w:p w:rsidRDefault="00EE1E6B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EE1E6B" w:rsidP="00EE1E6B" w:rsidR="00EE1E6B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94"/>
          </w:tcPr>
          <w:p w:rsidRDefault="00EE1E6B" w:rsidP="00EE1E6B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ERSTE &amp; STEIERMÄRKISCHE BANK d.d., zastupan po Odvjetniku Belizar Tomaić, iz Osijeka, </w:t>
            </w:r>
          </w:p>
          <w:p w:rsidRDefault="00EE1E6B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Kralja Zvonimira 17</w:t>
            </w:r>
          </w:p>
        </w:tc>
        <w:tc>
          <w:tcPr>
            <w:tcW w:type="pct" w:w="471"/>
          </w:tcPr>
          <w:p w:rsidRDefault="00EE1E6B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518"/>
          </w:tcPr>
          <w:p w:rsidRDefault="00EE1E6B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Jadranski trg 3a, 51000 Rijeka</w:t>
            </w:r>
          </w:p>
        </w:tc>
        <w:tc>
          <w:tcPr>
            <w:tcW w:type="pct" w:w="611"/>
          </w:tcPr>
          <w:p w:rsidRDefault="008C0654" w:rsidP="008C0654" w:rsidR="00EE1E6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Općinski sud u Dubrovniku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003DA2" w:rsidP="008C0654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8C0654" w:rsidR="008C0654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Općinski sud u Zagrebu</w:t>
            </w:r>
            <w:r w:rsidR="00402B9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402B9C" w:rsidP="008C0654" w:rsid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02B9C" w:rsidP="008C0654" w:rsidR="00402B9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sud u Osijeku, Stalna služba Beli Manastir</w:t>
            </w:r>
          </w:p>
          <w:p w:rsidRDefault="008C0654" w:rsidP="008C0654" w:rsidR="008C0654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F355C7" w:rsidP="00F355C7" w:rsidR="00EE1E6B" w:rsidRPr="00402B9C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7.641.245,28 kn</w:t>
            </w:r>
          </w:p>
        </w:tc>
        <w:tc>
          <w:tcPr>
            <w:tcW w:type="pct" w:w="658"/>
          </w:tcPr>
          <w:p w:rsidRDefault="00402B9C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1.) </w:t>
            </w:r>
            <w:r w:rsidR="00F355C7" w:rsidRPr="00402B9C">
              <w:rPr>
                <w:rFonts w:hAnsi="Times New Roman" w:ascii="Times New Roman"/>
                <w:sz w:val="20"/>
                <w:szCs w:val="20"/>
              </w:rPr>
              <w:t>Sporazum o osiguranju novčane tražbine zasnivanjem založnog prava na nektrenini broj OV-1263/14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 xml:space="preserve"> u iznosu od 647.949,22 eura,</w:t>
            </w:r>
          </w:p>
          <w:p w:rsidRDefault="00BB35D0" w:rsidP="00EE1E6B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EE1E6B" w:rsidR="00003DA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02B9C" w:rsidP="00EE1E6B" w:rsidR="00F355C7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2.) </w:t>
            </w:r>
            <w:r w:rsidR="00F355C7" w:rsidRPr="00402B9C">
              <w:rPr>
                <w:rFonts w:hAnsi="Times New Roman" w:ascii="Times New Roman"/>
                <w:sz w:val="20"/>
                <w:szCs w:val="20"/>
              </w:rPr>
              <w:t>Ugovor o okvirnom iznosu zaduženj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="00F355C7" w:rsidRPr="00402B9C">
              <w:rPr>
                <w:rFonts w:hAnsi="Times New Roman" w:ascii="Times New Roman"/>
                <w:sz w:val="20"/>
                <w:szCs w:val="20"/>
              </w:rPr>
              <w:t xml:space="preserve"> i osiguranj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>a</w:t>
            </w:r>
            <w:r w:rsidR="00F355C7" w:rsidRPr="00402B9C">
              <w:rPr>
                <w:rFonts w:hAnsi="Times New Roman" w:ascii="Times New Roman"/>
                <w:sz w:val="20"/>
                <w:szCs w:val="20"/>
              </w:rPr>
              <w:t xml:space="preserve"> broj OV90301</w:t>
            </w:r>
            <w:r w:rsidR="00BB35D0" w:rsidRPr="00402B9C">
              <w:rPr>
                <w:rFonts w:hAnsi="Times New Roman" w:ascii="Times New Roman"/>
                <w:sz w:val="20"/>
                <w:szCs w:val="20"/>
              </w:rPr>
              <w:t xml:space="preserve"> u iznosu od 11.500.000,00 kn</w:t>
            </w:r>
            <w:r w:rsidR="00F355C7" w:rsidRPr="00402B9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F355C7" w:rsidP="00EE1E6B" w:rsidR="00F355C7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EE1E6B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3.) Sporazum o zalogu oročenog depozita broj 8500082686 u iznosu od 200.000,00 kn</w:t>
            </w:r>
          </w:p>
        </w:tc>
        <w:tc>
          <w:tcPr>
            <w:tcW w:type="pct" w:w="1151"/>
          </w:tcPr>
          <w:p w:rsidRDefault="00BB35D0" w:rsidP="00BB35D0" w:rsidR="00BB35D0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- k.č.br. 4559/120, zemljište sa zgradom površine 875 m2, upisana u zk.ul.br. 1893, k.o. Komin-stari, kod Općinskog suda u Dubrovniku, zemljišno knjižni odjel Dubrovnik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, suvlasnički dio 10. ETAŽA 190/2625 – poslovni prostor u prizemlju broj 2B, u ulici Trg kralja Tomislava 23</w:t>
            </w:r>
            <w:r w:rsidR="00402B9C" w:rsidRPr="00402B9C">
              <w:rPr>
                <w:rFonts w:hAnsi="Times New Roman" w:ascii="Times New Roman"/>
                <w:sz w:val="20"/>
                <w:szCs w:val="20"/>
              </w:rPr>
              <w:t xml:space="preserve"> u Pločama</w:t>
            </w:r>
            <w:r w:rsidR="00003DA2" w:rsidRPr="00402B9C">
              <w:rPr>
                <w:rFonts w:hAnsi="Times New Roman" w:ascii="Times New Roman"/>
                <w:sz w:val="20"/>
                <w:szCs w:val="20"/>
              </w:rPr>
              <w:t>, površine 190,41 m2,</w:t>
            </w:r>
          </w:p>
          <w:p w:rsidRDefault="00EE1E6B" w:rsidP="00EE1E6B" w:rsidR="00EE1E6B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003DA2" w:rsidP="00003DA2" w:rsidR="00003DA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7678/4, stambeno poslovna zgrada broj 3 i 5, stambeno poslovna zgrada broj 5a i dvorište Trpinjska površine 2738 m2, upisana u zk.ul.br. 30189, k.o. Grad Zagreb, kod Općinskog suda u Zagrebu, zemljišno knjižni odjel Zagreb, suvlasnički dio 97. ETAŽA 161/10000 – poslovni prostor u prizemlju oznake P1 i P2, u ulici Trpinjska broj 3, površine 125,96 m2  i suvlasnički dio 98. ETAŽA 161/10000 – poslovni prostor u podrumu oznake P01, P02 i P03, u ulici Trpinjska broj 3</w:t>
            </w:r>
            <w:r w:rsidR="00402B9C" w:rsidRPr="00402B9C">
              <w:rPr>
                <w:rFonts w:hAnsi="Times New Roman" w:ascii="Times New Roman"/>
                <w:sz w:val="20"/>
                <w:szCs w:val="20"/>
              </w:rPr>
              <w:t xml:space="preserve"> u Zagrebu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, površine 63,05 m2.</w:t>
            </w:r>
          </w:p>
          <w:p w:rsidRDefault="00402B9C" w:rsidP="00003DA2" w:rsidR="00402B9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02B9C" w:rsidP="00003DA2" w:rsidR="00402B9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03DA2" w:rsidP="00003DA2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2794/2, oranica površine 3652 m2, upisana u zk.ul.br. 394, k.o. Beli Manastir, kod Općinskog suda u Osijeku, zemljišno knjižni odjel Beli Manastir</w:t>
            </w:r>
          </w:p>
          <w:p w:rsidRDefault="00003DA2" w:rsidP="00003DA2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02B9C" w:rsidP="00402B9C" w:rsidR="00402B9C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4559/120, zemljište sa zgradom površine 875 m2, upisana u zk.ul.br. 1893, k.o. Komin-stari, kod Općinskog suda u Dubrovniku, zemljišno knjižni odjel Dubrovnik, suvlasnički dio 10. ETAŽA 190/2625 – poslovni prostor u prizemlju broj 2B, u ulici Trg kralja Tomislava 23 u Pločama, površine 190,41 m2,</w:t>
            </w:r>
          </w:p>
          <w:p w:rsidRDefault="00402B9C" w:rsidP="00402B9C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003DA2" w:rsidR="00003DA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k.č.br. 7678/4, stambeno poslovna zgrada broj 3 i 5, stambeno poslovna zgrada broj 5a i dvorište Trpinjska površine 2738 m2, upisana u zk.ul.br. 30189, k.o. Grad Zagreb, kod Općinskog suda u Zagrebu, zemljišno knjižni odjel Zagreb, suvlasnički dio 97. ETAŽA 161/10000 – poslovni prostor u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prizemlju oznake P1 i P2, u ulici Trpinjska broj 3 u Zagrebu, površine 125,96 m2  i suvlasnički dio 98. ETAŽA 161/10000 – poslovni prostor u podrumu oznake P01, P02 i P03, u ulici Trpinjska broj 3 u Zagrebu, površine 63,05 m2.</w:t>
            </w:r>
          </w:p>
          <w:p w:rsidRDefault="00402B9C" w:rsidP="00003DA2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003DA2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402B9C" w:rsidP="00003DA2" w:rsidR="00402B9C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Založno pravo na ugovorenom oročenom depozitu broj 8500082686 </w:t>
            </w:r>
          </w:p>
        </w:tc>
      </w:tr>
    </w:tbl>
    <w:p w:rsidRDefault="006F2300" w:rsidP="00976C4E" w:rsidR="006F2300" w:rsidRP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402B9C" w:rsidP="00976C4E" w:rsidR="00402B9C" w:rsidRP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EE1E6B" w:rsidP="00976C4E" w:rsidR="00EE1E6B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402B9C" w:rsidP="00976C4E" w:rsid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402B9C" w:rsidP="00976C4E" w:rsid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402B9C" w:rsidP="00976C4E" w:rsidR="00402B9C" w:rsidRP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1D61E5" w:rsidP="00976C4E" w:rsidR="001D61E5" w:rsidRPr="00402B9C">
      <w:pPr>
        <w:spacing w:after="0"/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6F2293" w:rsidP="00976C4E" w:rsidR="006F2293" w:rsidRPr="00402B9C">
      <w:pPr>
        <w:spacing w:after="0"/>
        <w:jc w:val="center"/>
        <w:rPr>
          <w:rFonts w:hAnsi="Times New Roman" w:ascii="Times New Roman"/>
          <w:b/>
          <w:sz w:val="20"/>
          <w:szCs w:val="20"/>
        </w:rPr>
      </w:pPr>
      <w:r w:rsidRPr="00402B9C">
        <w:rPr>
          <w:rFonts w:hAnsi="Times New Roman" w:ascii="Times New Roman"/>
          <w:b/>
          <w:sz w:val="20"/>
          <w:szCs w:val="20"/>
        </w:rPr>
        <w:t>III. TABLICA IZLUČNIH PRAVA</w:t>
      </w:r>
    </w:p>
    <w:p w:rsidRDefault="006F2293" w:rsidP="00976C4E" w:rsidR="006F2293" w:rsidRPr="00402B9C">
      <w:pPr>
        <w:spacing w:after="0"/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63"/>
        <w:gridCol w:w="4202"/>
        <w:gridCol w:w="2335"/>
        <w:gridCol w:w="3486"/>
        <w:gridCol w:w="2089"/>
        <w:gridCol w:w="2089"/>
      </w:tblGrid>
      <w:tr w:rsidTr="00542F77" w:rsidR="006F2293" w:rsidRPr="00402B9C">
        <w:trPr>
          <w:jc w:val="center"/>
        </w:trPr>
        <w:tc>
          <w:tcPr>
            <w:tcW w:type="pct" w:w="438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50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Ime</w:t>
            </w:r>
            <w:r w:rsidR="00C449AC" w:rsidRPr="00402B9C">
              <w:rPr>
                <w:rFonts w:hAnsi="Times New Roman" w:ascii="Times New Roman"/>
                <w:sz w:val="20"/>
                <w:szCs w:val="20"/>
              </w:rPr>
              <w:t xml:space="preserve"> i prezime /  tvrtka ili naziv 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zlučnog vjerovnika</w:t>
            </w:r>
          </w:p>
        </w:tc>
        <w:tc>
          <w:tcPr>
            <w:tcW w:type="pct" w:w="750"/>
            <w:shd w:fill="auto" w:color="auto" w:val="pct10"/>
            <w:vAlign w:val="center"/>
          </w:tcPr>
          <w:p w:rsidRDefault="00C449AC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OIB i</w:t>
            </w:r>
            <w:r w:rsidR="006F2293" w:rsidRPr="00402B9C">
              <w:rPr>
                <w:rFonts w:hAnsi="Times New Roman" w:ascii="Times New Roman"/>
                <w:sz w:val="20"/>
                <w:szCs w:val="20"/>
              </w:rPr>
              <w:t xml:space="preserve">zlučnog vjerovnika </w:t>
            </w:r>
          </w:p>
        </w:tc>
        <w:tc>
          <w:tcPr>
            <w:tcW w:type="pct" w:w="1120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Adresa / sjedište </w:t>
            </w:r>
            <w:r w:rsidR="00C449AC" w:rsidRPr="00402B9C">
              <w:rPr>
                <w:rFonts w:hAnsi="Times New Roman" w:ascii="Times New Roman"/>
                <w:sz w:val="20"/>
                <w:szCs w:val="20"/>
              </w:rPr>
              <w:t>i</w:t>
            </w:r>
            <w:r w:rsidRPr="00402B9C">
              <w:rPr>
                <w:rFonts w:hAnsi="Times New Roman" w:ascii="Times New Roman"/>
                <w:sz w:val="20"/>
                <w:szCs w:val="20"/>
              </w:rPr>
              <w:t>zlučnog vjerovnika</w:t>
            </w:r>
          </w:p>
        </w:tc>
        <w:tc>
          <w:tcPr>
            <w:tcW w:type="pct" w:w="67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shd w:fill="auto" w:color="auto" w:val="pct10"/>
            <w:vAlign w:val="center"/>
          </w:tcPr>
          <w:p w:rsidRDefault="006F2293" w:rsidP="00976C4E" w:rsidR="006F2293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542F77" w:rsidR="007B328E" w:rsidRPr="00402B9C">
        <w:trPr>
          <w:jc w:val="center"/>
        </w:trPr>
        <w:tc>
          <w:tcPr>
            <w:tcW w:type="pct" w:w="438"/>
          </w:tcPr>
          <w:p w:rsidRDefault="007B328E" w:rsidP="00976C4E" w:rsidR="007B328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350"/>
          </w:tcPr>
          <w:p w:rsidRDefault="007B328E" w:rsidP="00976C4E" w:rsidR="007B328E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750"/>
          </w:tcPr>
          <w:p w:rsidRDefault="007B328E" w:rsidP="00976C4E" w:rsidR="007B328E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120"/>
          </w:tcPr>
          <w:p w:rsidRDefault="007B328E" w:rsidP="00976C4E" w:rsidR="007B328E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7B328E" w:rsidP="00976C4E" w:rsidR="007B328E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9C3FBB" w:rsidP="00976C4E" w:rsidR="009C3FBB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542F77" w:rsidR="002D4118" w:rsidRPr="00402B9C">
        <w:trPr>
          <w:jc w:val="center"/>
        </w:trPr>
        <w:tc>
          <w:tcPr>
            <w:tcW w:type="pct" w:w="438"/>
          </w:tcPr>
          <w:p w:rsidRDefault="002D4118" w:rsidP="00976C4E" w:rsidR="002D411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350"/>
          </w:tcPr>
          <w:p w:rsidRDefault="002D4118" w:rsidP="00976C4E" w:rsidR="002D4118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750"/>
          </w:tcPr>
          <w:p w:rsidRDefault="002D4118" w:rsidP="00976C4E" w:rsidR="002D4118" w:rsidRPr="00402B9C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120"/>
          </w:tcPr>
          <w:p w:rsidRDefault="002D4118" w:rsidP="00976C4E" w:rsidR="002D4118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2D4118" w:rsidP="00976C4E" w:rsidR="002D4118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2D4118" w:rsidP="00976C4E" w:rsidR="002D4118" w:rsidRPr="00402B9C">
            <w:pPr>
              <w:pStyle w:val="Bezproreda"/>
              <w:spacing w:after="0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</w:p>
        </w:tc>
      </w:tr>
    </w:tbl>
    <w:p w:rsidRDefault="00F44750" w:rsidP="00976C4E" w:rsidR="00F44750" w:rsidRPr="00402B9C">
      <w:pPr>
        <w:spacing w:after="0"/>
        <w:rPr>
          <w:rFonts w:hAnsi="Times New Roman" w:ascii="Times New Roman"/>
          <w:color w:val="FF0000"/>
          <w:sz w:val="20"/>
          <w:szCs w:val="20"/>
        </w:rPr>
      </w:pPr>
    </w:p>
    <w:p w:rsidRDefault="00542F77" w:rsidP="00702487" w:rsidR="00542F77" w:rsidRPr="00402B9C">
      <w:pPr>
        <w:rPr>
          <w:rFonts w:hAnsi="Times New Roman" w:ascii="Times New Roman"/>
          <w:sz w:val="20"/>
          <w:szCs w:val="20"/>
        </w:rPr>
      </w:pPr>
    </w:p>
    <w:p w:rsidRDefault="001D61E5" w:rsidP="00702487" w:rsidR="001D61E5" w:rsidRPr="00402B9C">
      <w:pPr>
        <w:rPr>
          <w:rFonts w:hAnsi="Times New Roman" w:ascii="Times New Roman"/>
          <w:sz w:val="20"/>
          <w:szCs w:val="20"/>
        </w:rPr>
      </w:pPr>
    </w:p>
    <w:p w:rsidRDefault="006F2293" w:rsidP="00702487" w:rsidR="006F2293" w:rsidRPr="00402B9C">
      <w:pPr>
        <w:rPr>
          <w:rFonts w:hAnsi="Times New Roman" w:ascii="Times New Roman"/>
          <w:sz w:val="20"/>
          <w:szCs w:val="20"/>
        </w:rPr>
      </w:pPr>
      <w:r w:rsidRPr="00402B9C">
        <w:rPr>
          <w:rFonts w:hAnsi="Times New Roman" w:ascii="Times New Roman"/>
          <w:sz w:val="20"/>
          <w:szCs w:val="20"/>
        </w:rPr>
        <w:t xml:space="preserve">Mjesto i datum </w:t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="00F44750"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  <w:t>Stečajni upravitelj</w:t>
      </w:r>
    </w:p>
    <w:p w:rsidRDefault="00F44750" w:rsidR="006F2293" w:rsidRPr="00402B9C">
      <w:pPr>
        <w:rPr>
          <w:rFonts w:hAnsi="Times New Roman" w:ascii="Times New Roman"/>
          <w:sz w:val="20"/>
          <w:szCs w:val="20"/>
        </w:rPr>
      </w:pPr>
      <w:r w:rsidRPr="00402B9C">
        <w:rPr>
          <w:rFonts w:hAnsi="Times New Roman" w:ascii="Times New Roman"/>
          <w:sz w:val="20"/>
          <w:szCs w:val="20"/>
        </w:rPr>
        <w:t xml:space="preserve">Osijek, </w:t>
      </w:r>
      <w:r w:rsidR="0051372B" w:rsidRPr="00402B9C">
        <w:rPr>
          <w:rFonts w:hAnsi="Times New Roman" w:ascii="Times New Roman"/>
          <w:sz w:val="20"/>
          <w:szCs w:val="20"/>
        </w:rPr>
        <w:t>22.09</w:t>
      </w:r>
      <w:r w:rsidRPr="00402B9C">
        <w:rPr>
          <w:rFonts w:hAnsi="Times New Roman" w:ascii="Times New Roman"/>
          <w:sz w:val="20"/>
          <w:szCs w:val="20"/>
        </w:rPr>
        <w:t>.2017. godine</w:t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Pr="00402B9C">
        <w:rPr>
          <w:rFonts w:hAnsi="Times New Roman" w:ascii="Times New Roman"/>
          <w:sz w:val="20"/>
          <w:szCs w:val="20"/>
        </w:rPr>
        <w:tab/>
      </w:r>
      <w:r w:rsidR="008E6164" w:rsidRPr="00402B9C">
        <w:rPr>
          <w:rFonts w:hAnsi="Times New Roman" w:ascii="Times New Roman"/>
          <w:sz w:val="20"/>
          <w:szCs w:val="20"/>
        </w:rPr>
        <w:t>Snježana</w:t>
      </w:r>
      <w:r w:rsidRPr="00402B9C">
        <w:rPr>
          <w:rFonts w:hAnsi="Times New Roman" w:ascii="Times New Roman"/>
          <w:sz w:val="20"/>
          <w:szCs w:val="20"/>
        </w:rPr>
        <w:t xml:space="preserve"> Sudarević</w:t>
      </w:r>
      <w:r w:rsidR="007B328E" w:rsidRPr="00402B9C">
        <w:rPr>
          <w:rFonts w:hAnsi="Times New Roman" w:ascii="Times New Roman"/>
          <w:sz w:val="20"/>
          <w:szCs w:val="20"/>
        </w:rPr>
        <w:t>, dipl. iur.</w:t>
      </w:r>
    </w:p>
    <w:p w:rsidRDefault="00402B9C" w:rsidR="00402B9C" w:rsidRPr="00402B9C">
      <w:pPr>
        <w:rPr>
          <w:rFonts w:hAnsi="Times New Roman" w:ascii="Times New Roman"/>
          <w:sz w:val="20"/>
          <w:szCs w:val="20"/>
        </w:rPr>
      </w:pPr>
    </w:p>
    <w:sectPr w:rsidSect="00903241" w:rsidR="00402B9C" w:rsidRPr="00402B9C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70F" w:rsidP="00702487" w:rsidR="00EF270F">
      <w:pPr>
        <w:spacing w:after="0"/>
      </w:pPr>
      <w:r>
        <w:separator/>
      </w:r>
    </w:p>
  </w:endnote>
  <w:endnote w:id="0" w:type="continuationSeparator">
    <w:p w:rsidRDefault="00EF270F" w:rsidP="00702487" w:rsidR="00EF27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70F" w:rsidP="00702487" w:rsidR="00EF270F">
      <w:pPr>
        <w:spacing w:after="0"/>
      </w:pPr>
      <w:r>
        <w:separator/>
      </w:r>
    </w:p>
  </w:footnote>
  <w:footnote w:id="0" w:type="continuationSeparator">
    <w:p w:rsidRDefault="00EF270F" w:rsidP="00702487" w:rsidR="00EF270F">
      <w:pPr>
        <w:spacing w:after="0"/>
      </w:pPr>
      <w:r>
        <w:continuationSeparator/>
      </w:r>
    </w:p>
  </w:footnote>
  <w:footnote w:id="1">
    <w:p w:rsidRDefault="00003DA2" w:rsidP="00702487" w:rsidR="00003DA2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D8525DB6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E904475"/>
    <w:multiLevelType w:val="hybridMultilevel"/>
    <w:tmpl w:val="D5943C06"/>
    <w:lvl w:tplc="19F4FAD8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AA2EBD"/>
    <w:multiLevelType w:val="hybridMultilevel"/>
    <w:tmpl w:val="4D8C7C06"/>
    <w:lvl w:tplc="A2B804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B401C9"/>
    <w:multiLevelType w:val="hybridMultilevel"/>
    <w:tmpl w:val="2D08FED4"/>
    <w:lvl w:tplc="655023F8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A75119"/>
    <w:multiLevelType w:val="hybridMultilevel"/>
    <w:tmpl w:val="35D828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3A3AF5"/>
    <w:multiLevelType w:val="hybridMultilevel"/>
    <w:tmpl w:val="19D201F2"/>
    <w:lvl w:tplc="98547BAC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6F4200"/>
    <w:multiLevelType w:val="hybridMultilevel"/>
    <w:tmpl w:val="A10601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A30574"/>
    <w:multiLevelType w:val="hybridMultilevel"/>
    <w:tmpl w:val="1A5CAF24"/>
    <w:lvl w:tplc="082E43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DB07D5"/>
    <w:multiLevelType w:val="hybridMultilevel"/>
    <w:tmpl w:val="1D5E0F5C"/>
    <w:lvl w:tplc="DC7CFA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2BCE"/>
    <w:multiLevelType w:val="hybridMultilevel"/>
    <w:tmpl w:val="BF40936C"/>
    <w:lvl w:tplc="A54CC0D8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5C43B9F"/>
    <w:multiLevelType w:val="hybridMultilevel"/>
    <w:tmpl w:val="7CA67F3A"/>
    <w:lvl w:tplc="D422A848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F52400E"/>
    <w:multiLevelType w:val="hybridMultilevel"/>
    <w:tmpl w:val="5DDC245C"/>
    <w:lvl w:tplc="E8442A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57655C7"/>
    <w:multiLevelType w:val="hybridMultilevel"/>
    <w:tmpl w:val="595E04AA"/>
    <w:lvl w:tplc="359E5E26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4E14EB"/>
    <w:multiLevelType w:val="hybridMultilevel"/>
    <w:tmpl w:val="F072EC86"/>
    <w:lvl w:tplc="BE32339A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F20B50"/>
    <w:multiLevelType w:val="hybridMultilevel"/>
    <w:tmpl w:val="59F4576E"/>
    <w:lvl w:tplc="773E1EF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73179F"/>
    <w:multiLevelType w:val="hybridMultilevel"/>
    <w:tmpl w:val="00226AC2"/>
    <w:lvl w:tplc="D50CA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AE3921"/>
    <w:multiLevelType w:val="hybridMultilevel"/>
    <w:tmpl w:val="8D30E4B0"/>
    <w:lvl w:tplc="3C0E534A" w:ilvl="0">
      <w:start w:val="1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E50E52"/>
    <w:multiLevelType w:val="hybridMultilevel"/>
    <w:tmpl w:val="7DCEC2EC"/>
    <w:lvl w:tplc="F006A4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4"/>
  </w:num>
  <w:num w:numId="6">
    <w:abstractNumId w:val="11"/>
  </w:num>
  <w:num w:numId="7">
    <w:abstractNumId w:val="15"/>
  </w:num>
  <w:num w:numId="8">
    <w:abstractNumId w:val="17"/>
  </w:num>
  <w:num w:numId="9">
    <w:abstractNumId w:val="7"/>
  </w:num>
  <w:num w:numId="10">
    <w:abstractNumId w:val="9"/>
  </w:num>
  <w:num w:numId="11">
    <w:abstractNumId w:val="5"/>
  </w:num>
  <w:num w:numId="12">
    <w:abstractNumId w:val="1"/>
  </w:num>
  <w:num w:numId="13">
    <w:abstractNumId w:val="12"/>
  </w:num>
  <w:num w:numId="14">
    <w:abstractNumId w:val="10"/>
  </w:num>
  <w:num w:numId="15">
    <w:abstractNumId w:val="16"/>
  </w:num>
  <w:num w:numId="16">
    <w:abstractNumId w:val="13"/>
  </w:num>
  <w:num w:numId="17">
    <w:abstractNumId w:val="3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6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EF0"/>
    <w:rsid w:val="00003DA2"/>
    <w:rsid w:val="000105AE"/>
    <w:rsid w:val="00013C7D"/>
    <w:rsid w:val="00020198"/>
    <w:rsid w:val="0002172A"/>
    <w:rsid w:val="00025B0F"/>
    <w:rsid w:val="000331A7"/>
    <w:rsid w:val="000361FE"/>
    <w:rsid w:val="00040AC9"/>
    <w:rsid w:val="0004104D"/>
    <w:rsid w:val="00042091"/>
    <w:rsid w:val="000420F3"/>
    <w:rsid w:val="00042AAB"/>
    <w:rsid w:val="00045DD2"/>
    <w:rsid w:val="0004791C"/>
    <w:rsid w:val="00047FBB"/>
    <w:rsid w:val="00053238"/>
    <w:rsid w:val="00057041"/>
    <w:rsid w:val="0006130D"/>
    <w:rsid w:val="00063ED8"/>
    <w:rsid w:val="000742ED"/>
    <w:rsid w:val="00081DE4"/>
    <w:rsid w:val="00085705"/>
    <w:rsid w:val="00086CCA"/>
    <w:rsid w:val="00092D86"/>
    <w:rsid w:val="00095FA7"/>
    <w:rsid w:val="000967FD"/>
    <w:rsid w:val="0009791E"/>
    <w:rsid w:val="000A0B62"/>
    <w:rsid w:val="000A494C"/>
    <w:rsid w:val="000A62CE"/>
    <w:rsid w:val="000A78E8"/>
    <w:rsid w:val="000B22FE"/>
    <w:rsid w:val="000B54B2"/>
    <w:rsid w:val="000D2117"/>
    <w:rsid w:val="000D3E32"/>
    <w:rsid w:val="000D3FB6"/>
    <w:rsid w:val="000D636C"/>
    <w:rsid w:val="000D7FE3"/>
    <w:rsid w:val="000F3FBF"/>
    <w:rsid w:val="001000A8"/>
    <w:rsid w:val="00100B74"/>
    <w:rsid w:val="00106D83"/>
    <w:rsid w:val="00111BB6"/>
    <w:rsid w:val="00112E42"/>
    <w:rsid w:val="00115120"/>
    <w:rsid w:val="00121454"/>
    <w:rsid w:val="001229BA"/>
    <w:rsid w:val="0012729B"/>
    <w:rsid w:val="00136587"/>
    <w:rsid w:val="0014171E"/>
    <w:rsid w:val="00155D55"/>
    <w:rsid w:val="001610C5"/>
    <w:rsid w:val="001711F2"/>
    <w:rsid w:val="00176C63"/>
    <w:rsid w:val="00177A56"/>
    <w:rsid w:val="00180C22"/>
    <w:rsid w:val="001828A7"/>
    <w:rsid w:val="00182C52"/>
    <w:rsid w:val="00184ABC"/>
    <w:rsid w:val="0018604F"/>
    <w:rsid w:val="00192031"/>
    <w:rsid w:val="001A1E12"/>
    <w:rsid w:val="001A58C5"/>
    <w:rsid w:val="001B5530"/>
    <w:rsid w:val="001B683A"/>
    <w:rsid w:val="001B6C08"/>
    <w:rsid w:val="001B7238"/>
    <w:rsid w:val="001B7CEC"/>
    <w:rsid w:val="001C3D6A"/>
    <w:rsid w:val="001C5019"/>
    <w:rsid w:val="001C69DF"/>
    <w:rsid w:val="001C7B81"/>
    <w:rsid w:val="001D28C2"/>
    <w:rsid w:val="001D5666"/>
    <w:rsid w:val="001D61E5"/>
    <w:rsid w:val="001D7793"/>
    <w:rsid w:val="001F4BC1"/>
    <w:rsid w:val="00201A2F"/>
    <w:rsid w:val="002030DD"/>
    <w:rsid w:val="00211A6E"/>
    <w:rsid w:val="0021502F"/>
    <w:rsid w:val="00215CB1"/>
    <w:rsid w:val="002232E4"/>
    <w:rsid w:val="00236A20"/>
    <w:rsid w:val="00243D65"/>
    <w:rsid w:val="00245AB4"/>
    <w:rsid w:val="00250DC2"/>
    <w:rsid w:val="0025516B"/>
    <w:rsid w:val="00255416"/>
    <w:rsid w:val="00256CB4"/>
    <w:rsid w:val="002650CD"/>
    <w:rsid w:val="00266B82"/>
    <w:rsid w:val="00276E90"/>
    <w:rsid w:val="00281697"/>
    <w:rsid w:val="00281D43"/>
    <w:rsid w:val="0028478B"/>
    <w:rsid w:val="00285B56"/>
    <w:rsid w:val="002903A7"/>
    <w:rsid w:val="00290BD2"/>
    <w:rsid w:val="002921AB"/>
    <w:rsid w:val="00295847"/>
    <w:rsid w:val="00297A64"/>
    <w:rsid w:val="002A012F"/>
    <w:rsid w:val="002A0489"/>
    <w:rsid w:val="002A4501"/>
    <w:rsid w:val="002A6ABB"/>
    <w:rsid w:val="002A6FF4"/>
    <w:rsid w:val="002B3770"/>
    <w:rsid w:val="002B52A9"/>
    <w:rsid w:val="002B580C"/>
    <w:rsid w:val="002B76A7"/>
    <w:rsid w:val="002C1622"/>
    <w:rsid w:val="002C2599"/>
    <w:rsid w:val="002C5CC3"/>
    <w:rsid w:val="002D4118"/>
    <w:rsid w:val="002E14D9"/>
    <w:rsid w:val="002E1D27"/>
    <w:rsid w:val="002E3A50"/>
    <w:rsid w:val="002E3F70"/>
    <w:rsid w:val="002E52FC"/>
    <w:rsid w:val="002E629B"/>
    <w:rsid w:val="002F0A21"/>
    <w:rsid w:val="00302BA1"/>
    <w:rsid w:val="0030455B"/>
    <w:rsid w:val="003075E6"/>
    <w:rsid w:val="00307BBC"/>
    <w:rsid w:val="00310E52"/>
    <w:rsid w:val="00311B02"/>
    <w:rsid w:val="00313EF9"/>
    <w:rsid w:val="003148B8"/>
    <w:rsid w:val="003158BA"/>
    <w:rsid w:val="00325DE1"/>
    <w:rsid w:val="00327E7A"/>
    <w:rsid w:val="003306FB"/>
    <w:rsid w:val="00334DDB"/>
    <w:rsid w:val="003356FE"/>
    <w:rsid w:val="00336489"/>
    <w:rsid w:val="00336D39"/>
    <w:rsid w:val="003427E6"/>
    <w:rsid w:val="00343558"/>
    <w:rsid w:val="00343D2E"/>
    <w:rsid w:val="00344BE4"/>
    <w:rsid w:val="00344F32"/>
    <w:rsid w:val="00345C61"/>
    <w:rsid w:val="003464AC"/>
    <w:rsid w:val="00350AF2"/>
    <w:rsid w:val="00361903"/>
    <w:rsid w:val="00370242"/>
    <w:rsid w:val="003709CB"/>
    <w:rsid w:val="003726DD"/>
    <w:rsid w:val="00377C45"/>
    <w:rsid w:val="00380C61"/>
    <w:rsid w:val="003A202B"/>
    <w:rsid w:val="003A3341"/>
    <w:rsid w:val="003A6BAD"/>
    <w:rsid w:val="003B0343"/>
    <w:rsid w:val="003C673B"/>
    <w:rsid w:val="003D39E1"/>
    <w:rsid w:val="003D6188"/>
    <w:rsid w:val="003E21F3"/>
    <w:rsid w:val="003E57ED"/>
    <w:rsid w:val="003E66AC"/>
    <w:rsid w:val="003F1226"/>
    <w:rsid w:val="003F4137"/>
    <w:rsid w:val="003F5D77"/>
    <w:rsid w:val="00400B39"/>
    <w:rsid w:val="00402B9C"/>
    <w:rsid w:val="00411EC1"/>
    <w:rsid w:val="00412166"/>
    <w:rsid w:val="00413769"/>
    <w:rsid w:val="0041699A"/>
    <w:rsid w:val="00424B5F"/>
    <w:rsid w:val="0042739E"/>
    <w:rsid w:val="00432713"/>
    <w:rsid w:val="00435002"/>
    <w:rsid w:val="00442F04"/>
    <w:rsid w:val="00444E0B"/>
    <w:rsid w:val="00453F0E"/>
    <w:rsid w:val="00460125"/>
    <w:rsid w:val="00461812"/>
    <w:rsid w:val="004649FE"/>
    <w:rsid w:val="004651F9"/>
    <w:rsid w:val="00471673"/>
    <w:rsid w:val="00472E52"/>
    <w:rsid w:val="00474691"/>
    <w:rsid w:val="004767AB"/>
    <w:rsid w:val="004838BC"/>
    <w:rsid w:val="00486B30"/>
    <w:rsid w:val="0049353D"/>
    <w:rsid w:val="00494012"/>
    <w:rsid w:val="0049447A"/>
    <w:rsid w:val="00494DE9"/>
    <w:rsid w:val="0049502C"/>
    <w:rsid w:val="004A0E53"/>
    <w:rsid w:val="004A1110"/>
    <w:rsid w:val="004A5A68"/>
    <w:rsid w:val="004A66F1"/>
    <w:rsid w:val="004B481E"/>
    <w:rsid w:val="004C4637"/>
    <w:rsid w:val="004D0A84"/>
    <w:rsid w:val="004D0B78"/>
    <w:rsid w:val="004D6569"/>
    <w:rsid w:val="004D7657"/>
    <w:rsid w:val="004E0322"/>
    <w:rsid w:val="004E1096"/>
    <w:rsid w:val="004E3AE2"/>
    <w:rsid w:val="004E459B"/>
    <w:rsid w:val="004E479B"/>
    <w:rsid w:val="004F5014"/>
    <w:rsid w:val="0050178A"/>
    <w:rsid w:val="00510979"/>
    <w:rsid w:val="00510D37"/>
    <w:rsid w:val="005127FB"/>
    <w:rsid w:val="0051372B"/>
    <w:rsid w:val="005139B1"/>
    <w:rsid w:val="00514A8E"/>
    <w:rsid w:val="005224DA"/>
    <w:rsid w:val="00522D26"/>
    <w:rsid w:val="005254A9"/>
    <w:rsid w:val="0052587D"/>
    <w:rsid w:val="00526998"/>
    <w:rsid w:val="005304D6"/>
    <w:rsid w:val="00540F86"/>
    <w:rsid w:val="00542F77"/>
    <w:rsid w:val="00545009"/>
    <w:rsid w:val="00550256"/>
    <w:rsid w:val="00550B77"/>
    <w:rsid w:val="00552A1B"/>
    <w:rsid w:val="0055367A"/>
    <w:rsid w:val="00553DA4"/>
    <w:rsid w:val="00554139"/>
    <w:rsid w:val="00561E90"/>
    <w:rsid w:val="00563F25"/>
    <w:rsid w:val="005667B7"/>
    <w:rsid w:val="00570CD0"/>
    <w:rsid w:val="00570F2B"/>
    <w:rsid w:val="00574D1A"/>
    <w:rsid w:val="00575C1C"/>
    <w:rsid w:val="0057650E"/>
    <w:rsid w:val="005777F2"/>
    <w:rsid w:val="00577E75"/>
    <w:rsid w:val="00587C94"/>
    <w:rsid w:val="00590EE0"/>
    <w:rsid w:val="00594082"/>
    <w:rsid w:val="005A7534"/>
    <w:rsid w:val="005B0A59"/>
    <w:rsid w:val="005B228E"/>
    <w:rsid w:val="005B6E12"/>
    <w:rsid w:val="005C08FF"/>
    <w:rsid w:val="005C2DC9"/>
    <w:rsid w:val="005C3130"/>
    <w:rsid w:val="005C5122"/>
    <w:rsid w:val="005D1120"/>
    <w:rsid w:val="005D1970"/>
    <w:rsid w:val="005D293B"/>
    <w:rsid w:val="005E1D9E"/>
    <w:rsid w:val="005E3216"/>
    <w:rsid w:val="005E4B98"/>
    <w:rsid w:val="005E719A"/>
    <w:rsid w:val="005F3C97"/>
    <w:rsid w:val="0060500C"/>
    <w:rsid w:val="006054A2"/>
    <w:rsid w:val="006060E6"/>
    <w:rsid w:val="006247F2"/>
    <w:rsid w:val="006351C3"/>
    <w:rsid w:val="006428EC"/>
    <w:rsid w:val="00655AAC"/>
    <w:rsid w:val="00655B39"/>
    <w:rsid w:val="006577BF"/>
    <w:rsid w:val="006610C6"/>
    <w:rsid w:val="00664492"/>
    <w:rsid w:val="00666581"/>
    <w:rsid w:val="00671D5F"/>
    <w:rsid w:val="006748FB"/>
    <w:rsid w:val="00674A37"/>
    <w:rsid w:val="006777E4"/>
    <w:rsid w:val="00681C6A"/>
    <w:rsid w:val="00683199"/>
    <w:rsid w:val="006841C8"/>
    <w:rsid w:val="00687F0B"/>
    <w:rsid w:val="00690B53"/>
    <w:rsid w:val="00693101"/>
    <w:rsid w:val="00695186"/>
    <w:rsid w:val="006A289F"/>
    <w:rsid w:val="006A484D"/>
    <w:rsid w:val="006A76DA"/>
    <w:rsid w:val="006C063A"/>
    <w:rsid w:val="006C0A75"/>
    <w:rsid w:val="006C0B10"/>
    <w:rsid w:val="006C4CA7"/>
    <w:rsid w:val="006E24E4"/>
    <w:rsid w:val="006E325E"/>
    <w:rsid w:val="006F2213"/>
    <w:rsid w:val="006F2293"/>
    <w:rsid w:val="006F2300"/>
    <w:rsid w:val="006F3B49"/>
    <w:rsid w:val="00702487"/>
    <w:rsid w:val="00705364"/>
    <w:rsid w:val="00710892"/>
    <w:rsid w:val="007142BB"/>
    <w:rsid w:val="007145BF"/>
    <w:rsid w:val="007163AD"/>
    <w:rsid w:val="00721B21"/>
    <w:rsid w:val="00722848"/>
    <w:rsid w:val="007269FA"/>
    <w:rsid w:val="00730184"/>
    <w:rsid w:val="007568CB"/>
    <w:rsid w:val="0076132A"/>
    <w:rsid w:val="0077146F"/>
    <w:rsid w:val="007739EA"/>
    <w:rsid w:val="00781DEA"/>
    <w:rsid w:val="00783D79"/>
    <w:rsid w:val="00790C50"/>
    <w:rsid w:val="00793F5F"/>
    <w:rsid w:val="0079782B"/>
    <w:rsid w:val="007A3E2A"/>
    <w:rsid w:val="007A59AB"/>
    <w:rsid w:val="007A68C3"/>
    <w:rsid w:val="007A6927"/>
    <w:rsid w:val="007B328E"/>
    <w:rsid w:val="007B3E74"/>
    <w:rsid w:val="007B4027"/>
    <w:rsid w:val="007C6C5C"/>
    <w:rsid w:val="007D15C5"/>
    <w:rsid w:val="007D2CEA"/>
    <w:rsid w:val="007D4380"/>
    <w:rsid w:val="007D45D9"/>
    <w:rsid w:val="007D4691"/>
    <w:rsid w:val="007D4CBE"/>
    <w:rsid w:val="007D79DE"/>
    <w:rsid w:val="007E3704"/>
    <w:rsid w:val="007E4BF0"/>
    <w:rsid w:val="007E7BFD"/>
    <w:rsid w:val="007E7C05"/>
    <w:rsid w:val="007E7EB4"/>
    <w:rsid w:val="007F08BD"/>
    <w:rsid w:val="007F5FA1"/>
    <w:rsid w:val="008008D7"/>
    <w:rsid w:val="00801C48"/>
    <w:rsid w:val="00802DB2"/>
    <w:rsid w:val="00804A65"/>
    <w:rsid w:val="0080701F"/>
    <w:rsid w:val="00807A53"/>
    <w:rsid w:val="00830071"/>
    <w:rsid w:val="00835CCD"/>
    <w:rsid w:val="0083625A"/>
    <w:rsid w:val="00843C20"/>
    <w:rsid w:val="008512FB"/>
    <w:rsid w:val="00852A9E"/>
    <w:rsid w:val="00853C32"/>
    <w:rsid w:val="00853EAD"/>
    <w:rsid w:val="0085406D"/>
    <w:rsid w:val="00866BC7"/>
    <w:rsid w:val="00866C24"/>
    <w:rsid w:val="00874350"/>
    <w:rsid w:val="00875098"/>
    <w:rsid w:val="00877C66"/>
    <w:rsid w:val="008828FD"/>
    <w:rsid w:val="00892A5F"/>
    <w:rsid w:val="00894848"/>
    <w:rsid w:val="008A0776"/>
    <w:rsid w:val="008A0B80"/>
    <w:rsid w:val="008A5163"/>
    <w:rsid w:val="008B1605"/>
    <w:rsid w:val="008B324C"/>
    <w:rsid w:val="008B4B36"/>
    <w:rsid w:val="008B6656"/>
    <w:rsid w:val="008C0654"/>
    <w:rsid w:val="008C1D28"/>
    <w:rsid w:val="008C24B7"/>
    <w:rsid w:val="008D28B5"/>
    <w:rsid w:val="008E0370"/>
    <w:rsid w:val="008E48A1"/>
    <w:rsid w:val="008E5F26"/>
    <w:rsid w:val="008E6164"/>
    <w:rsid w:val="008F073F"/>
    <w:rsid w:val="008F1A96"/>
    <w:rsid w:val="008F21E6"/>
    <w:rsid w:val="008F32ED"/>
    <w:rsid w:val="008F684B"/>
    <w:rsid w:val="008F795E"/>
    <w:rsid w:val="00903241"/>
    <w:rsid w:val="00903B50"/>
    <w:rsid w:val="00903CE3"/>
    <w:rsid w:val="00903F5B"/>
    <w:rsid w:val="00907604"/>
    <w:rsid w:val="00912471"/>
    <w:rsid w:val="0091266A"/>
    <w:rsid w:val="009166A2"/>
    <w:rsid w:val="00916F30"/>
    <w:rsid w:val="00923165"/>
    <w:rsid w:val="009304A5"/>
    <w:rsid w:val="00937182"/>
    <w:rsid w:val="00943C45"/>
    <w:rsid w:val="009479C3"/>
    <w:rsid w:val="00953542"/>
    <w:rsid w:val="00956448"/>
    <w:rsid w:val="0096762C"/>
    <w:rsid w:val="0097206D"/>
    <w:rsid w:val="009746D9"/>
    <w:rsid w:val="00976C4E"/>
    <w:rsid w:val="00980568"/>
    <w:rsid w:val="00986A7C"/>
    <w:rsid w:val="00992E91"/>
    <w:rsid w:val="009946BF"/>
    <w:rsid w:val="009A161C"/>
    <w:rsid w:val="009A38F6"/>
    <w:rsid w:val="009B2574"/>
    <w:rsid w:val="009C01C3"/>
    <w:rsid w:val="009C05CE"/>
    <w:rsid w:val="009C1492"/>
    <w:rsid w:val="009C3FBB"/>
    <w:rsid w:val="009C54A0"/>
    <w:rsid w:val="009C59CD"/>
    <w:rsid w:val="009C7982"/>
    <w:rsid w:val="009E6EDE"/>
    <w:rsid w:val="009F2E30"/>
    <w:rsid w:val="009F71AF"/>
    <w:rsid w:val="00A00442"/>
    <w:rsid w:val="00A00E6C"/>
    <w:rsid w:val="00A22D8D"/>
    <w:rsid w:val="00A30F77"/>
    <w:rsid w:val="00A3533C"/>
    <w:rsid w:val="00A37FBF"/>
    <w:rsid w:val="00A40BC0"/>
    <w:rsid w:val="00A441C7"/>
    <w:rsid w:val="00A50B71"/>
    <w:rsid w:val="00A53F85"/>
    <w:rsid w:val="00A554FB"/>
    <w:rsid w:val="00A70EE5"/>
    <w:rsid w:val="00A72C6E"/>
    <w:rsid w:val="00A72EEE"/>
    <w:rsid w:val="00A75788"/>
    <w:rsid w:val="00A81395"/>
    <w:rsid w:val="00A82E4F"/>
    <w:rsid w:val="00A83577"/>
    <w:rsid w:val="00A92935"/>
    <w:rsid w:val="00A94379"/>
    <w:rsid w:val="00AA6183"/>
    <w:rsid w:val="00AA63BF"/>
    <w:rsid w:val="00AA69DF"/>
    <w:rsid w:val="00AC2E02"/>
    <w:rsid w:val="00AD4DDC"/>
    <w:rsid w:val="00AD507B"/>
    <w:rsid w:val="00AE02AC"/>
    <w:rsid w:val="00AE0E28"/>
    <w:rsid w:val="00AE3560"/>
    <w:rsid w:val="00AE4E0B"/>
    <w:rsid w:val="00AF174C"/>
    <w:rsid w:val="00AF5205"/>
    <w:rsid w:val="00AF71AE"/>
    <w:rsid w:val="00AF75DA"/>
    <w:rsid w:val="00AF7F5D"/>
    <w:rsid w:val="00B031E0"/>
    <w:rsid w:val="00B113F3"/>
    <w:rsid w:val="00B11C2D"/>
    <w:rsid w:val="00B279D7"/>
    <w:rsid w:val="00B34035"/>
    <w:rsid w:val="00B36F10"/>
    <w:rsid w:val="00B40BEB"/>
    <w:rsid w:val="00B4191C"/>
    <w:rsid w:val="00B42BC9"/>
    <w:rsid w:val="00B45B99"/>
    <w:rsid w:val="00B51000"/>
    <w:rsid w:val="00B54AAA"/>
    <w:rsid w:val="00B560B6"/>
    <w:rsid w:val="00B61AEF"/>
    <w:rsid w:val="00B6461F"/>
    <w:rsid w:val="00B65446"/>
    <w:rsid w:val="00B72373"/>
    <w:rsid w:val="00B732EC"/>
    <w:rsid w:val="00B81107"/>
    <w:rsid w:val="00B86433"/>
    <w:rsid w:val="00B93408"/>
    <w:rsid w:val="00BA4A25"/>
    <w:rsid w:val="00BA542F"/>
    <w:rsid w:val="00BB35D0"/>
    <w:rsid w:val="00BC048F"/>
    <w:rsid w:val="00BC05CD"/>
    <w:rsid w:val="00BC2DB2"/>
    <w:rsid w:val="00BC47B2"/>
    <w:rsid w:val="00BC5091"/>
    <w:rsid w:val="00BD3560"/>
    <w:rsid w:val="00BE6D64"/>
    <w:rsid w:val="00BF2ADC"/>
    <w:rsid w:val="00BF3CD7"/>
    <w:rsid w:val="00BF6340"/>
    <w:rsid w:val="00C014EA"/>
    <w:rsid w:val="00C02E45"/>
    <w:rsid w:val="00C078C0"/>
    <w:rsid w:val="00C13FB7"/>
    <w:rsid w:val="00C20B06"/>
    <w:rsid w:val="00C22520"/>
    <w:rsid w:val="00C25A3F"/>
    <w:rsid w:val="00C37120"/>
    <w:rsid w:val="00C37F98"/>
    <w:rsid w:val="00C449AC"/>
    <w:rsid w:val="00C44F63"/>
    <w:rsid w:val="00C505C5"/>
    <w:rsid w:val="00C523C7"/>
    <w:rsid w:val="00C5271A"/>
    <w:rsid w:val="00C54523"/>
    <w:rsid w:val="00C61F72"/>
    <w:rsid w:val="00C64ED8"/>
    <w:rsid w:val="00C66547"/>
    <w:rsid w:val="00C85118"/>
    <w:rsid w:val="00C87953"/>
    <w:rsid w:val="00C9297C"/>
    <w:rsid w:val="00C935AF"/>
    <w:rsid w:val="00CA288A"/>
    <w:rsid w:val="00CB1125"/>
    <w:rsid w:val="00CB657A"/>
    <w:rsid w:val="00CC2F3B"/>
    <w:rsid w:val="00CC6A4A"/>
    <w:rsid w:val="00CC6C12"/>
    <w:rsid w:val="00CD3454"/>
    <w:rsid w:val="00CF4B26"/>
    <w:rsid w:val="00CF66DD"/>
    <w:rsid w:val="00D040C1"/>
    <w:rsid w:val="00D065D3"/>
    <w:rsid w:val="00D10B2A"/>
    <w:rsid w:val="00D1125A"/>
    <w:rsid w:val="00D13367"/>
    <w:rsid w:val="00D20034"/>
    <w:rsid w:val="00D2458B"/>
    <w:rsid w:val="00D27068"/>
    <w:rsid w:val="00D33C15"/>
    <w:rsid w:val="00D33EA5"/>
    <w:rsid w:val="00D352B6"/>
    <w:rsid w:val="00D409C4"/>
    <w:rsid w:val="00D4393D"/>
    <w:rsid w:val="00D45D0C"/>
    <w:rsid w:val="00D507EB"/>
    <w:rsid w:val="00D550C7"/>
    <w:rsid w:val="00D616CB"/>
    <w:rsid w:val="00D72F4B"/>
    <w:rsid w:val="00D80C2C"/>
    <w:rsid w:val="00D810F7"/>
    <w:rsid w:val="00D945CD"/>
    <w:rsid w:val="00DB0599"/>
    <w:rsid w:val="00DB220B"/>
    <w:rsid w:val="00DB6230"/>
    <w:rsid w:val="00DB6529"/>
    <w:rsid w:val="00DB7BE2"/>
    <w:rsid w:val="00DC6891"/>
    <w:rsid w:val="00DD00E2"/>
    <w:rsid w:val="00DD4F02"/>
    <w:rsid w:val="00DE45F0"/>
    <w:rsid w:val="00DF076C"/>
    <w:rsid w:val="00DF0BC2"/>
    <w:rsid w:val="00DF5D9E"/>
    <w:rsid w:val="00DF5EDF"/>
    <w:rsid w:val="00E11589"/>
    <w:rsid w:val="00E132AE"/>
    <w:rsid w:val="00E14AD4"/>
    <w:rsid w:val="00E16D8B"/>
    <w:rsid w:val="00E21A8E"/>
    <w:rsid w:val="00E22C7C"/>
    <w:rsid w:val="00E27130"/>
    <w:rsid w:val="00E300C4"/>
    <w:rsid w:val="00E414AB"/>
    <w:rsid w:val="00E43748"/>
    <w:rsid w:val="00E5378C"/>
    <w:rsid w:val="00E549A9"/>
    <w:rsid w:val="00E567A9"/>
    <w:rsid w:val="00E60126"/>
    <w:rsid w:val="00E671E6"/>
    <w:rsid w:val="00E704CF"/>
    <w:rsid w:val="00E77191"/>
    <w:rsid w:val="00E801AB"/>
    <w:rsid w:val="00E81415"/>
    <w:rsid w:val="00E9137B"/>
    <w:rsid w:val="00E935CC"/>
    <w:rsid w:val="00E97C2C"/>
    <w:rsid w:val="00EA0686"/>
    <w:rsid w:val="00EA2864"/>
    <w:rsid w:val="00EA4DF5"/>
    <w:rsid w:val="00EB2865"/>
    <w:rsid w:val="00EB39D2"/>
    <w:rsid w:val="00EB4372"/>
    <w:rsid w:val="00EC155B"/>
    <w:rsid w:val="00EC1E12"/>
    <w:rsid w:val="00EC4B66"/>
    <w:rsid w:val="00EC683C"/>
    <w:rsid w:val="00ED60C2"/>
    <w:rsid w:val="00EE1E6B"/>
    <w:rsid w:val="00EE3CDC"/>
    <w:rsid w:val="00EF270F"/>
    <w:rsid w:val="00EF2839"/>
    <w:rsid w:val="00EF2D01"/>
    <w:rsid w:val="00F1360D"/>
    <w:rsid w:val="00F14A86"/>
    <w:rsid w:val="00F229DD"/>
    <w:rsid w:val="00F355C7"/>
    <w:rsid w:val="00F43594"/>
    <w:rsid w:val="00F44750"/>
    <w:rsid w:val="00F52766"/>
    <w:rsid w:val="00F6601E"/>
    <w:rsid w:val="00F80E6E"/>
    <w:rsid w:val="00F853D8"/>
    <w:rsid w:val="00F868D5"/>
    <w:rsid w:val="00F87876"/>
    <w:rsid w:val="00F949EA"/>
    <w:rsid w:val="00FA24BE"/>
    <w:rsid w:val="00FB0335"/>
    <w:rsid w:val="00FB0A1B"/>
    <w:rsid w:val="00FB405A"/>
    <w:rsid w:val="00FC1564"/>
    <w:rsid w:val="00FC50DD"/>
    <w:rsid w:val="00FD1C34"/>
    <w:rsid w:val="00FD6218"/>
    <w:rsid w:val="00FD6753"/>
    <w:rsid w:val="00FE0F93"/>
    <w:rsid w:val="00FE5826"/>
    <w:rsid w:val="00FF06D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eastAsia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228E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228E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D3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D39"/>
    <w:rPr>
      <w:rFonts w:cs="Tahoma" w:hAnsi="Tahoma" w:ascii="Tahoma"/>
      <w:sz w:val="16"/>
      <w:szCs w:val="16"/>
      <w:lang w:eastAsia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1C69D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C69D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C69DF"/>
    <w:rPr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C69D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C69DF"/>
    <w:rPr>
      <w:b/>
      <w:bCs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1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18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186"/>
    <w:rPr>
      <w:rFonts w:hAnsi="Times New Roman" w:ascii="Times New Roman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186"/>
    <w:rPr>
      <w:rFonts w:cs="Times New Roman" w:hAnsi="Times New Roman" w:ascii="Times New Roma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186"/>
    <w:rPr>
      <w:rFonts w:cs="Times New Roman" w:hAnsi="Times New Roman" w:ascii="Times New Roma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eastAsia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B228E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B228E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D3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D39"/>
    <w:rPr>
      <w:rFonts w:ascii="Tahoma" w:cs="Tahoma" w:hAnsi="Tahoma"/>
      <w:sz w:val="16"/>
      <w:szCs w:val="16"/>
      <w:lang w:eastAsia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1C69D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C69D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C69DF"/>
    <w:rPr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C69D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C69DF"/>
    <w:rPr>
      <w:b/>
      <w:bCs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1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18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186"/>
    <w:rPr>
      <w:rFonts w:ascii="Times New Roman" w:hAnsi="Times New Roman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186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186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St-269/2017-34</izvorni_sadrzaj>
    <derivirana_varijabla naziv="DomainObject.Oznaka_1">St-269/2017-34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St-269/2017-34</izvorni_sadrzaj>
    <derivirana_varijabla naziv="DomainObject.PoslovniBrojDokumenta_1">St-269/2017-34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84820806875</item>
      <item>, OIB 83030278680</item>
      <item>, OIB null</item>
      <item>, OIB null</item>
      <item>, OIB null</item>
    </izvorni_sadrzaj>
    <derivirana_varijabla naziv="DomainObject.Predmet.SudioniciListNazivOIB_1">
      <item>, OIB 84820806875</item>
      <item>, OIB 83030278680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F4085-60B2-4650-9496-E25C8EDD9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26</properties:Pages>
  <properties:Words>5381</properties:Words>
  <properties:Characters>33475</properties:Characters>
  <properties:Lines>3719</properties:Lines>
  <properties:Paragraphs>1295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37561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2017-09-28T10:48:00Z</dcterms:created>
  <dc:creator>ADMINIBM</dc:creator>
  <cp:lastModifiedBy>Marina Frčko</cp:lastModifiedBy>
  <cp:lastPrinted>2017-09-22T10:35:00Z</cp:lastPrinted>
  <dcterms:modified xmlns:xsi="http://www.w3.org/2001/XMLSchema-instance" xsi:type="dcterms:W3CDTF">2017-09-28T10:49:00Z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St-269/2017-34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26</vt:i4>
  </prop:property>
</prop:Properties>
</file>