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3132" w14:paraId="567313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24EDC">
        <w:t>10</w:t>
      </w:r>
      <w:r w:rsidR="00AA2FC4">
        <w:t>/</w:t>
      </w:r>
      <w:r w:rsidR="0019301D">
        <w:t>1</w:t>
      </w:r>
      <w:r w:rsidR="00524EDC">
        <w:t>9</w:t>
      </w:r>
      <w:r w:rsidR="00C675FC">
        <w:t>-</w:t>
      </w:r>
      <w:r w:rsidR="00524EDC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37F1E">
        <w:t>27</w:t>
      </w:r>
      <w:r w:rsidR="000E039A">
        <w:t xml:space="preserve">. </w:t>
      </w:r>
      <w:r w:rsidR="00237F1E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524EDC" w:rsidRPr="00180622">
        <w:t>AGROTURIZAM DEGENIJA j.d.o.o., Gračac, Zagrebačka 2, OIB: 34311149779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37F1E" w:rsidP="006525A1" w:rsidR="006525A1" w:rsidRPr="00816C78">
      <w:pPr>
        <w:jc w:val="both"/>
      </w:pPr>
      <w:r>
        <w:t>Početak u 8</w:t>
      </w:r>
      <w:r w:rsidR="00076762">
        <w:t>,</w:t>
      </w:r>
      <w:r w:rsidR="00043234">
        <w:t>45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37F1E" w:rsidP="00237F1E" w:rsidR="00237F1E" w:rsidRPr="00816C78">
      <w:pPr>
        <w:jc w:val="both"/>
      </w:pPr>
    </w:p>
    <w:p w:rsidRDefault="00237F1E" w:rsidP="00237F1E" w:rsidR="00237F1E">
      <w:pPr>
        <w:jc w:val="both"/>
      </w:pPr>
      <w:r w:rsidRPr="00816C78">
        <w:t>Za stečajnog dužnika:</w:t>
      </w:r>
      <w:r>
        <w:t xml:space="preserve"> zastupnik po zakonu </w:t>
      </w:r>
      <w:r w:rsidR="00524EDC">
        <w:t>Ivana Dobiš</w:t>
      </w:r>
      <w:r>
        <w:t>, identitet utvrđen uvidom u osobnu iskaznicu</w:t>
      </w:r>
    </w:p>
    <w:p w:rsidRDefault="00237F1E" w:rsidP="00237F1E" w:rsidR="00237F1E" w:rsidRPr="00816C78">
      <w:pPr>
        <w:jc w:val="both"/>
      </w:pPr>
      <w:r w:rsidRPr="00816C78">
        <w:t xml:space="preserve">                                       </w:t>
      </w:r>
    </w:p>
    <w:p w:rsidRDefault="00237F1E" w:rsidP="00237F1E" w:rsidR="00237F1E">
      <w:pPr>
        <w:jc w:val="both"/>
      </w:pPr>
      <w:r w:rsidRPr="00816C78">
        <w:t>Za predlagatelja</w:t>
      </w:r>
      <w:r>
        <w:t xml:space="preserve">:  </w:t>
      </w:r>
      <w:r w:rsidR="00043234">
        <w:t>za RH Svetlana Barišić, zamjenica u ŽDO-u Zadar</w:t>
      </w: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524EDC" w:rsidRPr="00180622">
        <w:t>AGROTURIZAM DEGENIJA j.d.o.o., Gračac</w:t>
      </w:r>
    </w:p>
    <w:p w:rsidRDefault="00237F1E" w:rsidP="00237F1E" w:rsidR="00237F1E">
      <w:pPr>
        <w:jc w:val="both"/>
      </w:pPr>
    </w:p>
    <w:p w:rsidRDefault="00237F1E" w:rsidP="00237F1E" w:rsidR="00237F1E" w:rsidRPr="002528EB">
      <w:pPr>
        <w:jc w:val="both"/>
      </w:pPr>
      <w:r>
        <w:t>Sudac donosi</w:t>
      </w:r>
    </w:p>
    <w:p w:rsidRDefault="00237F1E" w:rsidP="00237F1E" w:rsidR="00237F1E" w:rsidRPr="002528EB">
      <w:pPr>
        <w:jc w:val="center"/>
      </w:pPr>
      <w:r w:rsidRPr="002528EB">
        <w:t xml:space="preserve">r j e š e nj e </w:t>
      </w:r>
    </w:p>
    <w:p w:rsidRDefault="00237F1E" w:rsidP="00237F1E" w:rsidR="00237F1E" w:rsidRPr="002528EB">
      <w:pPr>
        <w:jc w:val="center"/>
      </w:pPr>
    </w:p>
    <w:p w:rsidRDefault="00237F1E" w:rsidP="00237F1E" w:rsidR="00237F1E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  <w:r w:rsidRPr="002C241F">
        <w:t xml:space="preserve">Upoznaje ukratko prisutne sa sadržajem prijedloga za otvaranje stečajnog postupka.  </w:t>
      </w:r>
    </w:p>
    <w:p w:rsidRDefault="00237F1E" w:rsidP="00237F1E" w:rsidR="00237F1E">
      <w:pPr>
        <w:jc w:val="both"/>
      </w:pPr>
    </w:p>
    <w:p w:rsidRDefault="00237F1E" w:rsidP="00237F1E" w:rsidR="00237F1E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37F1E" w:rsidP="00237F1E" w:rsidR="00237F1E" w:rsidRPr="002C241F">
      <w:pPr>
        <w:jc w:val="both"/>
      </w:pPr>
    </w:p>
    <w:p w:rsidRDefault="00237F1E" w:rsidP="00237F1E" w:rsidR="00237F1E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043234">
        <w:t>PBZ</w:t>
      </w:r>
      <w:r>
        <w:t xml:space="preserve"> banke d.d. otvoren žiro račun.</w:t>
      </w:r>
    </w:p>
    <w:p w:rsidRDefault="00237F1E" w:rsidP="00237F1E" w:rsidR="00237F1E" w:rsidRPr="002C241F">
      <w:pPr>
        <w:ind w:firstLine="708"/>
        <w:jc w:val="both"/>
      </w:pPr>
    </w:p>
    <w:p w:rsidRDefault="00237F1E" w:rsidP="00237F1E" w:rsidR="00237F1E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043234">
        <w:t>ugostiteljstvo i sječa drva</w:t>
      </w:r>
      <w:r>
        <w:t>.</w:t>
      </w: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  <w:r>
        <w:t xml:space="preserve">Dužnik navodi da ne posluje već </w:t>
      </w:r>
      <w:r w:rsidR="00043234">
        <w:t>dvije godine</w:t>
      </w:r>
      <w:r>
        <w:t>, nema zaposlenika.</w:t>
      </w:r>
    </w:p>
    <w:p w:rsidRDefault="00237F1E" w:rsidP="00237F1E" w:rsidR="00237F1E" w:rsidRPr="002C241F">
      <w:pPr>
        <w:jc w:val="both"/>
      </w:pPr>
    </w:p>
    <w:p w:rsidRDefault="00237F1E" w:rsidP="00237F1E" w:rsidR="00043234">
      <w:pPr>
        <w:jc w:val="both"/>
      </w:pPr>
      <w:r w:rsidRPr="002C241F">
        <w:t>Što se tiče imovine</w:t>
      </w:r>
      <w:r>
        <w:t xml:space="preserve"> navodi da </w:t>
      </w:r>
      <w:r w:rsidR="00043234">
        <w:t xml:space="preserve">nema </w:t>
      </w:r>
      <w:r>
        <w:t xml:space="preserve">imovine, </w:t>
      </w:r>
      <w:r w:rsidR="00043234">
        <w:t>niti je imalo imovine, a poslovali su u iznajmljenom prostoru i sa iznajmljenim inventarom.</w:t>
      </w:r>
    </w:p>
    <w:p w:rsidRDefault="00237F1E" w:rsidP="00237F1E" w:rsidR="00237F1E">
      <w:pPr>
        <w:jc w:val="both"/>
      </w:pPr>
    </w:p>
    <w:p w:rsidRDefault="00043234" w:rsidP="00237F1E" w:rsidR="00237F1E">
      <w:pPr>
        <w:jc w:val="both"/>
      </w:pPr>
      <w:r>
        <w:t>Z</w:t>
      </w:r>
      <w:r w:rsidR="00237F1E">
        <w:t>na da je žiro račun u blokadi</w:t>
      </w:r>
      <w:r>
        <w:t xml:space="preserve"> za iznos za 8.000,00 kuna i ne zna odakle ova blokada od 180.000,00 kuna</w:t>
      </w:r>
      <w:r w:rsidR="00237F1E">
        <w:t>.</w:t>
      </w: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43234">
        <w:t>2</w:t>
      </w:r>
      <w:r>
        <w:t xml:space="preserve"> </w:t>
      </w:r>
      <w:r w:rsidR="00043234">
        <w:t xml:space="preserve">identična </w:t>
      </w:r>
      <w:r w:rsidRPr="002C241F">
        <w:t>pečat</w:t>
      </w:r>
      <w:r w:rsidR="00043234">
        <w:t>a</w:t>
      </w:r>
      <w:r>
        <w:t xml:space="preserve"> sa otiskom društva. </w:t>
      </w:r>
    </w:p>
    <w:p w:rsidRDefault="00237F1E" w:rsidP="00237F1E" w:rsidR="00237F1E">
      <w:pPr>
        <w:jc w:val="both"/>
      </w:pPr>
    </w:p>
    <w:p w:rsidRDefault="00524EDC" w:rsidP="00237F1E" w:rsidR="00237F1E">
      <w:pPr>
        <w:jc w:val="both"/>
      </w:pPr>
      <w:r>
        <w:t>Ivana Dobiš</w:t>
      </w:r>
      <w:r w:rsidR="00237F1E">
        <w:t xml:space="preserve"> navodi da je nje</w:t>
      </w:r>
      <w:r>
        <w:t>n</w:t>
      </w:r>
      <w:r w:rsidR="00237F1E">
        <w:t xml:space="preserve"> broj mobitela: </w:t>
      </w:r>
      <w:r w:rsidR="00043234">
        <w:t>098/960-3715</w:t>
      </w:r>
    </w:p>
    <w:p w:rsidRDefault="00237F1E" w:rsidP="00237F1E" w:rsidR="00237F1E" w:rsidRPr="002C241F">
      <w:pPr>
        <w:jc w:val="both"/>
      </w:pPr>
    </w:p>
    <w:p w:rsidRDefault="00237F1E" w:rsidP="00237F1E" w:rsidR="00237F1E">
      <w:pPr>
        <w:jc w:val="both"/>
      </w:pPr>
      <w:r>
        <w:t xml:space="preserve">Knjigovodstvo je vodila </w:t>
      </w:r>
      <w:r w:rsidR="00043234">
        <w:t xml:space="preserve">Irena Karamarko servis u Obrovcu i </w:t>
      </w:r>
      <w:r>
        <w:t xml:space="preserve">dokumentacija se nalazi </w:t>
      </w:r>
      <w:r w:rsidR="00043234">
        <w:t>u servisu</w:t>
      </w:r>
      <w:r>
        <w:t>.</w:t>
      </w: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  <w:r>
        <w:t>Posebno navodi da dug nije u mogućnosti podmiriti niti nastaviti poslovati.</w:t>
      </w:r>
    </w:p>
    <w:p w:rsidRDefault="00043234" w:rsidP="00237F1E" w:rsidR="00043234">
      <w:pPr>
        <w:jc w:val="both"/>
      </w:pPr>
    </w:p>
    <w:p w:rsidRDefault="00043234" w:rsidP="00237F1E" w:rsidR="00043234">
      <w:pPr>
        <w:jc w:val="both"/>
      </w:pPr>
      <w:r>
        <w:t>Zastupnica RH ostaje kod prijedloga.</w:t>
      </w:r>
    </w:p>
    <w:p w:rsidRDefault="00043234" w:rsidP="00237F1E" w:rsidR="00043234">
      <w:pPr>
        <w:jc w:val="both"/>
      </w:pPr>
    </w:p>
    <w:p w:rsidRDefault="00237F1E" w:rsidP="00237F1E" w:rsidR="00237F1E">
      <w:pPr>
        <w:jc w:val="both"/>
      </w:pPr>
      <w:r>
        <w:t xml:space="preserve">Sudac donosi </w:t>
      </w:r>
    </w:p>
    <w:p w:rsidRDefault="00237F1E" w:rsidP="00237F1E" w:rsidR="00237F1E">
      <w:pPr>
        <w:jc w:val="both"/>
      </w:pPr>
    </w:p>
    <w:p w:rsidRDefault="00237F1E" w:rsidP="00237F1E" w:rsidR="00237F1E">
      <w:pPr>
        <w:jc w:val="center"/>
      </w:pPr>
      <w:r>
        <w:t xml:space="preserve">r j e š e nj e </w:t>
      </w:r>
    </w:p>
    <w:p w:rsidRDefault="00237F1E" w:rsidP="00237F1E" w:rsidR="00237F1E" w:rsidRPr="000124EC">
      <w:pPr>
        <w:jc w:val="both"/>
        <w:rPr>
          <w:b/>
        </w:rPr>
      </w:pPr>
    </w:p>
    <w:p w:rsidRDefault="00237F1E" w:rsidP="00237F1E" w:rsidR="00237F1E" w:rsidRPr="007A3E16">
      <w:pPr>
        <w:jc w:val="both"/>
      </w:pPr>
      <w:r w:rsidRPr="007A3E16">
        <w:t>Odluka će biti donesena u zakonskom roku.</w:t>
      </w:r>
    </w:p>
    <w:p w:rsidRDefault="00237F1E" w:rsidP="00237F1E" w:rsidR="00237F1E">
      <w:pPr>
        <w:jc w:val="both"/>
      </w:pPr>
    </w:p>
    <w:p w:rsidRDefault="00237F1E" w:rsidP="00237F1E" w:rsidR="00237F1E" w:rsidRPr="002C241F">
      <w:pPr>
        <w:jc w:val="both"/>
      </w:pPr>
      <w:r w:rsidRPr="002C241F">
        <w:t xml:space="preserve">Dovršeno u </w:t>
      </w:r>
      <w:r w:rsidR="00043234">
        <w:t>8,55</w:t>
      </w:r>
      <w:r>
        <w:t xml:space="preserve"> sati</w:t>
      </w:r>
    </w:p>
    <w:p w:rsidRDefault="00237F1E" w:rsidP="00237F1E" w:rsidR="00237F1E">
      <w:pPr>
        <w:jc w:val="both"/>
      </w:pPr>
    </w:p>
    <w:p w:rsidRDefault="00237F1E" w:rsidP="00237F1E" w:rsidR="00237F1E" w:rsidRPr="002C241F">
      <w:pPr>
        <w:ind w:firstLine="708"/>
        <w:jc w:val="both"/>
      </w:pPr>
    </w:p>
    <w:p w:rsidRDefault="00237F1E" w:rsidP="00237F1E" w:rsidR="00237F1E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37F1E" w:rsidP="00237F1E" w:rsidR="00237F1E" w:rsidRPr="002C241F"/>
    <w:p w:rsidRDefault="00237F1E" w:rsidP="00237F1E" w:rsidR="00237F1E" w:rsidRPr="002C241F"/>
    <w:p w:rsidRDefault="00237F1E" w:rsidP="00237F1E" w:rsidR="00237F1E" w:rsidRPr="002C241F"/>
    <w:p w:rsidRDefault="00237F1E" w:rsidP="00237F1E" w:rsidR="00237F1E" w:rsidRPr="002C241F"/>
    <w:p w:rsidRDefault="00237F1E" w:rsidP="00237F1E" w:rsidR="00237F1E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37F1E" w:rsidP="00237F1E" w:rsidR="00237F1E" w:rsidRPr="002C241F"/>
    <w:p w:rsidRDefault="00237F1E" w:rsidP="00237F1E" w:rsidR="00237F1E" w:rsidRPr="002C241F">
      <w:pPr>
        <w:jc w:val="both"/>
      </w:pPr>
    </w:p>
    <w:p w:rsidRDefault="00237F1E" w:rsidP="00237F1E" w:rsidR="00237F1E" w:rsidRPr="002C241F">
      <w:pPr>
        <w:jc w:val="both"/>
      </w:pP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</w:p>
    <w:p w:rsidRDefault="00237F1E" w:rsidP="00237F1E" w:rsidR="00237F1E">
      <w:pPr>
        <w:jc w:val="both"/>
      </w:pPr>
    </w:p>
    <w:p w:rsidRDefault="00237F1E" w:rsidP="00237F1E" w:rsidR="00237F1E" w:rsidRPr="002C241F">
      <w:pPr>
        <w:jc w:val="both"/>
      </w:pPr>
    </w:p>
    <w:p w:rsidRDefault="00A25693" w:rsidP="00237F1E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2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43234">
      <w:t>10</w:t>
    </w:r>
    <w:r w:rsidR="00B80BDA">
      <w:t>/</w:t>
    </w:r>
    <w:r w:rsidR="00E84861">
      <w:t>20</w:t>
    </w:r>
    <w:r w:rsidR="000A0053">
      <w:t>1</w:t>
    </w:r>
    <w:r w:rsidR="00043234">
      <w:t>9</w:t>
    </w:r>
    <w:r w:rsidR="0074759D">
      <w:t>-</w:t>
    </w:r>
    <w:r w:rsidR="00891558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3234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37F1E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4EDC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84A5A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3209"/>
    <w:rsid w:val="00945BC3"/>
    <w:rsid w:val="00955DAD"/>
    <w:rsid w:val="00962C7F"/>
    <w:rsid w:val="00964B21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3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3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St-10/2019-5</izvorni_sadrzaj>
    <derivirana_varijabla naziv="DomainObject.Zapisnik.Oznaka_1">St-10/2019-5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DEGENIJA j.d.o.o. za eko proizvodnju</izvorni_sadrzaj>
    <derivirana_varijabla naziv="DomainObject.Predmet.ProtustrankaFormated_1">  AGROTURIZAM DEGENIJA j.d.o.o. za eko proizvodnju</derivirana_varijabla>
  </DomainObject.Predmet.ProtustrankaFormated>
  <DomainObject.Predmet.ProtustrankaFormatedOIB>
    <izvorni_sadrzaj>  AGROTURIZAM DEGENIJA j.d.o.o. za eko proizvodnju, OIB 34311149779</izvorni_sadrzaj>
    <derivirana_varijabla naziv="DomainObject.Predmet.ProtustrankaFormatedOIB_1">  AGROTURIZAM DEGENIJA j.d.o.o. za eko proizvodnju, OIB 34311149779</derivirana_varijabla>
  </DomainObject.Predmet.ProtustrankaFormatedOIB>
  <DomainObject.Predmet.ProtustrankaFormatedWithAdress>
    <izvorni_sadrzaj> AGROTURIZAM DEGENIJA j.d.o.o. za eko proizvodnju, Zagrebačka 2, 23440 Gračac</izvorni_sadrzaj>
    <derivirana_varijabla naziv="DomainObject.Predmet.ProtustrankaFormatedWithAdress_1"> AGROTURIZAM DEGENIJA j.d.o.o. za eko proizvodnju, Zagrebačka 2, 23440 Gračac</derivirana_varijabla>
  </DomainObject.Predmet.ProtustrankaFormatedWithAdress>
  <DomainObject.Predmet.ProtustrankaFormatedWithAdressOIB>
    <izvorni_sadrzaj> AGROTURIZAM DEGENIJA j.d.o.o. za eko proizvodnju, OIB 34311149779, Zagrebačka 2, 23440 Gračac</izvorni_sadrzaj>
    <derivirana_varijabla naziv="DomainObject.Predmet.ProtustrankaFormatedWithAdressOIB_1"> AGROTURIZAM DEGENIJA j.d.o.o. za eko proizvodnju, OIB 34311149779, Zagrebačka 2, 23440 Gračac</derivirana_varijabla>
  </DomainObject.Predmet.ProtustrankaFormatedWithAdressOIB>
  <DomainObject.Predmet.ProtustrankaWithAdress>
    <izvorni_sadrzaj>AGROTURIZAM DEGENIJA j.d.o.o. za eko proizvodnju Zagrebačka 2, 23440 Gračac</izvorni_sadrzaj>
    <derivirana_varijabla naziv="DomainObject.Predmet.ProtustrankaWithAdress_1">AGROTURIZAM DEGENIJA j.d.o.o. za eko proizvodnju Zagrebačka 2, 23440 Gračac</derivirana_varijabla>
  </DomainObject.Predmet.ProtustrankaWithAdress>
  <DomainObject.Predmet.ProtustrankaWithAdressOIB>
    <izvorni_sadrzaj>AGROTURIZAM DEGENIJA j.d.o.o. za eko proizvodnju, OIB 34311149779, Zagrebačka 2, 23440 Gračac</izvorni_sadrzaj>
    <derivirana_varijabla naziv="DomainObject.Predmet.ProtustrankaWithAdressOIB_1">AGROTURIZAM DEGENIJA j.d.o.o. za eko proizvodnju, OIB 34311149779, Zagrebačka 2, 23440 Gračac</derivirana_varijabla>
  </DomainObject.Predmet.ProtustrankaWithAdressOIB>
  <DomainObject.Predmet.ProtustrankaNazivFormated>
    <izvorni_sadrzaj>AGROTURIZAM DEGENIJA j.d.o.o. za eko proizvodnju</izvorni_sadrzaj>
    <derivirana_varijabla naziv="DomainObject.Predmet.ProtustrankaNazivFormated_1">AGROTURIZAM DEGENIJA j.d.o.o. za eko proizvodnju</derivirana_varijabla>
  </DomainObject.Predmet.ProtustrankaNazivFormated>
  <DomainObject.Predmet.ProtustrankaNazivFormatedOIB>
    <izvorni_sadrzaj>AGROTURIZAM DEGENIJA j.d.o.o. za eko proizvodnju, OIB 34311149779</izvorni_sadrzaj>
    <derivirana_varijabla naziv="DomainObject.Predmet.ProtustrankaNazivFormatedOIB_1">AGROTURIZAM DEGENIJA j.d.o.o. za eko proizvodnju, OIB 34311149779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DEGENIJA j.d.o.o. za eko proizvodnju</item>
    </izvorni_sadrzaj>
    <derivirana_varijabla naziv="DomainObject.Predmet.ProtuStrankaListFormated_1">
      <item>AGROTURIZAM DEGENIJA j.d.o.o. za eko proizvodnju</item>
    </derivirana_varijabla>
  </DomainObject.Predmet.ProtuStrankaListFormated>
  <DomainObject.Predmet.ProtuStrankaListFormatedOIB>
    <izvorni_sadrzaj>
      <item>AGROTURIZAM DEGENIJA j.d.o.o. za eko proizvodnju, OIB 34311149779</item>
    </izvorni_sadrzaj>
    <derivirana_varijabla naziv="DomainObject.Predmet.ProtuStrankaListFormatedOIB_1">
      <item>AGROTURIZAM DEGENIJA j.d.o.o. za eko proizvodnju, OIB 34311149779</item>
    </derivirana_varijabla>
  </DomainObject.Predmet.ProtuStrankaListFormatedOIB>
  <DomainObject.Predmet.ProtuStrankaListFormatedWithAdress>
    <izvorni_sadrzaj>
      <item>AGROTURIZAM DEGENIJA j.d.o.o. za eko proizvodnju, Zagrebačka 2, 23440 Gračac</item>
    </izvorni_sadrzaj>
    <derivirana_varijabla naziv="DomainObject.Predmet.ProtuStrankaListFormatedWithAdress_1">
      <item>AGROTURIZAM DEGENIJA j.d.o.o. za eko proizvodnju, Zagrebačka 2, 23440 Gračac</item>
    </derivirana_varijabla>
  </DomainObject.Predmet.ProtuStrankaListFormatedWithAdress>
  <DomainObject.Predmet.ProtuStrankaListFormatedWithAdressOIB>
    <izvorni_sadrzaj>
      <item>AGROTURIZAM DEGENIJA j.d.o.o. za eko proizvodnju, OIB 34311149779, Zagrebačka 2, 23440 Gračac</item>
    </izvorni_sadrzaj>
    <derivirana_varijabla naziv="DomainObject.Predmet.ProtuStrankaListFormatedWithAdressOIB_1">
      <item>AGROTURIZAM DEGENIJA j.d.o.o. za eko proizvodnju, OIB 34311149779, Zagrebačka 2, 23440 Gračac</item>
    </derivirana_varijabla>
  </DomainObject.Predmet.ProtuStrankaListFormatedWithAdressOIB>
  <DomainObject.Predmet.ProtuStrankaListNazivFormated>
    <izvorni_sadrzaj>
      <item>AGROTURIZAM DEGENIJA j.d.o.o. za eko proizvodnju</item>
    </izvorni_sadrzaj>
    <derivirana_varijabla naziv="DomainObject.Predmet.ProtuStrankaListNazivFormated_1">
      <item>AGROTURIZAM DEGENIJA j.d.o.o. za eko proizvodnju</item>
    </derivirana_varijabla>
  </DomainObject.Predmet.ProtuStrankaListNazivFormated>
  <DomainObject.Predmet.ProtuStrankaListNazivFormatedOIB>
    <izvorni_sadrzaj>
      <item>AGROTURIZAM DEGENIJA j.d.o.o. za eko proizvodnju, OIB 34311149779</item>
    </izvorni_sadrzaj>
    <derivirana_varijabla naziv="DomainObject.Predmet.ProtuStrankaListNazivFormatedOIB_1">
      <item>AGROTURIZAM DEGENIJA j.d.o.o. za eko proizvodnju, OIB 34311149779</item>
    </derivirana_varijabla>
  </DomainObject.Predmet.ProtuStrankaListNazivFormatedOIB>
  <DomainObject.Predmet.OstaliListFormated>
    <izvorni_sadrzaj>
      <item>Ivana Dobiš</item>
    </izvorni_sadrzaj>
    <derivirana_varijabla naziv="DomainObject.Predmet.OstaliListFormated_1">
      <item>Ivana Dobiš</item>
    </derivirana_varijabla>
  </DomainObject.Predmet.OstaliListFormated>
  <DomainObject.Predmet.OstaliListFormatedOIB>
    <izvorni_sadrzaj>
      <item>Ivana Dobiš, OIB 72873742094</item>
    </izvorni_sadrzaj>
    <derivirana_varijabla naziv="DomainObject.Predmet.OstaliListFormatedOIB_1">
      <item>Ivana Dobiš, OIB 72873742094</item>
    </derivirana_varijabla>
  </DomainObject.Predmet.OstaliListFormatedOIB>
  <DomainObject.Predmet.OstaliListFormatedWithAdress>
    <izvorni_sadrzaj>
      <item>Ivana Dobiš, Zagrebačka Ul. 2, 23440 Gračac</item>
    </izvorni_sadrzaj>
    <derivirana_varijabla naziv="DomainObject.Predmet.OstaliListFormatedWithAdress_1">
      <item>Ivana Dobiš, Zagrebačka Ul. 2, 23440 Gračac</item>
    </derivirana_varijabla>
  </DomainObject.Predmet.OstaliListFormatedWithAdress>
  <DomainObject.Predmet.OstaliListFormatedWithAdressOIB>
    <izvorni_sadrzaj>
      <item>Ivana Dobiš, OIB 72873742094, Zagrebačka Ul. 2, 23440 Gračac</item>
    </izvorni_sadrzaj>
    <derivirana_varijabla naziv="DomainObject.Predmet.OstaliListFormatedWithAdressOIB_1">
      <item>Ivana Dobiš, OIB 72873742094, Zagrebačka Ul. 2, 23440 Gračac</item>
    </derivirana_varijabla>
  </DomainObject.Predmet.OstaliListFormatedWithAdressOIB>
  <DomainObject.Predmet.OstaliListNazivFormated>
    <izvorni_sadrzaj>
      <item>Ivana Dobiš</item>
    </izvorni_sadrzaj>
    <derivirana_varijabla naziv="DomainObject.Predmet.OstaliListNazivFormated_1">
      <item>Ivana Dobiš</item>
    </derivirana_varijabla>
  </DomainObject.Predmet.OstaliListNazivFormated>
  <DomainObject.Predmet.OstaliListNazivFormatedOIB>
    <izvorni_sadrzaj>
      <item>Ivana Dobiš, OIB 72873742094</item>
    </izvorni_sadrzaj>
    <derivirana_varijabla naziv="DomainObject.Predmet.OstaliListNazivFormatedOIB_1">
      <item>Ivana Dobiš, OIB 72873742094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St-10/2019-5</izvorni_sadrzaj>
    <derivirana_varijabla naziv="DomainObject.PoslovniBrojDokumenta_1">St-10/2019-5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DEGENIJA j.d.o.o. za eko proizvodnju</izvorni_sadrzaj>
    <derivirana_varijabla naziv="DomainObject.Predmet.ProtustrankaIDrugi_1">AGROTURIZAM DEGENIJA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DEGENIJA j.d.o.o. za eko proizvodnju, OIB 34311149779, Zagrebačka 2, 23440 Gračac</izvorni_sadrzaj>
    <derivirana_varijabla naziv="DomainObject.Predmet.ProtustrankaIDrugiAdressOIB_1">AGROTURIZAM DEGENIJA j.d.o.o. za eko proizvodnju, OIB 34311149779,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AGROTURIZAM DEGENIJA j.d.o.o. za eko proizvodnju</item>
      <item>FINA</item>
      <item>Ivana Dobiš</item>
    </izvorni_sadrzaj>
    <derivirana_varijabla naziv="DomainObject.Predmet.SudioniciListNaziv_1">
      <item>AGROTURIZAM DEGENIJA j.d.o.o. za eko proizvodnju</item>
      <item>FINA</item>
      <item>Ivana Dobiš</item>
    </derivirana_varijabla>
  </DomainObject.Predmet.SudioniciListNaziv>
  <DomainObject.Predmet.SudioniciListAdressOIB>
    <izvorni_sadrzaj>
      <item>AGROTURIZAM DEGENIJA j.d.o.o. za eko proizvodnju, OIB 34311149779, Zagrebačka 2,23440 Gračac</item>
      <item>FINA, OIB 85821130368</item>
      <item>Ivana Dobiš, OIB 72873742094, Zagrebačka Ul. 2,23440 Gračac</item>
    </izvorni_sadrzaj>
    <derivirana_varijabla naziv="DomainObject.Predmet.SudioniciListAdressOIB_1">
      <item>AGROTURIZAM DEGENIJA j.d.o.o. za eko proizvodnju, OIB 34311149779, Zagrebačka 2,23440 Gračac</item>
      <item>FINA, OIB 85821130368</item>
      <item>Ivana Dobiš, OIB 72873742094, Zagrebačka Ul. 2,23440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34311149779</item>
      <item>, OIB 85821130368</item>
      <item>, OIB 72873742094</item>
    </izvorni_sadrzaj>
    <derivirana_varijabla naziv="DomainObject.Predmet.SudioniciListNazivOIB_1">
      <item>, OIB 34311149779</item>
      <item>, OIB 85821130368</item>
      <item>, OIB 72873742094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1945</properties:Characters>
  <properties:Lines>84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2019-02-26T14:16:00Z</dcterms:created>
  <dc:creator>Ardena Bajlo</dc:creator>
  <cp:lastModifiedBy>wsadmin</cp:lastModifiedBy>
  <cp:lastPrinted>2018-05-24T06:40:00Z</cp:lastPrinted>
  <dcterms:modified xmlns:xsi="http://www.w3.org/2001/XMLSchema-instance" xsi:type="dcterms:W3CDTF">2019-02-28T09:19:00Z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St-10/2019-5 / Zapisnik - Ročište radi izjašnjenja o prijedlogu za otvaranje steč.post (1 St-10-2019-povodom prijedloga za otvaranje stečaja-27.2.19.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