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72b4" w14:paraId="54c72b4" w:rsidRDefault="00FB3017" w:rsidP="00FB3017" w:rsidR="00FB3017">
      <w:pPr>
        <w:jc w:val="center"/>
        <w15:collapsed w:val="false"/>
        <w:rPr>
          <w:b/>
          <w:sz w:val="28"/>
        </w:rPr>
      </w:pPr>
      <w:r>
        <w:rPr>
          <w:b/>
          <w:sz w:val="28"/>
        </w:rPr>
        <w:t>Obrazac 21.</w:t>
      </w:r>
    </w:p>
    <w:p w:rsidRDefault="00FB3017" w:rsidP="00FB3017" w:rsidR="00FB3017">
      <w:pPr>
        <w:jc w:val="center"/>
        <w:rPr>
          <w:b/>
        </w:rPr>
      </w:pPr>
      <w:r>
        <w:rPr>
          <w:b/>
        </w:rPr>
        <w:t>IZVJEŠĆE STEČAJNOGA UPRAVITELJA O STANJU STEČAJNE MASE U RAZDOBLJU OD 12.12.2018. DO 15.03.2019.</w:t>
      </w:r>
    </w:p>
    <w:p w:rsidRDefault="00FB3017" w:rsidP="00FB3017" w:rsidR="00FB3017">
      <w:pPr>
        <w:jc w:val="center"/>
        <w:rPr>
          <w:b/>
        </w:rPr>
      </w:pPr>
    </w:p>
    <w:p w:rsidRDefault="00FB3017" w:rsidP="00FB3017" w:rsidR="00FB3017">
      <w:pPr>
        <w:rPr>
          <w:b/>
          <w:lang w:val="pl-PL"/>
        </w:rPr>
      </w:pPr>
      <w:r>
        <w:rPr>
          <w:b/>
          <w:lang w:val="pl-PL"/>
        </w:rPr>
        <w:t>Nadležni trgovački sud: Trgovački sud u Bjelovaru</w:t>
      </w:r>
    </w:p>
    <w:p w:rsidRDefault="00FB3017" w:rsidP="00FB3017" w:rsidR="00FB3017">
      <w:pPr>
        <w:jc w:val="both"/>
        <w:rPr>
          <w:b/>
          <w:lang w:val="pl-PL"/>
        </w:rPr>
      </w:pPr>
      <w:r>
        <w:rPr>
          <w:b/>
          <w:lang w:val="pl-PL"/>
        </w:rPr>
        <w:t>Poslovni broj spisa : 3 St-136/2018</w:t>
      </w:r>
    </w:p>
    <w:p w:rsidRDefault="00FB3017" w:rsidP="00FB3017" w:rsidR="00FB3017">
      <w:pPr>
        <w:rPr>
          <w:b/>
          <w:lang w:val="pl-PL"/>
        </w:rPr>
      </w:pPr>
      <w:r>
        <w:rPr>
          <w:b/>
          <w:lang w:val="pl-PL"/>
        </w:rPr>
        <w:t xml:space="preserve">Dužnik (ime i prezime / tvrtka ili naziv, OIB, adresa / sjedište) </w:t>
      </w:r>
    </w:p>
    <w:p w:rsidRDefault="00FB3017" w:rsidP="00FB3017" w:rsidR="00FB3017">
      <w:pPr>
        <w:rPr>
          <w:b/>
          <w:lang w:val="pl-PL"/>
        </w:rPr>
      </w:pPr>
      <w:r>
        <w:rPr>
          <w:b/>
          <w:lang w:val="pl-PL"/>
        </w:rPr>
        <w:t>Stečajna masa iza UVEL d.o.o. za trgovinu i usluge, Zagreb, Palinovečka 19P, OIB:46355026856</w:t>
      </w:r>
    </w:p>
    <w:p w:rsidRDefault="00FB3017" w:rsidP="00FB3017" w:rsidR="00FB3017">
      <w:pPr>
        <w:pStyle w:val="Bezproreda"/>
        <w:rPr>
          <w:b/>
        </w:rPr>
      </w:pPr>
    </w:p>
    <w:p w:rsidRDefault="00FB3017" w:rsidP="00FB3017" w:rsidR="00FB3017">
      <w:pPr>
        <w:pStyle w:val="Bezproreda"/>
        <w:jc w:val="both"/>
      </w:pPr>
      <w:r>
        <w:t>I. STANJE STEČAJNE MASE NAKON ZAVRŠNOG ROČIŠTA, ODNOSNO ZAKLJUČENJA STEČAJNOGA POSTUPKA</w:t>
      </w: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</w:pPr>
      <w:r>
        <w:rPr>
          <w:lang w:val="pl-PL"/>
        </w:rPr>
        <w:t xml:space="preserve">Rješenjem Trgovačkog suda u Bjelovaru broj 3. St-1232/2016 dana 18. siječnja 2017 godine otvoren je skraćeni stečajni postupak nad dužnikom </w:t>
      </w:r>
      <w:r>
        <w:t>UVEL d.o.o. za trgovinu i usluge, Zagreb, Dedići 104, OIB: 44461677089. Istim rješenjem zaključen je stečajni postupak nad dužnikom  UVEL d.o.o. za trgovinu i usluge.</w:t>
      </w:r>
    </w:p>
    <w:p w:rsidRDefault="00FB3017" w:rsidP="00FB3017" w:rsidR="00FB3017">
      <w:pPr>
        <w:pStyle w:val="Bezproreda"/>
        <w:jc w:val="both"/>
      </w:pPr>
      <w:r>
        <w:t xml:space="preserve">Rješenjem Trgovačkog suda u Bjelovaru broj 1 St-1232/2016 od 16. studenog 2017 godine određuje se nastavak postupka radi naknade diobe, koji je pokrenut na prijedlog stečajnog upravitelja radi nastavka postupka budući dužnik ima u vlasništvu nekretnine upisane u </w:t>
      </w:r>
      <w:proofErr w:type="spellStart"/>
      <w:r>
        <w:t>zk</w:t>
      </w:r>
      <w:proofErr w:type="spellEnd"/>
      <w:r>
        <w:t xml:space="preserve"> ul.br.20300, </w:t>
      </w:r>
      <w:proofErr w:type="spellStart"/>
      <w:r>
        <w:t>k.o</w:t>
      </w:r>
      <w:proofErr w:type="spellEnd"/>
      <w:r>
        <w:t xml:space="preserve"> Split z.k.č.7198/32 i z.k.č. 7198/35.  </w:t>
      </w:r>
    </w:p>
    <w:p w:rsidRDefault="00FB3017" w:rsidP="00FB3017" w:rsidR="00FB3017">
      <w:pPr>
        <w:pStyle w:val="Bezproreda"/>
      </w:pPr>
    </w:p>
    <w:p w:rsidRDefault="00FB3017" w:rsidP="00FB3017" w:rsidR="00FB3017">
      <w:pPr>
        <w:pStyle w:val="Bezproreda"/>
      </w:pPr>
      <w:r>
        <w:t>Imovina stečajnog dužnika</w:t>
      </w:r>
    </w:p>
    <w:p w:rsidRDefault="00FB3017" w:rsidP="00FB3017" w:rsidR="00FB3017">
      <w:pPr>
        <w:pStyle w:val="Bezproreda"/>
      </w:pPr>
      <w:r>
        <w:t>Stečajni upravitelj utvrdio je sljedeći imovinu stečajnog dužnika:</w:t>
      </w:r>
    </w:p>
    <w:p w:rsidRDefault="00FB3017" w:rsidP="00FB3017" w:rsidR="00FB3017">
      <w:pPr>
        <w:pStyle w:val="Bezproreda"/>
        <w:rPr>
          <w:u w:val="single"/>
        </w:rPr>
      </w:pPr>
      <w:r>
        <w:rPr>
          <w:u w:val="single"/>
        </w:rPr>
        <w:t>Nekretnine:</w:t>
      </w:r>
    </w:p>
    <w:p w:rsidRDefault="00FB3017" w:rsidP="00FB3017" w:rsidR="00FB3017">
      <w:pPr>
        <w:pStyle w:val="Bezproreda"/>
        <w:jc w:val="both"/>
      </w:pPr>
      <w:r>
        <w:t xml:space="preserve">Nekretnina ukupno procijenjene vrijednosti od </w:t>
      </w:r>
      <w:r>
        <w:rPr>
          <w:b/>
        </w:rPr>
        <w:t>597.000,00 kn, odnosno 81.000,00 €</w:t>
      </w:r>
      <w:r>
        <w:t xml:space="preserve"> prema procjeni stalnog sudskog vještaka za arhitekturu, graditeljstvo i procjenu nekretnina Igora Rajčića d.i.a.</w:t>
      </w:r>
    </w:p>
    <w:p w:rsidRDefault="00FB3017" w:rsidP="00FB3017" w:rsidR="00FB3017">
      <w:pPr>
        <w:pStyle w:val="Bezproreda"/>
        <w:ind w:left="705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br</w:t>
      </w:r>
      <w:proofErr w:type="spellEnd"/>
      <w:r>
        <w:t>: 20300, Općinskog suda u Splitu, Zemljišnoknjižni odjel Split, katastarska općina Split i to:</w:t>
      </w:r>
    </w:p>
    <w:p w:rsidRDefault="00FB3017" w:rsidP="00FB3017" w:rsidR="00FB3017">
      <w:pPr>
        <w:pStyle w:val="Bezproreda"/>
        <w:numPr>
          <w:ilvl w:val="0"/>
          <w:numId w:val="47"/>
        </w:numPr>
        <w:spacing w:after="80"/>
        <w:contextualSpacing w:val="false"/>
      </w:pPr>
      <w:r>
        <w:t>z.k.č. 7198/32 park površine 227 m2</w:t>
      </w:r>
    </w:p>
    <w:p w:rsidRDefault="00FB3017" w:rsidP="00FB3017" w:rsidR="00FB3017">
      <w:pPr>
        <w:pStyle w:val="Bezproreda"/>
        <w:numPr>
          <w:ilvl w:val="0"/>
          <w:numId w:val="47"/>
        </w:numPr>
        <w:spacing w:after="80"/>
        <w:contextualSpacing w:val="false"/>
      </w:pPr>
      <w:r>
        <w:t>z.k.č. 7198/35 park površine 116 m2</w:t>
      </w:r>
    </w:p>
    <w:p w:rsidRDefault="00FB3017" w:rsidP="00FB3017" w:rsidR="00FB3017">
      <w:pPr>
        <w:pStyle w:val="Bezproreda"/>
        <w:ind w:left="1065"/>
      </w:pPr>
    </w:p>
    <w:p w:rsidRDefault="00FB3017" w:rsidP="00FB3017" w:rsidR="00FB3017">
      <w:pPr>
        <w:pStyle w:val="Bezproreda"/>
      </w:pPr>
      <w:r>
        <w:t>Na nekretnini zabilježena su sljedeća založna prava za korist:</w:t>
      </w: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  <w:rPr>
          <w:b/>
        </w:rPr>
      </w:pPr>
      <w:r>
        <w:rPr>
          <w:b/>
        </w:rPr>
        <w:t>NLB INTERFINANZ AG, OIB: 43668676136, ZURICH, BEETHOVENSTRASSE 48</w:t>
      </w:r>
    </w:p>
    <w:p w:rsidRDefault="00FB3017" w:rsidP="00FB3017" w:rsidR="00FB3017">
      <w:pPr>
        <w:pStyle w:val="Bezproreda"/>
        <w:jc w:val="both"/>
        <w:rPr>
          <w:u w:val="single"/>
        </w:rPr>
      </w:pPr>
      <w:r>
        <w:rPr>
          <w:u w:val="single"/>
        </w:rPr>
        <w:t>Pod brojem Z-10533/10 zaprimljeno 18.11.2010 godine.</w:t>
      </w:r>
    </w:p>
    <w:p w:rsidRDefault="00FB3017" w:rsidP="00FB3017" w:rsidR="00FB3017">
      <w:pPr>
        <w:pStyle w:val="Bezproreda"/>
        <w:jc w:val="both"/>
      </w:pPr>
      <w:r>
        <w:t xml:space="preserve">Na teret nekretnine opisane u listu </w:t>
      </w:r>
      <w:proofErr w:type="spellStart"/>
      <w:r>
        <w:t>A.I</w:t>
      </w:r>
      <w:proofErr w:type="spellEnd"/>
      <w:r>
        <w:t xml:space="preserve">, a temeljem sporazuma o zasnivanju založnog prava "Zagreb, 17. studenog 2010. godine" i punomoći od 4. studenog 2010. godine, uknjižuje se pravo zaloga u iznosu od jedanaest milijuna četrdeset pet tisuća osamsto osamdeset dva švicarska franka i 03/100 u kunskoj protuvrijednosti, uz pripadajuće kamate i </w:t>
      </w:r>
      <w:proofErr w:type="spellStart"/>
      <w:r>
        <w:t>nuzgredice</w:t>
      </w:r>
      <w:proofErr w:type="spellEnd"/>
      <w:r>
        <w:t xml:space="preserve">, i to pojedinačno: temeljem Ugovora o zajmu od 20. 5. 2008. g. i pripadajućih Aneksa u ukupnom </w:t>
      </w:r>
      <w:r>
        <w:lastRenderedPageBreak/>
        <w:t>iznosu od 3.925.882,03 CHF, temeljem Ugovora o zajmu od 28. 1. 2008. g. i pripadajućih Aneksa u ukupnom iznosu od 3.180.000,00 CHF i temeljem Ugovora o zajmu od 3. 12. 2007. g. i pripadajućih Aneksa u ukupnom iznosu od 3.940.000,00 CHF, u korist:</w:t>
      </w:r>
    </w:p>
    <w:p w:rsidRDefault="00FB3017" w:rsidP="00FB3017" w:rsidR="00FB3017">
      <w:pPr>
        <w:pStyle w:val="Bezproreda"/>
        <w:jc w:val="both"/>
      </w:pPr>
      <w:r>
        <w:t>NLB INTERFINANZ AG, OIB: 43668676136, ZURICH, BEETHOVENSTRASSE 48</w:t>
      </w: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  <w:rPr>
          <w:b/>
        </w:rPr>
      </w:pPr>
    </w:p>
    <w:p w:rsidRDefault="00FB3017" w:rsidP="00FB3017" w:rsidR="00FB3017">
      <w:pPr>
        <w:pStyle w:val="Bezproreda"/>
      </w:pPr>
      <w:r>
        <w:t xml:space="preserve">II. POSTUPANJE SA STEČAJNOM MASOM </w:t>
      </w:r>
    </w:p>
    <w:p w:rsidRDefault="00FB3017" w:rsidP="00FB3017" w:rsidR="00FB3017">
      <w:pPr>
        <w:pStyle w:val="Bezproreda"/>
      </w:pPr>
    </w:p>
    <w:p w:rsidRDefault="00FB3017" w:rsidP="00FB3017" w:rsidR="00FB3017">
      <w:pPr>
        <w:pStyle w:val="Bezproreda"/>
        <w:jc w:val="both"/>
      </w:pPr>
      <w:r>
        <w:t xml:space="preserve">Kako je na nekretnini zabilježeno založno pravo opisano naprijed pod točkom I, a  nisu pokrenuti postupci ovrhe predloženo je unovčenje nekretnine sukladno čl. 247 Stečajnog zakona (NN 71/15, 104/17). </w:t>
      </w:r>
    </w:p>
    <w:p w:rsidRDefault="00FB3017" w:rsidP="00FB3017" w:rsidR="00FB3017">
      <w:pPr>
        <w:pStyle w:val="Bezproreda"/>
        <w:jc w:val="both"/>
      </w:pPr>
      <w:r>
        <w:t>Rješenjem Trgovačkog suda u Bjelovaru od 24. travnja 2018 godine određuje se prodaja nekretnine stečajnog dužnika navedene pod točkom I.</w:t>
      </w:r>
    </w:p>
    <w:p w:rsidRDefault="00FB3017" w:rsidP="00FB3017" w:rsidR="00FB3017">
      <w:pPr>
        <w:pStyle w:val="Bezproreda"/>
        <w:jc w:val="both"/>
      </w:pPr>
      <w:r>
        <w:t>Zaključkom Trgovačkog suda u Bjelovaru od 28. svibnja 2018 godine određuje se prodaja elektroničkom javnom dražbom nekretnine u vlasništvu stečajnog dužnika navedene pod točkom I.</w:t>
      </w:r>
    </w:p>
    <w:p w:rsidRDefault="00FB3017" w:rsidP="00FB3017" w:rsidR="00FB3017">
      <w:pPr>
        <w:pStyle w:val="Bezproreda"/>
        <w:jc w:val="both"/>
      </w:pPr>
      <w:r>
        <w:t>Financijska agencija je dana 17. srpnja 2018 objavila početak javne dražbe za navedene nekretnine u vlasništvu stečajnog dužnika s određenim početkom nadmetanja za dan 26. rujna 2018 godine.</w:t>
      </w:r>
    </w:p>
    <w:p w:rsidRDefault="00FB3017" w:rsidP="00FB3017" w:rsidR="00FB3017">
      <w:pPr>
        <w:pStyle w:val="Bezproreda"/>
        <w:jc w:val="both"/>
      </w:pPr>
      <w:r>
        <w:t>U daljnjem tijeku stečajnog postupka očekuje se provedba treće elektroničke javne dražbe s datumom početka nadmetanja zakazanim za 19.03.2019. godine.</w:t>
      </w: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jc w:val="both"/>
      </w:pPr>
      <w:r>
        <w:t>Mjesto i datum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FB3017" w:rsidP="00FB3017" w:rsidR="00FB3017">
      <w:pPr>
        <w:pStyle w:val="Bezproreda"/>
        <w:jc w:val="both"/>
      </w:pPr>
      <w:r>
        <w:t>Zagreb, 15.03.2019.</w:t>
      </w:r>
      <w:r>
        <w:tab/>
      </w:r>
      <w:r>
        <w:tab/>
      </w:r>
      <w:r>
        <w:tab/>
      </w:r>
      <w:r>
        <w:tab/>
      </w:r>
      <w:r>
        <w:tab/>
      </w:r>
      <w:r>
        <w:tab/>
        <w:t>Ivana Brebrić</w:t>
      </w:r>
    </w:p>
    <w:p w:rsidRDefault="00FB3017" w:rsidP="00FB3017" w:rsidR="00FB3017">
      <w:pPr>
        <w:pStyle w:val="Bezproreda"/>
        <w:jc w:val="both"/>
      </w:pPr>
    </w:p>
    <w:p w:rsidRDefault="00FB3017" w:rsidP="00FB3017" w:rsidR="00FB3017">
      <w:pPr>
        <w:pStyle w:val="Bezproreda"/>
        <w:rPr>
          <w:i/>
        </w:rPr>
      </w:pPr>
    </w:p>
    <w:p w:rsidRDefault="00FB3017" w:rsidP="00FB3017" w:rsidR="00FB3017">
      <w:pPr>
        <w:pStyle w:val="Bezproreda"/>
      </w:pPr>
    </w:p>
    <w:p w:rsidRDefault="00FB3017" w:rsidP="00FB3017" w:rsidR="00FB3017">
      <w:pPr>
        <w:rPr>
          <w:rFonts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D32279"/>
    <w:multiLevelType w:val="hybridMultilevel"/>
    <w:tmpl w:val="78245E2A"/>
    <w:lvl w:tplc="99C23E4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017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St-136/2018-15</izvorni_sadrzaj>
    <derivirana_varijabla naziv="DomainObject.Oznaka_1">St-136/2018-15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St-136/2018-15</izvorni_sadrzaj>
    <derivirana_varijabla naziv="DomainObject.PoslovniBrojDokumenta_1">St-136/2018-15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2910B-B201-4FB8-B7CA-C78A2570A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2975</properties:Characters>
  <properties:Lines>77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2019-03-21T11:23:00Z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