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23eb" w14:paraId="c6523eb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C97E68">
        <w:t>1017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C97E68">
        <w:t>DIDA TOMAŽO d.o.o. Kukljica, Ulica IX 29</w:t>
      </w:r>
      <w:r w:rsidR="00433953">
        <w:t>,</w:t>
      </w:r>
      <w:r w:rsidR="00A54C72" w:rsidRPr="00FF7529">
        <w:t xml:space="preserve"> </w:t>
      </w:r>
      <w:r w:rsidR="00C97E68">
        <w:t xml:space="preserve">Kukljica, </w:t>
      </w:r>
      <w:r w:rsidR="00A54C72" w:rsidRPr="00FF7529">
        <w:t>OIB:</w:t>
      </w:r>
      <w:r w:rsidR="00C97E68">
        <w:t>88844373946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7394A">
        <w:t>2</w:t>
      </w:r>
      <w:r w:rsidR="00AF74BD">
        <w:t>8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C97E68">
        <w:t>DIDA TOMAŽO d.o.o. Kukljica, Ulica IX 29,</w:t>
      </w:r>
      <w:r w:rsidR="00C97E68" w:rsidRPr="00FF7529">
        <w:t xml:space="preserve"> </w:t>
      </w:r>
      <w:r w:rsidR="00C97E68">
        <w:t xml:space="preserve">Kukljica, </w:t>
      </w:r>
      <w:r w:rsidR="00C97E68" w:rsidRPr="00FF7529">
        <w:t>OIB:</w:t>
      </w:r>
      <w:r w:rsidR="00C97E68">
        <w:t>88844373946</w:t>
      </w:r>
      <w:r w:rsidR="00AF74BD">
        <w:t xml:space="preserve"> </w:t>
      </w:r>
      <w:r>
        <w:t xml:space="preserve">na temelju neizvršenih osnova za plaćanje iznosi </w:t>
      </w:r>
      <w:r w:rsidR="00C97E68">
        <w:t>10.748,12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AF74BD">
        <w:t>a</w:t>
      </w:r>
      <w:r w:rsidR="007B0F30">
        <w:t xml:space="preserve"> ovlašten</w:t>
      </w:r>
      <w:r w:rsidR="00AF74BD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C97E68">
        <w:t>Ante Martinović, Kukljica, Ulica IX 29</w:t>
      </w:r>
      <w:r w:rsidR="00FF2451">
        <w:t>,</w:t>
      </w:r>
      <w:r w:rsidRPr="00FC1537">
        <w:t xml:space="preserve"> da u roku od 15 (petnaest) dana </w:t>
      </w:r>
      <w:r>
        <w:t>od dana objave ovog oglasa na e-o</w:t>
      </w:r>
      <w:r w:rsidR="00AF74BD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C97E68">
        <w:t>1017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85F07">
      <w:rPr>
        <w:noProof/>
      </w:rPr>
      <w:t>2</w:t>
    </w:r>
    <w:r>
      <w:fldChar w:fldCharType="end"/>
    </w:r>
  </w:p>
  <w:p w:rsidRDefault="00F85F0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85F0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C97E68">
      <w:t>1017</w:t>
    </w:r>
    <w:r w:rsidR="007B0F30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6B4E"/>
    <w:rsid w:val="00281120"/>
    <w:rsid w:val="0028481A"/>
    <w:rsid w:val="00304EBC"/>
    <w:rsid w:val="003C689E"/>
    <w:rsid w:val="00433953"/>
    <w:rsid w:val="004A0FDA"/>
    <w:rsid w:val="005C5CF2"/>
    <w:rsid w:val="006F6E1E"/>
    <w:rsid w:val="007465D2"/>
    <w:rsid w:val="0077394A"/>
    <w:rsid w:val="007B0F30"/>
    <w:rsid w:val="00803E33"/>
    <w:rsid w:val="008F6C8B"/>
    <w:rsid w:val="0091410E"/>
    <w:rsid w:val="00934D02"/>
    <w:rsid w:val="009B7A6B"/>
    <w:rsid w:val="009C5A42"/>
    <w:rsid w:val="00A30CC8"/>
    <w:rsid w:val="00A54C72"/>
    <w:rsid w:val="00AF74BD"/>
    <w:rsid w:val="00C97E68"/>
    <w:rsid w:val="00DB0E67"/>
    <w:rsid w:val="00EF524A"/>
    <w:rsid w:val="00F2052F"/>
    <w:rsid w:val="00F85F07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St-1017/2015</izvorni_sadrzaj>
    <derivirana_varijabla naziv="DomainObject.Predmet.OznakaBroj_1">St-1017/2015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DIDA TOMAŽO, društvo s ograničenom odgovornošću za trgovinu, ribarstvo, turizam i usluge</izvorni_sadrzaj>
    <derivirana_varijabla naziv="DomainObject.Predmet.ProtustrankaFormated_1">  DIDA TOMAŽO, društvo s ograničenom odgovornošću za trgovinu, ribarstvo, turizam i usluge</derivirana_varijabla>
  </DomainObject.Predmet.ProtustrankaFormated>
  <DomainObject.Predmet.ProtustrankaFormatedOIB>
    <izvorni_sadrzaj>  DIDA TOMAŽO, društvo s ograničenom odgovornošću za trgovinu, ribarstvo, turizam i usluge, OIB 88844373946</izvorni_sadrzaj>
    <derivirana_varijabla naziv="DomainObject.Predmet.ProtustrankaFormatedOIB_1">  DIDA TOMAŽO, društvo s ograničenom odgovornošću za trgovinu, ribarstvo, turizam i usluge, OIB 88844373946</derivirana_varijabla>
  </DomainObject.Predmet.ProtustrankaFormatedOIB>
  <DomainObject.Predmet.ProtustrankaFormatedWithAdress>
    <izvorni_sadrzaj> DIDA TOMAŽO, društvo s ograničenom odgovornošću za trgovinu, ribarstvo, turizam i usluge, Ulica IX 29, 23273 Kukljica</izvorni_sadrzaj>
    <derivirana_varijabla naziv="DomainObject.Predmet.ProtustrankaFormatedWithAdress_1"> DIDA TOMAŽO, društvo s ograničenom odgovornošću za trgovinu, ribarstvo, turizam i usluge, Ulica IX 29, 23273 Kukljica</derivirana_varijabla>
  </DomainObject.Predmet.ProtustrankaFormatedWithAdress>
  <DomainObject.Predmet.ProtustrankaFormatedWithAdressOIB>
    <izvorni_sadrzaj> DIDA TOMAŽO, društvo s ograničenom odgovornošću za trgovinu, ribarstvo, turizam i usluge, OIB 88844373946, Ulica IX 29, 23273 Kukljica</izvorni_sadrzaj>
    <derivirana_varijabla naziv="DomainObject.Predmet.ProtustrankaFormatedWithAdressOIB_1"> DIDA TOMAŽO, društvo s ograničenom odgovornošću za trgovinu, ribarstvo, turizam i usluge, OIB 88844373946, Ulica IX 29, 23273 Kukljica</derivirana_varijabla>
  </DomainObject.Predmet.ProtustrankaFormatedWithAdressOIB>
  <DomainObject.Predmet.ProtustrankaWithAdress>
    <izvorni_sadrzaj>DIDA TOMAŽO, društvo s ograničenom odgovornošću za trgovinu, ribarstvo, turizam i usluge Ulica IX 29, 23273 Kukljica</izvorni_sadrzaj>
    <derivirana_varijabla naziv="DomainObject.Predmet.ProtustrankaWithAdress_1">DIDA TOMAŽO, društvo s ograničenom odgovornošću za trgovinu, ribarstvo, turizam i usluge Ulica IX 29, 23273 Kukljica</derivirana_varijabla>
  </DomainObject.Predmet.ProtustrankaWithAdress>
  <DomainObject.Predmet.ProtustrankaWithAdressOIB>
    <izvorni_sadrzaj>DIDA TOMAŽO, društvo s ograničenom odgovornošću za trgovinu, ribarstvo, turizam i usluge, OIB 88844373946, Ulica IX 29, 23273 Kukljica</izvorni_sadrzaj>
    <derivirana_varijabla naziv="DomainObject.Predmet.ProtustrankaWithAdressOIB_1">DIDA TOMAŽO, društvo s ograničenom odgovornošću za trgovinu, ribarstvo, turizam i usluge, OIB 88844373946, Ulica IX 29, 23273 Kukljica</derivirana_varijabla>
  </DomainObject.Predmet.ProtustrankaWithAdressOIB>
  <DomainObject.Predmet.ProtustrankaNazivFormated>
    <izvorni_sadrzaj>DIDA TOMAŽO, društvo s ograničenom odgovornošću za trgovinu, ribarstvo, turizam i usluge</izvorni_sadrzaj>
    <derivirana_varijabla naziv="DomainObject.Predmet.ProtustrankaNazivFormated_1">DIDA TOMAŽO, društvo s ograničenom odgovornošću za trgovinu, ribarstvo, turizam i usluge</derivirana_varijabla>
  </DomainObject.Predmet.ProtustrankaNazivFormated>
  <DomainObject.Predmet.ProtustrankaNazivFormatedOIB>
    <izvorni_sadrzaj>DIDA TOMAŽO, društvo s ograničenom odgovornošću za trgovinu, ribarstvo, turizam i usluge, OIB 88844373946</izvorni_sadrzaj>
    <derivirana_varijabla naziv="DomainObject.Predmet.ProtustrankaNazivFormatedOIB_1">DIDA TOMAŽO, društvo s ograničenom odgovornošću za trgovinu, ribarstvo, turizam i usluge, OIB 88844373946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10748.12</izvorni_sadrzaj>
    <derivirana_varijabla naziv="DomainObject.Predmet.TrenutnaVrijednost_1">10748.12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DIDA TOMAŽO, društvo s ograničenom odgovornošću za trgovinu, ribarstvo, turizam i usluge</item>
    </izvorni_sadrzaj>
    <derivirana_varijabla naziv="DomainObject.Predmet.ProtuStrankaListFormated_1">
      <item>DIDA TOMAŽO, društvo s ograničenom odgovornošću za trgovinu, ribarstvo, turizam i usluge</item>
    </derivirana_varijabla>
  </DomainObject.Predmet.ProtuStrankaListFormated>
  <DomainObject.Predmet.ProtuStrankaListFormatedOIB>
    <izvorni_sadrzaj>
      <item>DIDA TOMAŽO, društvo s ograničenom odgovornošću za trgovinu, ribarstvo, turizam i usluge, OIB 88844373946</item>
    </izvorni_sadrzaj>
    <derivirana_varijabla naziv="DomainObject.Predmet.ProtuStrankaListFormatedOIB_1">
      <item>DIDA TOMAŽO, društvo s ograničenom odgovornošću za trgovinu, ribarstvo, turizam i usluge, OIB 88844373946</item>
    </derivirana_varijabla>
  </DomainObject.Predmet.ProtuStrankaListFormatedOIB>
  <DomainObject.Predmet.ProtuStrankaListFormatedWithAdress>
    <izvorni_sadrzaj>
      <item>DIDA TOMAŽO, društvo s ograničenom odgovornošću za trgovinu, ribarstvo, turizam i usluge, Ulica IX 29, 23273 Kukljica</item>
    </izvorni_sadrzaj>
    <derivirana_varijabla naziv="DomainObject.Predmet.ProtuStrankaListFormatedWithAdress_1">
      <item>DIDA TOMAŽO, društvo s ograničenom odgovornošću za trgovinu, ribarstvo, turizam i usluge, Ulica IX 29, 23273 Kukljica</item>
    </derivirana_varijabla>
  </DomainObject.Predmet.ProtuStrankaListFormatedWithAdress>
  <DomainObject.Predmet.ProtuStrankaListFormatedWithAdressOIB>
    <izvorni_sadrzaj>
      <item>DIDA TOMAŽO, društvo s ograničenom odgovornošću za trgovinu, ribarstvo, turizam i usluge, OIB 88844373946, Ulica IX 29, 23273 Kukljica</item>
    </izvorni_sadrzaj>
    <derivirana_varijabla naziv="DomainObject.Predmet.ProtuStrankaListFormatedWithAdressOIB_1">
      <item>DIDA TOMAŽO, društvo s ograničenom odgovornošću za trgovinu, ribarstvo, turizam i usluge, OIB 88844373946, Ulica IX 29, 23273 Kukljica</item>
    </derivirana_varijabla>
  </DomainObject.Predmet.ProtuStrankaListFormatedWithAdressOIB>
  <DomainObject.Predmet.ProtuStrankaListNazivFormated>
    <izvorni_sadrzaj>
      <item>DIDA TOMAŽO, društvo s ograničenom odgovornošću za trgovinu, ribarstvo, turizam i usluge</item>
    </izvorni_sadrzaj>
    <derivirana_varijabla naziv="DomainObject.Predmet.ProtuStrankaListNazivFormated_1">
      <item>DIDA TOMAŽO, društvo s ograničenom odgovornošću za trgovinu, ribarstvo, turizam i usluge</item>
    </derivirana_varijabla>
  </DomainObject.Predmet.ProtuStrankaListNazivFormated>
  <DomainObject.Predmet.ProtuStrankaListNazivFormatedOIB>
    <izvorni_sadrzaj>
      <item>DIDA TOMAŽO, društvo s ograničenom odgovornošću za trgovinu, ribarstvo, turizam i usluge, OIB 88844373946</item>
    </izvorni_sadrzaj>
    <derivirana_varijabla naziv="DomainObject.Predmet.ProtuStrankaListNazivFormatedOIB_1">
      <item>DIDA TOMAŽO, društvo s ograničenom odgovornošću za trgovinu, ribarstvo, turizam i usluge, OIB 88844373946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DIDA TOMAŽO, društvo s ograničenom odgovornošću za trgovinu, ribarstvo, turizam i usluge</izvorni_sadrzaj>
    <derivirana_varijabla naziv="DomainObject.Predmet.ProtustrankaIDrugi_1">DIDA TOMAŽO, društvo s ograničenom odgovornošću za trgovinu, ribarstvo,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DIDA TOMAŽO, društvo s ograničenom odgovornošću za trgovinu, ribarstvo, turizam i usluge, OIB 88844373946, Ulica IX 29, 23273 Kukljica</izvorni_sadrzaj>
    <derivirana_varijabla naziv="DomainObject.Predmet.ProtustrankaIDrugiAdressOIB_1">DIDA TOMAŽO, društvo s ograničenom odgovornošću za trgovinu, ribarstvo, turizam i usluge, OIB 88844373946, Ulica IX 29,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DIDA TOMAŽO, društvo s ograničenom odgovornošću za trgovinu, ribarstvo, turizam i usluge</item>
    </izvorni_sadrzaj>
    <derivirana_varijabla naziv="DomainObject.Predmet.SudioniciListNaziv_1">
      <item>FINA</item>
      <item>DIDA TOMAŽO, društvo s ograničenom odgovornošću za trgovinu, ribarstvo, turizam i usluge</item>
    </derivirana_varijabla>
  </DomainObject.Predmet.SudioniciListNaziv>
  <DomainObject.Predmet.SudioniciListAdressOIB>
    <izvorni_sadrzaj>
      <item>FINA, OIB 85821130368</item>
      <item>DIDA TOMAŽO, društvo s ograničenom odgovornošću za trgovinu, ribarstvo, turizam i usluge, OIB 88844373946, Ulica IX 29,23273 Kukljica</item>
    </izvorni_sadrzaj>
    <derivirana_varijabla naziv="DomainObject.Predmet.SudioniciListAdressOIB_1">
      <item>FINA, OIB 85821130368</item>
      <item>DIDA TOMAŽO, društvo s ograničenom odgovornošću za trgovinu, ribarstvo, turizam i usluge, OIB 88844373946, Ulica IX 29,23273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88844373946</item>
    </izvorni_sadrzaj>
    <derivirana_varijabla naziv="DomainObject.Predmet.SudioniciListNazivOIB_1">
      <item>, OIB 85821130368</item>
      <item>, OIB 88844373946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2047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2016-02-08T09:27:00Z</dcterms:created>
  <dc:creator>Tina Grgas</dc:creator>
  <cp:lastModifiedBy>Martina Kalmeta</cp:lastModifiedBy>
  <cp:lastPrinted>2016-02-08T09:22:00Z</cp:lastPrinted>
  <dcterms:modified xmlns:xsi="http://www.w3.org/2001/XMLSchema-instance" xsi:type="dcterms:W3CDTF">2016-02-08T09:29:00Z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