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3264" w14:paraId="5363264" w:rsidRDefault="00C12871" w:rsidP="00C12871" w:rsidR="00C12871">
      <w:pPr>
        <w:jc w:val="both"/>
        <w15:collapsed w:val="false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</w:t>
      </w:r>
      <w:r>
        <w:rPr>
          <w:noProof/>
        </w:rPr>
        <w:t xml:space="preserve">                     </w:t>
      </w: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   Republika H</w:t>
      </w:r>
      <w:r w:rsidRPr="00E23268">
        <w:rPr>
          <w:rFonts w:cstheme="majorBidi" w:hAnsiTheme="majorBidi" w:asciiTheme="majorBidi"/>
        </w:rPr>
        <w:t>rvatska</w:t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   Trgovački sud u Z</w:t>
      </w:r>
      <w:r w:rsidRPr="00E23268">
        <w:rPr>
          <w:rFonts w:cstheme="majorBidi" w:hAnsiTheme="majorBidi" w:asciiTheme="majorBidi"/>
        </w:rPr>
        <w:t>adru</w:t>
      </w:r>
    </w:p>
    <w:p w:rsidRDefault="00C12871" w:rsidP="00C12871" w:rsidR="00C12871" w:rsidRPr="00E23268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>Zadar, D</w:t>
      </w:r>
      <w:r w:rsidRPr="00E23268">
        <w:rPr>
          <w:rFonts w:cstheme="majorBidi" w:hAnsiTheme="majorBidi" w:asciiTheme="majorBidi"/>
        </w:rPr>
        <w:t>r. Franje Tuđmana 35</w:t>
      </w:r>
    </w:p>
    <w:p w:rsidRDefault="00C12871" w:rsidP="00C12871" w:rsidR="00C12871"/>
    <w:p w:rsidRDefault="00A3056C" w:rsidP="00536001" w:rsidR="00A3056C" w:rsidRPr="008C3132">
      <w:pPr>
        <w:jc w:val="center"/>
      </w:pPr>
      <w:r>
        <w:t>U  I M E  R E P U B L I K E  H R V A T S K E</w:t>
      </w:r>
    </w:p>
    <w:p w:rsidRDefault="00A3056C" w:rsidP="00A3056C" w:rsidR="00A3056C" w:rsidRPr="008C3132">
      <w:pPr>
        <w:jc w:val="both"/>
      </w:pPr>
    </w:p>
    <w:p w:rsidRDefault="00A3056C" w:rsidP="00A3056C" w:rsidR="00A3056C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3056C" w:rsidP="00A3056C" w:rsidR="00A3056C" w:rsidRPr="008C3132"/>
    <w:p w:rsidRDefault="00A3056C" w:rsidP="00A3056C" w:rsidR="00A3056C" w:rsidRPr="008C3132">
      <w:pPr>
        <w:ind w:firstLine="705"/>
        <w:jc w:val="both"/>
      </w:pPr>
      <w:r>
        <w:t>Trgovački sud u Zadru,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zahtjeva</w:t>
      </w:r>
      <w:r w:rsidRPr="00386298">
        <w:t xml:space="preserve"> </w:t>
      </w:r>
      <w:r>
        <w:t>Financijske agencije, Regionalnog centra Splita, Podružnice Zadar</w:t>
      </w:r>
      <w:r w:rsidR="00C12871">
        <w:t>,</w:t>
      </w:r>
      <w:r>
        <w:t xml:space="preserve"> za provedbu skraćenoga stečajnoga postupka</w:t>
      </w:r>
      <w:r w:rsidRPr="008C3132">
        <w:t xml:space="preserve"> nad dužnikom</w:t>
      </w:r>
      <w:r w:rsidR="00E0179B">
        <w:t xml:space="preserve"> </w:t>
      </w:r>
      <w:r w:rsidR="00480C44">
        <w:t>KRISTIJAN TRANS</w:t>
      </w:r>
      <w:r w:rsidR="000B695A">
        <w:t xml:space="preserve"> </w:t>
      </w:r>
      <w:r>
        <w:t xml:space="preserve">d.o.o., </w:t>
      </w:r>
      <w:proofErr w:type="spellStart"/>
      <w:r w:rsidR="00480C44">
        <w:t>Posedarje</w:t>
      </w:r>
      <w:proofErr w:type="spellEnd"/>
      <w:r w:rsidR="00EA39E4">
        <w:t>,</w:t>
      </w:r>
      <w:r w:rsidR="00E0179B">
        <w:t xml:space="preserve"> </w:t>
      </w:r>
      <w:r w:rsidR="00480C44">
        <w:t>Bruna Bušića 36</w:t>
      </w:r>
      <w:r w:rsidR="000B695A">
        <w:t>, O</w:t>
      </w:r>
      <w:r>
        <w:t xml:space="preserve">IB: </w:t>
      </w:r>
      <w:r w:rsidR="00480C44">
        <w:t>66015060011</w:t>
      </w:r>
      <w:r w:rsidR="00F86116">
        <w:t xml:space="preserve">, </w:t>
      </w:r>
      <w:r w:rsidR="00327B04">
        <w:t>7</w:t>
      </w:r>
      <w:r w:rsidR="00480C44">
        <w:t>. svibnja</w:t>
      </w:r>
      <w:r w:rsidR="00E0179B">
        <w:t xml:space="preserve"> 2018</w:t>
      </w:r>
      <w:r>
        <w:t xml:space="preserve">. </w:t>
      </w:r>
    </w:p>
    <w:p w:rsidRDefault="00A3056C" w:rsidP="00A3056C" w:rsidR="00A3056C">
      <w:pPr>
        <w:jc w:val="center"/>
      </w:pPr>
    </w:p>
    <w:p w:rsidRDefault="00A3056C" w:rsidP="00A3056C" w:rsidR="00A3056C" w:rsidRPr="008C3132">
      <w:pPr>
        <w:jc w:val="center"/>
      </w:pPr>
      <w:r w:rsidRPr="008C3132">
        <w:t>r i j e š i o  j e</w:t>
      </w:r>
    </w:p>
    <w:p w:rsidRDefault="00A3056C" w:rsidP="00A3056C" w:rsidR="00A3056C" w:rsidRPr="008C3132">
      <w:pPr>
        <w:jc w:val="center"/>
      </w:pPr>
    </w:p>
    <w:p w:rsidRDefault="00A3056C" w:rsidP="00C12871" w:rsidR="00A3056C" w:rsidRPr="00570BA5">
      <w:pPr>
        <w:tabs>
          <w:tab w:pos="6379" w:val="left"/>
        </w:tabs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>stečajni postupak nad dužnikom</w:t>
      </w:r>
      <w:r>
        <w:t xml:space="preserve"> </w:t>
      </w:r>
      <w:r w:rsidR="00480C44">
        <w:t xml:space="preserve">KRISTIJAN TRANS d.o.o., </w:t>
      </w:r>
      <w:proofErr w:type="spellStart"/>
      <w:r w:rsidR="00480C44">
        <w:t>Posedarje</w:t>
      </w:r>
      <w:proofErr w:type="spellEnd"/>
      <w:r w:rsidR="00480C44">
        <w:t>, Bruna Bušića 36, OIB: 66015060011</w:t>
      </w:r>
      <w:r w:rsidR="00D2558E">
        <w:t xml:space="preserve">, </w:t>
      </w:r>
      <w:r>
        <w:t xml:space="preserve">s danom </w:t>
      </w:r>
      <w:r w:rsidR="00327B04">
        <w:t>7</w:t>
      </w:r>
      <w:r w:rsidR="00480C44">
        <w:t>. svibnja</w:t>
      </w:r>
      <w:r>
        <w:t xml:space="preserve"> 201</w:t>
      </w:r>
      <w:r w:rsidR="00F86116">
        <w:t>8</w:t>
      </w:r>
      <w:r>
        <w:t xml:space="preserve">. u </w:t>
      </w:r>
      <w:r w:rsidR="00C12871">
        <w:t>1</w:t>
      </w:r>
      <w:r w:rsidR="00462DC2">
        <w:t>1</w:t>
      </w:r>
      <w:r w:rsidR="00C12871">
        <w:t>,</w:t>
      </w:r>
      <w:r w:rsidR="00462DC2">
        <w:t>45</w:t>
      </w:r>
      <w:r>
        <w:t xml:space="preserve"> sati kada će se ovo rješenje objaviti na mrežnoj stranici e-Oglasna ploča sudova. </w:t>
      </w:r>
    </w:p>
    <w:p w:rsidRDefault="00A3056C" w:rsidP="00C12871" w:rsidR="00A3056C" w:rsidRPr="0050089D">
      <w:pPr>
        <w:ind w:firstLine="705"/>
        <w:jc w:val="both"/>
      </w:pPr>
      <w:r>
        <w:t>II. Stečajn</w:t>
      </w:r>
      <w:r w:rsidR="002F5892">
        <w:t>i</w:t>
      </w:r>
      <w:r>
        <w:t>m upravitelj</w:t>
      </w:r>
      <w:r w:rsidR="002F5892">
        <w:t>em</w:t>
      </w:r>
      <w:r w:rsidR="00CD7355">
        <w:t xml:space="preserve"> </w:t>
      </w:r>
      <w:r w:rsidRPr="00570BA5">
        <w:t xml:space="preserve">dužnika imenuje se </w:t>
      </w:r>
      <w:r w:rsidR="00282FC3">
        <w:t>Berislav Maksimović iz Varaždina, Braće Radić 1</w:t>
      </w:r>
      <w:r>
        <w:t xml:space="preserve">, OIB: </w:t>
      </w:r>
      <w:r w:rsidR="00282FC3">
        <w:t>57300759557</w:t>
      </w:r>
      <w:r>
        <w:t xml:space="preserve">. </w:t>
      </w:r>
    </w:p>
    <w:p w:rsidRDefault="00A3056C" w:rsidP="00C12871" w:rsidR="00480C44">
      <w:pPr>
        <w:pStyle w:val="Odlomakpopisa"/>
        <w:spacing w:after="200"/>
        <w:ind w:firstLine="720" w:left="0"/>
        <w:jc w:val="both"/>
      </w:pP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</w:t>
      </w:r>
      <w:r>
        <w:t xml:space="preserve">dužnikom </w:t>
      </w:r>
      <w:r w:rsidR="00480C44">
        <w:t xml:space="preserve">KRISTIJAN TRANS d.o.o., </w:t>
      </w:r>
      <w:proofErr w:type="spellStart"/>
      <w:r w:rsidR="00480C44">
        <w:t>Posedarje</w:t>
      </w:r>
      <w:proofErr w:type="spellEnd"/>
      <w:r w:rsidR="00480C44">
        <w:t>, Bruna Bušića 36, OIB: 66015060011.</w:t>
      </w:r>
    </w:p>
    <w:p w:rsidRDefault="00A3056C" w:rsidP="00C12871" w:rsidR="00A3056C">
      <w:pPr>
        <w:pStyle w:val="Odlomakpopisa"/>
        <w:spacing w:after="200"/>
        <w:ind w:firstLine="720" w:left="0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A3056C" w:rsidP="00C12871" w:rsidR="00C12871">
      <w:pPr>
        <w:pStyle w:val="Odlomakpopisa"/>
        <w:spacing w:after="200"/>
        <w:ind w:firstLine="720" w:left="0"/>
        <w:jc w:val="both"/>
      </w:pPr>
      <w:r>
        <w:t>V. Ovo rješenje će se neposredno po objavi istog na mrežnoj stranici e-Oglasna ploča sudova dostaviti sudskom registru</w:t>
      </w:r>
      <w:r w:rsidRPr="002B5AAE">
        <w:t xml:space="preserve"> 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</w:t>
      </w:r>
      <w:r w:rsidR="00327B04">
        <w:t xml:space="preserve"> i imenovanja stečajnoga upravitelja istom</w:t>
      </w:r>
      <w:r>
        <w:t>, kao i</w:t>
      </w:r>
      <w:r w:rsidRPr="002B5AAE">
        <w:t xml:space="preserve"> po pravomoćnosti</w:t>
      </w:r>
      <w:r w:rsidR="00327B04">
        <w:t xml:space="preserve"> rješenja</w:t>
      </w:r>
      <w:r>
        <w:t xml:space="preserve"> radi upisa činjenice zaključenja skraćenoga stečajnog postupka nad dužnikom i brisanja dužnika </w:t>
      </w:r>
      <w:r w:rsidRPr="002B5AAE">
        <w:t xml:space="preserve">iz </w:t>
      </w:r>
      <w:r>
        <w:t xml:space="preserve">sudskog registra. </w:t>
      </w:r>
    </w:p>
    <w:p w:rsidRDefault="00A3056C" w:rsidP="00C12871" w:rsidR="00C12871">
      <w:pPr>
        <w:pStyle w:val="Odlomakpopisa"/>
        <w:spacing w:after="200"/>
        <w:ind w:firstLine="720" w:left="0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</w:t>
      </w:r>
      <w:r w:rsidR="00327B04">
        <w:t>a</w:t>
      </w:r>
      <w:r w:rsidRPr="002B5AAE">
        <w:t xml:space="preserve"> postupka</w:t>
      </w:r>
      <w:r>
        <w:t xml:space="preserve"> nad dužnikom i imenovanje stečajnog upravitelja duž</w:t>
      </w:r>
      <w:r w:rsidR="00327B04">
        <w:t>niku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="00C12871">
        <w:t xml:space="preserve">. </w:t>
      </w:r>
    </w:p>
    <w:p w:rsidRDefault="00A3056C" w:rsidP="00A3056C" w:rsidR="00A3056C" w:rsidRPr="002B5AAE">
      <w:pPr>
        <w:jc w:val="center"/>
      </w:pPr>
      <w:r w:rsidRPr="002B5AAE">
        <w:t>Obrazloženje</w:t>
      </w:r>
    </w:p>
    <w:p w:rsidRDefault="00A3056C" w:rsidP="00A3056C" w:rsidR="00A3056C" w:rsidRPr="003D4467">
      <w:pPr>
        <w:jc w:val="center"/>
      </w:pPr>
    </w:p>
    <w:p w:rsidRDefault="00A3056C" w:rsidP="00A3056C" w:rsidR="00A3056C">
      <w:pPr>
        <w:ind w:firstLine="720"/>
        <w:jc w:val="both"/>
      </w:pPr>
      <w:r w:rsidRPr="003D4467">
        <w:t>Financijska agencija</w:t>
      </w:r>
      <w:r>
        <w:t xml:space="preserve"> j</w:t>
      </w:r>
      <w:r w:rsidRPr="003D4467">
        <w:t xml:space="preserve">e podnijela ovom sudu zahtjev za provedbu skraćenoga stečajnog postupka nad uvodno označenim dužnikom na temelju </w:t>
      </w:r>
      <w:r>
        <w:t xml:space="preserve">odredbe </w:t>
      </w:r>
      <w:r w:rsidRPr="003D4467">
        <w:t xml:space="preserve">čl. </w:t>
      </w:r>
      <w:r>
        <w:t>4</w:t>
      </w:r>
      <w:r w:rsidR="00282FC3">
        <w:t>44</w:t>
      </w:r>
      <w:r w:rsidRPr="003D4467">
        <w:t>. st. 1. Stečajnog zakona (Narodne novine b</w:t>
      </w:r>
      <w:r>
        <w:t>roj 71/15, dalje u tekstu: SZ) u kojem u bitnom navodi da</w:t>
      </w:r>
      <w:r w:rsidR="00C12871">
        <w:t xml:space="preserve"> dužnik </w:t>
      </w:r>
      <w:r>
        <w:t xml:space="preserve">na dan </w:t>
      </w:r>
      <w:r w:rsidR="00480C44">
        <w:t>1</w:t>
      </w:r>
      <w:r>
        <w:t xml:space="preserve">. </w:t>
      </w:r>
      <w:r w:rsidR="00480C44">
        <w:t>rujna</w:t>
      </w:r>
      <w:r w:rsidR="000B695A">
        <w:t xml:space="preserve"> </w:t>
      </w:r>
      <w:r w:rsidRPr="003D4467">
        <w:t>201</w:t>
      </w:r>
      <w:r w:rsidR="00480C44">
        <w:t>5</w:t>
      </w:r>
      <w:r w:rsidR="00CD7355">
        <w:t>.</w:t>
      </w:r>
      <w:r w:rsidRPr="003D4467">
        <w:t xml:space="preserve"> u Očevidniku redoslijeda osnova za plaćanje ima evidentirane neizvršene osnove za plaća</w:t>
      </w:r>
      <w:r>
        <w:t xml:space="preserve">nje u neprekinutom razdoblju od </w:t>
      </w:r>
      <w:r w:rsidR="00D2558E">
        <w:t>1</w:t>
      </w:r>
      <w:r w:rsidR="00480C44">
        <w:t>46</w:t>
      </w:r>
      <w:r>
        <w:t xml:space="preserve"> </w:t>
      </w:r>
      <w:r w:rsidRPr="003D4467">
        <w:t xml:space="preserve">dana u ukupnom iznosu </w:t>
      </w:r>
      <w:r w:rsidR="000B695A">
        <w:t xml:space="preserve">od </w:t>
      </w:r>
      <w:r w:rsidR="00480C44">
        <w:t xml:space="preserve">15.243,71 </w:t>
      </w:r>
      <w:r w:rsidR="00796F41">
        <w:t xml:space="preserve"> </w:t>
      </w:r>
      <w:r w:rsidR="00480C44">
        <w:t>kunu</w:t>
      </w:r>
      <w:r>
        <w:t xml:space="preserve"> te da nema </w:t>
      </w:r>
      <w:r w:rsidRPr="003D4467">
        <w:t>zaposlenih</w:t>
      </w:r>
      <w:r>
        <w:t xml:space="preserve">. </w:t>
      </w:r>
    </w:p>
    <w:p w:rsidRDefault="00A3056C" w:rsidP="00A3056C" w:rsidR="00A3056C">
      <w:pPr>
        <w:ind w:firstLine="708"/>
        <w:jc w:val="both"/>
      </w:pPr>
      <w:r w:rsidRPr="003D4467">
        <w:t>Nakon izvršenog uvida u sudski registar, a postupajući sukladno odredbi čl. 430. SZ-a</w:t>
      </w:r>
      <w:r>
        <w:t>,</w:t>
      </w:r>
      <w:r w:rsidRPr="002B5AAE">
        <w:t xml:space="preserve"> </w:t>
      </w:r>
      <w:r>
        <w:t xml:space="preserve">ovaj sud je </w:t>
      </w:r>
      <w:r w:rsidR="00480C44">
        <w:t>11</w:t>
      </w:r>
      <w:r>
        <w:t xml:space="preserve">. </w:t>
      </w:r>
      <w:r w:rsidR="000B695A">
        <w:t>ožujka</w:t>
      </w:r>
      <w:r>
        <w:t xml:space="preserve"> 201</w:t>
      </w:r>
      <w:r w:rsidR="000B695A">
        <w:t>6</w:t>
      </w:r>
      <w:r>
        <w:t xml:space="preserve">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</w:t>
      </w:r>
      <w:r>
        <w:lastRenderedPageBreak/>
        <w:t>obrascu te pozvani vjerovnici najkasnije u roku od 45 dana od dana objave oglasa, predložiti otvaranje stečajnoga postupka nad dužnikom, uz upozorenje o pravnim posljedicama iz čl. 431. SZ-a. 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B695A" w:rsidP="000B695A" w:rsidR="000B695A" w:rsidRPr="003D4467">
      <w:pPr>
        <w:ind w:firstLine="708"/>
        <w:jc w:val="both"/>
      </w:pPr>
      <w:r>
        <w:t xml:space="preserve">S obzirom da naprijed navedene osobe nisu dostavile ovom sudu popis imovine i </w:t>
      </w:r>
      <w:r w:rsidRPr="003D4467">
        <w:t xml:space="preserve">obveza dužnika niti predložile otvaranje stečajnoga postupka oglasom određenom roku, te da iz potvrde Financijske agencije od </w:t>
      </w:r>
      <w:r>
        <w:t>2</w:t>
      </w:r>
      <w:r w:rsidR="00480C44">
        <w:t>0.</w:t>
      </w:r>
      <w:r w:rsidRPr="003D4467">
        <w:t xml:space="preserve"> </w:t>
      </w:r>
      <w:r w:rsidR="00480C44">
        <w:t>travnj</w:t>
      </w:r>
      <w:r>
        <w:t>a</w:t>
      </w:r>
      <w:r w:rsidRPr="003D4467">
        <w:t xml:space="preserve"> 201</w:t>
      </w:r>
      <w:r>
        <w:t>8</w:t>
      </w:r>
      <w:r w:rsidRPr="003D4467">
        <w:t xml:space="preserve">. proizlazi da je račun dužnika i dalje u blokadi zbog neizvršenih osnova za plaćanje u iznosu </w:t>
      </w:r>
      <w:r>
        <w:t xml:space="preserve">od </w:t>
      </w:r>
      <w:r w:rsidR="00480C44">
        <w:t>80.879,09</w:t>
      </w:r>
      <w:r>
        <w:t xml:space="preserve"> kuna </w:t>
      </w:r>
      <w:r w:rsidRPr="003D4467">
        <w:t xml:space="preserve">u neprekinutom razdoblju od </w:t>
      </w:r>
      <w:r w:rsidR="00480C44">
        <w:t>1106</w:t>
      </w:r>
      <w:r w:rsidRPr="003D4467">
        <w:t xml:space="preserve"> dana, to je temeljem odredbi čl. 431. i 432. SZ-a, u svezi s odredbama čl. 132. i 133. te 286. do 292. istog, donesena odluka kao u točki I. do IV. izreke ovog rješenja.  </w:t>
      </w:r>
    </w:p>
    <w:p w:rsidRDefault="000B695A" w:rsidP="000B695A" w:rsidR="000B695A">
      <w:pPr>
        <w:ind w:firstLine="708"/>
        <w:jc w:val="both"/>
      </w:pPr>
      <w:r w:rsidRPr="003D4467">
        <w:t>Odluka suda iz točke</w:t>
      </w:r>
      <w:r w:rsidRPr="009A255F">
        <w:t xml:space="preserve">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 w:rsidR="00327B04">
        <w:t xml:space="preserve"> odredbom čl. 131. st. 2. SZ-a. </w:t>
      </w:r>
    </w:p>
    <w:p w:rsidRDefault="00A3056C" w:rsidP="00A3056C" w:rsidR="00A3056C" w:rsidRPr="0050089D">
      <w:pPr>
        <w:ind w:firstLine="708"/>
        <w:jc w:val="both"/>
      </w:pPr>
      <w:r w:rsidRPr="00C12871">
        <w:t>Napominje se da su nalog za upis činjenice otvaranja stečajnog postupka nad dužnikom, a posljedično istom i dostava ovog rješenja Hrvatskoj agenciji za civilno</w:t>
      </w:r>
      <w:r w:rsidRPr="009A255F">
        <w:t xml:space="preserve">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A3056C" w:rsidP="00A3056C" w:rsidR="00A3056C">
      <w:pPr>
        <w:ind w:firstLine="708"/>
        <w:jc w:val="both"/>
      </w:pPr>
      <w:r>
        <w:t>Izbor</w:t>
      </w:r>
      <w:r w:rsidR="00C12871">
        <w:t xml:space="preserve"> stečajnog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 w:rsidR="00327B04">
        <w:t xml:space="preserve"> je metodom slučajnog </w:t>
      </w:r>
      <w:r>
        <w:t xml:space="preserve">odabira </w:t>
      </w:r>
      <w:r w:rsidRPr="009A255F">
        <w:t>za područje nadležnosti ovog su</w:t>
      </w:r>
      <w:r>
        <w:t xml:space="preserve">da, a sukladno odredbi čl. 432. SZ-a. </w:t>
      </w:r>
    </w:p>
    <w:p w:rsidRDefault="00CD7355" w:rsidP="00A3056C" w:rsidR="00CD7355"/>
    <w:p w:rsidRDefault="00A3056C" w:rsidP="00A3056C" w:rsidR="00A3056C" w:rsidRPr="00240F6B">
      <w:pPr>
        <w:jc w:val="center"/>
      </w:pPr>
      <w:r>
        <w:t xml:space="preserve">U Zadru </w:t>
      </w:r>
      <w:r w:rsidR="00327B04">
        <w:t>7</w:t>
      </w:r>
      <w:r w:rsidR="00480C44">
        <w:t>. svibnja</w:t>
      </w:r>
      <w:r w:rsidR="00CD7355">
        <w:t xml:space="preserve"> </w:t>
      </w:r>
      <w:r>
        <w:t>201</w:t>
      </w:r>
      <w:r w:rsidR="00E0179B">
        <w:t>8</w:t>
      </w:r>
      <w:r>
        <w:t xml:space="preserve">.  </w:t>
      </w:r>
    </w:p>
    <w:p w:rsidRDefault="00A3056C" w:rsidP="00327B04" w:rsidR="00A3056C">
      <w:r w:rsidRPr="00240F6B">
        <w:tab/>
      </w:r>
      <w:r w:rsidRPr="00240F6B">
        <w:tab/>
      </w:r>
      <w:r>
        <w:t xml:space="preserve">                                                                                               </w:t>
      </w:r>
    </w:p>
    <w:p w:rsidRDefault="00462DC2" w:rsidP="00462DC2" w:rsidR="00A3056C" w:rsidRPr="002F25C2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</w:t>
      </w:r>
      <w:r w:rsidR="00A3056C" w:rsidRPr="002F25C2">
        <w:t>Sutkinja</w:t>
      </w:r>
    </w:p>
    <w:p w:rsidRDefault="00462DC2" w:rsidP="00462DC2" w:rsidR="00CD7355">
      <w:r>
        <w:t xml:space="preserve">            Nena </w:t>
      </w:r>
      <w:proofErr w:type="spellStart"/>
      <w:r>
        <w:t>Mužanović</w:t>
      </w:r>
      <w:proofErr w:type="spellEnd"/>
      <w:r>
        <w:t xml:space="preserve">                                                                                 </w:t>
      </w:r>
      <w:r w:rsidR="00A3056C">
        <w:t>Tina Grgas</w:t>
      </w:r>
      <w:r>
        <w:t>, v.r.</w:t>
      </w:r>
      <w:bookmarkStart w:name="_GoBack" w:id="0"/>
      <w:bookmarkEnd w:id="0"/>
    </w:p>
    <w:p w:rsidRDefault="00327B04" w:rsidP="00A3056C" w:rsidR="00327B04">
      <w:pPr>
        <w:ind w:firstLine="708"/>
        <w:jc w:val="both"/>
      </w:pPr>
    </w:p>
    <w:p w:rsidRDefault="00A3056C" w:rsidP="00A3056C" w:rsidR="00A3056C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A3056C" w:rsidP="00A3056C" w:rsidR="00A3056C">
      <w:pPr>
        <w:ind w:firstLine="708"/>
        <w:jc w:val="both"/>
      </w:pPr>
      <w:r>
        <w:t xml:space="preserve">Protiv ovoga rješenja može se izjaviti žalba u roku od 8 dana od dostave pisanog otpravka istog, putem ovog suda u tri </w:t>
      </w:r>
      <w:r w:rsidR="00327B04">
        <w:t xml:space="preserve">istovjetna primjerka. </w:t>
      </w:r>
      <w:r>
        <w:t>O žalbi odlučuje Visoki trgovački sud Republike Hrvatske u Zagrebu. Žalba ne odgađa provedbu rješenja. Protiv ovog rješenja žalbu može izjaviti i osoba ovlaštena za zastupanje dužnika po zakonu do dana nastupanja pravnih posljedica</w:t>
      </w:r>
      <w:r w:rsidR="00327B04">
        <w:t xml:space="preserve"> otvaranja stečajnoga postupka.</w:t>
      </w:r>
    </w:p>
    <w:p w:rsidRDefault="00C12871" w:rsidP="00327B04" w:rsidR="00C12871">
      <w:pPr>
        <w:jc w:val="both"/>
      </w:pPr>
    </w:p>
    <w:p w:rsidRDefault="009511ED" w:rsidP="00C12871" w:rsidR="009511ED" w:rsidRPr="00050593">
      <w:pPr>
        <w:ind w:firstLine="708"/>
        <w:jc w:val="both"/>
      </w:pPr>
      <w:r>
        <w:t xml:space="preserve">Dostaviti: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 xml:space="preserve">Stečajnom upravitelju </w:t>
      </w:r>
      <w:r w:rsidRPr="00050593">
        <w:t>dužnika uz potvrdu o imenovanju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Stečajnom dužniku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FINA, Regionalni centar Split, Podružnica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 xml:space="preserve">ŽDO u Zadru, Građansko-upravnom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RH, Ministarstvo financija, Porezna uprava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Općinskom sudu u Zadru</w:t>
      </w:r>
      <w:r w:rsidR="00327B04">
        <w:t xml:space="preserve">, ovršnom odjelu 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 w:rsidRPr="00050593">
        <w:t>Lučkoj kapetaniji Zadar-registru brodova, Liburnska obala 8, Zadar</w:t>
      </w:r>
    </w:p>
    <w:p w:rsidRDefault="009511ED" w:rsidP="009511ED" w:rsidR="009511ED" w:rsidRPr="00050593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odmah radi upisa činjenice otvaranja skraćenoga stečajnog post.</w:t>
      </w:r>
    </w:p>
    <w:p w:rsidRDefault="009511ED" w:rsidP="00786C57" w:rsidR="00786C57">
      <w:pPr>
        <w:numPr>
          <w:ilvl w:val="0"/>
          <w:numId w:val="1"/>
        </w:numPr>
        <w:jc w:val="both"/>
      </w:pPr>
      <w:r>
        <w:t>Sudskom registru</w:t>
      </w:r>
      <w:r w:rsidRPr="00050593">
        <w:t xml:space="preserve"> nakon pravomoćnosti radi brisanja dužnika</w:t>
      </w:r>
      <w:r w:rsidR="00786C57">
        <w:t xml:space="preserve"> iz registra </w:t>
      </w:r>
    </w:p>
    <w:p w:rsidRDefault="009511ED" w:rsidP="00786C57" w:rsidR="009511ED" w:rsidRPr="00050593">
      <w:pPr>
        <w:numPr>
          <w:ilvl w:val="0"/>
          <w:numId w:val="1"/>
        </w:numPr>
        <w:jc w:val="both"/>
      </w:pPr>
      <w:r w:rsidRPr="00050593">
        <w:t>e-Oglasna ploča suda</w:t>
      </w:r>
    </w:p>
    <w:p w:rsidRDefault="00327B04" w:rsidP="00A3056C" w:rsidR="00A3056C">
      <w:pPr>
        <w:numPr>
          <w:ilvl w:val="0"/>
          <w:numId w:val="1"/>
        </w:numPr>
        <w:jc w:val="both"/>
      </w:pPr>
      <w:r>
        <w:t>Pisarnici ovoga suda</w:t>
      </w:r>
    </w:p>
    <w:sectPr w:rsidSect="00BE1154" w:rsidR="00A305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056C" w:rsidP="00A3056C" w:rsidR="00A3056C">
      <w:r>
        <w:separator/>
      </w:r>
    </w:p>
  </w:endnote>
  <w:endnote w:id="0" w:type="continuationSeparator">
    <w:p w:rsidRDefault="00A3056C" w:rsidP="00A3056C" w:rsidR="00A30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056C" w:rsidP="00A3056C" w:rsidR="00A3056C">
      <w:r>
        <w:separator/>
      </w:r>
    </w:p>
  </w:footnote>
  <w:footnote w:id="0" w:type="continuationSeparator">
    <w:p w:rsidRDefault="00A3056C" w:rsidP="00A3056C" w:rsidR="00A30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2DC2" w:rsidR="00BB29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056C" w:rsidP="00E37B9D" w:rsidR="00BB29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D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056C" w:rsidP="008C3132" w:rsidR="00BB29D6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Poslovni broj 3. St-</w:t>
    </w:r>
    <w:r w:rsidR="00480C44">
      <w:t>217</w:t>
    </w:r>
    <w:r w:rsidR="000B695A">
      <w:t>/</w:t>
    </w:r>
    <w:r>
      <w:t>201</w:t>
    </w:r>
    <w:r w:rsidR="000B695A">
      <w:t>6</w:t>
    </w:r>
    <w:r>
      <w:t>-</w:t>
    </w:r>
    <w:r w:rsidR="00796F41">
      <w:t>1</w:t>
    </w:r>
    <w:r w:rsidR="00480C44">
      <w:t>6</w:t>
    </w:r>
  </w:p>
  <w:p w:rsidRDefault="00462DC2" w:rsidP="0052397A" w:rsidR="0052397A" w:rsidRPr="00BE115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871" w:rsidP="00327B04" w:rsidR="00E0179B">
    <w:pPr>
      <w:ind w:left="5664"/>
    </w:pPr>
    <w:r>
      <w:t xml:space="preserve">     </w:t>
    </w:r>
    <w:r w:rsidR="00E0179B">
      <w:t>Poslovni broj 3. St-</w:t>
    </w:r>
    <w:r w:rsidR="00480C44">
      <w:t>217</w:t>
    </w:r>
    <w:r w:rsidR="000B695A">
      <w:t>/</w:t>
    </w:r>
    <w:r w:rsidR="00D2558E">
      <w:t>201</w:t>
    </w:r>
    <w:r w:rsidR="000B695A">
      <w:t>6</w:t>
    </w:r>
    <w:r w:rsidR="00D2558E">
      <w:t>-1</w:t>
    </w:r>
    <w:r w:rsidR="00536001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56C"/>
    <w:rsid w:val="000B695A"/>
    <w:rsid w:val="001B017C"/>
    <w:rsid w:val="00246A36"/>
    <w:rsid w:val="00282FC3"/>
    <w:rsid w:val="002F5892"/>
    <w:rsid w:val="00327B04"/>
    <w:rsid w:val="00363554"/>
    <w:rsid w:val="003B68C9"/>
    <w:rsid w:val="00462DC2"/>
    <w:rsid w:val="00480C44"/>
    <w:rsid w:val="004901DF"/>
    <w:rsid w:val="004D2225"/>
    <w:rsid w:val="0052527F"/>
    <w:rsid w:val="00536001"/>
    <w:rsid w:val="005F7E0C"/>
    <w:rsid w:val="00651BB9"/>
    <w:rsid w:val="00696465"/>
    <w:rsid w:val="00723876"/>
    <w:rsid w:val="00747AAB"/>
    <w:rsid w:val="0078096A"/>
    <w:rsid w:val="00786C57"/>
    <w:rsid w:val="0079293D"/>
    <w:rsid w:val="00796F41"/>
    <w:rsid w:val="008222BA"/>
    <w:rsid w:val="00836FCC"/>
    <w:rsid w:val="008D48A1"/>
    <w:rsid w:val="009261BB"/>
    <w:rsid w:val="009511ED"/>
    <w:rsid w:val="009863C1"/>
    <w:rsid w:val="009E1014"/>
    <w:rsid w:val="00A3056C"/>
    <w:rsid w:val="00A35FF5"/>
    <w:rsid w:val="00A57BE4"/>
    <w:rsid w:val="00A86265"/>
    <w:rsid w:val="00AA1768"/>
    <w:rsid w:val="00AB387D"/>
    <w:rsid w:val="00BC5760"/>
    <w:rsid w:val="00BE4EBD"/>
    <w:rsid w:val="00C008B4"/>
    <w:rsid w:val="00C12871"/>
    <w:rsid w:val="00CB0B72"/>
    <w:rsid w:val="00CC0A14"/>
    <w:rsid w:val="00CD7355"/>
    <w:rsid w:val="00D2558E"/>
    <w:rsid w:val="00E0179B"/>
    <w:rsid w:val="00E253A8"/>
    <w:rsid w:val="00E3741B"/>
    <w:rsid w:val="00E80148"/>
    <w:rsid w:val="00EA39E4"/>
    <w:rsid w:val="00F62F4E"/>
    <w:rsid w:val="00F8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3056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056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D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62D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2DC2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2DC2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2DC2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3056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30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A3056C"/>
    <w:rPr>
      <w:rFonts w:cs="Times New Roman"/>
    </w:rPr>
  </w:style>
  <w:style w:styleId="Odlomakpopisa" w:type="paragraph">
    <w:name w:val="List Paragraph"/>
    <w:basedOn w:val="Normal"/>
    <w:uiPriority w:val="34"/>
    <w:qFormat/>
    <w:rsid w:val="00A3056C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A30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056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F7E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E0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62D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62D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2DC2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2DC2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2DC2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St-217/2016-14</izvorni_sadrzaj>
    <derivirana_varijabla naziv="DomainObject.Oznaka_1">St-217/2016-14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KRISTIJAN TRANS d.o.o. za prijevoz i trgovinu</izvorni_sadrzaj>
    <derivirana_varijabla naziv="DomainObject.Predmet.ProtustrankaFormated_1">  KRISTIJAN TRANS d.o.o. za prijevoz i trgovinu</derivirana_varijabla>
  </DomainObject.Predmet.ProtustrankaFormated>
  <DomainObject.Predmet.ProtustrankaFormatedOIB>
    <izvorni_sadrzaj>  KRISTIJAN TRANS d.o.o. za prijevoz i trgovinu, OIB 66015060011</izvorni_sadrzaj>
    <derivirana_varijabla naziv="DomainObject.Predmet.ProtustrankaFormatedOIB_1">  KRISTIJAN TRANS d.o.o. za prijevoz i trgovinu, OIB 66015060011</derivirana_varijabla>
  </DomainObject.Predmet.ProtustrankaFormatedOIB>
  <DomainObject.Predmet.ProtustrankaFormatedWithAdress>
    <izvorni_sadrzaj> KRISTIJAN TRANS d.o.o. za prijevoz i trgovinu, Bruna Bušića 36, 23242 Posedarje</izvorni_sadrzaj>
    <derivirana_varijabla naziv="DomainObject.Predmet.ProtustrankaFormatedWithAdress_1"> KRISTIJAN TRANS d.o.o. za prijevoz i trgovinu, Bruna Bušića 36, 23242 Posedarje</derivirana_varijabla>
  </DomainObject.Predmet.ProtustrankaFormatedWithAdress>
  <DomainObject.Predmet.ProtustrankaFormatedWithAdressOIB>
    <izvorni_sadrzaj> KRISTIJAN TRANS d.o.o. za prijevoz i trgovinu, OIB 66015060011, Bruna Bušića 36, 23242 Posedarje</izvorni_sadrzaj>
    <derivirana_varijabla naziv="DomainObject.Predmet.ProtustrankaFormatedWithAdressOIB_1"> KRISTIJAN TRANS d.o.o. za prijevoz i trgovinu, OIB 66015060011, Bruna Bušića 36, 23242 Posedarje</derivirana_varijabla>
  </DomainObject.Predmet.ProtustrankaFormatedWithAdressOIB>
  <DomainObject.Predmet.ProtustrankaWithAdress>
    <izvorni_sadrzaj>KRISTIJAN TRANS d.o.o. za prijevoz i trgovinu Bruna Bušića 36, 23242 Posedarje</izvorni_sadrzaj>
    <derivirana_varijabla naziv="DomainObject.Predmet.ProtustrankaWithAdress_1">KRISTIJAN TRANS d.o.o. za prijevoz i trgovinu Bruna Bušića 36, 23242 Posedarje</derivirana_varijabla>
  </DomainObject.Predmet.ProtustrankaWithAdress>
  <DomainObject.Predmet.ProtustrankaWithAdressOIB>
    <izvorni_sadrzaj>KRISTIJAN TRANS d.o.o. za prijevoz i trgovinu, OIB 66015060011, Bruna Bušića 36, 23242 Posedarje</izvorni_sadrzaj>
    <derivirana_varijabla naziv="DomainObject.Predmet.ProtustrankaWithAdressOIB_1">KRISTIJAN TRANS d.o.o. za prijevoz i trgovinu, OIB 66015060011, Bruna Bušića 36, 23242 Posedarje</derivirana_varijabla>
  </DomainObject.Predmet.ProtustrankaWithAdressOIB>
  <DomainObject.Predmet.ProtustrankaNazivFormated>
    <izvorni_sadrzaj>KRISTIJAN TRANS d.o.o. za prijevoz i trgovinu</izvorni_sadrzaj>
    <derivirana_varijabla naziv="DomainObject.Predmet.ProtustrankaNazivFormated_1">KRISTIJAN TRANS d.o.o. za prijevoz i trgovinu</derivirana_varijabla>
  </DomainObject.Predmet.ProtustrankaNazivFormated>
  <DomainObject.Predmet.ProtustrankaNazivFormatedOIB>
    <izvorni_sadrzaj>KRISTIJAN TRANS d.o.o. za prijevoz i trgovinu, OIB 66015060011</izvorni_sadrzaj>
    <derivirana_varijabla naziv="DomainObject.Predmet.ProtustrankaNazivFormatedOIB_1">KRISTIJAN TRANS d.o.o. za prijevoz i trgovinu, OIB 66015060011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15243071.00</izvorni_sadrzaj>
    <derivirana_varijabla naziv="DomainObject.Predmet.TrenutnaVrijednost_1">15243071.00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KRISTIJAN TRANS d.o.o. za prijevoz i trgovinu</item>
    </izvorni_sadrzaj>
    <derivirana_varijabla naziv="DomainObject.Predmet.ProtuStrankaListFormated_1">
      <item>KRISTIJAN TRANS d.o.o. za prijevoz i trgovinu</item>
    </derivirana_varijabla>
  </DomainObject.Predmet.ProtuStrankaListFormated>
  <DomainObject.Predmet.ProtuStrankaListFormatedOIB>
    <izvorni_sadrzaj>
      <item>KRISTIJAN TRANS d.o.o. za prijevoz i trgovinu, OIB 66015060011</item>
    </izvorni_sadrzaj>
    <derivirana_varijabla naziv="DomainObject.Predmet.ProtuStrankaListFormatedOIB_1">
      <item>KRISTIJAN TRANS d.o.o. za prijevoz i trgovinu, OIB 66015060011</item>
    </derivirana_varijabla>
  </DomainObject.Predmet.ProtuStrankaListFormatedOIB>
  <DomainObject.Predmet.ProtuStrankaListFormatedWithAdress>
    <izvorni_sadrzaj>
      <item>KRISTIJAN TRANS d.o.o. za prijevoz i trgovinu, Bruna Bušića 36, 23242 Posedarje</item>
    </izvorni_sadrzaj>
    <derivirana_varijabla naziv="DomainObject.Predmet.ProtuStrankaListFormatedWithAdress_1">
      <item>KRISTIJAN TRANS d.o.o. za prijevoz i trgovinu, Bruna Bušića 36, 23242 Posedarje</item>
    </derivirana_varijabla>
  </DomainObject.Predmet.ProtuStrankaListFormatedWithAdress>
  <DomainObject.Predmet.ProtuStrankaListFormatedWithAdressOIB>
    <izvorni_sadrzaj>
      <item>KRISTIJAN TRANS d.o.o. za prijevoz i trgovinu, OIB 66015060011, Bruna Bušića 36, 23242 Posedarje</item>
    </izvorni_sadrzaj>
    <derivirana_varijabla naziv="DomainObject.Predmet.ProtuStrankaListFormatedWithAdressOIB_1">
      <item>KRISTIJAN TRANS d.o.o. za prijevoz i trgovinu, OIB 66015060011, Bruna Bušića 36, 23242 Posedarje</item>
    </derivirana_varijabla>
  </DomainObject.Predmet.ProtuStrankaListFormatedWithAdressOIB>
  <DomainObject.Predmet.ProtuStrankaListNazivFormated>
    <izvorni_sadrzaj>
      <item>KRISTIJAN TRANS d.o.o. za prijevoz i trgovinu</item>
    </izvorni_sadrzaj>
    <derivirana_varijabla naziv="DomainObject.Predmet.ProtuStrankaListNazivFormated_1">
      <item>KRISTIJAN TRANS d.o.o. za prijevoz i trgovinu</item>
    </derivirana_varijabla>
  </DomainObject.Predmet.ProtuStrankaListNazivFormated>
  <DomainObject.Predmet.ProtuStrankaListNazivFormatedOIB>
    <izvorni_sadrzaj>
      <item>KRISTIJAN TRANS d.o.o. za prijevoz i trgovinu, OIB 66015060011</item>
    </izvorni_sadrzaj>
    <derivirana_varijabla naziv="DomainObject.Predmet.ProtuStrankaListNazivFormatedOIB_1">
      <item>KRISTIJAN TRANS d.o.o. za prijevoz i trgovinu, OIB 66015060011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St-217/2016-14</izvorni_sadrzaj>
    <derivirana_varijabla naziv="DomainObject.PoslovniBrojDokumenta_1">St-217/2016-14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KRISTIJAN TRANS d.o.o. za prijevoz i trgovinu</izvorni_sadrzaj>
    <derivirana_varijabla naziv="DomainObject.Predmet.ProtustrankaIDrugi_1">KRISTIJAN TRANS d.o.o. za prijevoz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KRISTIJAN TRANS d.o.o. za prijevoz i trgovinu, OIB 66015060011, Bruna Bušića 36, 23242 Posedarje</izvorni_sadrzaj>
    <derivirana_varijabla naziv="DomainObject.Predmet.ProtustrankaIDrugiAdressOIB_1">KRISTIJAN TRANS d.o.o. za prijevoz i trgovinu, OIB 66015060011, Bruna Bušića 36,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KRISTIJAN TRANS d.o.o. za prijevoz i trgovinu</item>
    </izvorni_sadrzaj>
    <derivirana_varijabla naziv="DomainObject.Predmet.SudioniciListNaziv_1">
      <item>Financijska agencija</item>
      <item>KRISTIJAN TRANS d.o.o. za prijevoz i trgovinu</item>
    </derivirana_varijabla>
  </DomainObject.Predmet.SudioniciListNaziv>
  <DomainObject.Predmet.SudioniciListAdressOIB>
    <izvorni_sadrzaj>
      <item>Financijska agencija, OIB 85821130368, Ivana Danila 4,23000 Zadar</item>
      <item>KRISTIJAN TRANS d.o.o. za prijevoz i trgovinu, OIB 66015060011, Bruna Bušića 36,23242 Posedarje</item>
    </izvorni_sadrzaj>
    <derivirana_varijabla naziv="DomainObject.Predmet.SudioniciListAdressOIB_1">
      <item>Financijska agencija, OIB 85821130368, Ivana Danila 4,23000 Zadar</item>
      <item>KRISTIJAN TRANS d.o.o. za prijevoz i trgovinu, OIB 66015060011, Bruna Bušića 36,23242 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66015060011</item>
    </izvorni_sadrzaj>
    <derivirana_varijabla naziv="DomainObject.Predmet.SudioniciListNazivOIB_1">
      <item>, OIB 85821130368</item>
      <item>, OIB 66015060011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890</properties:Words>
  <properties:Characters>4859</properties:Characters>
  <properties:Lines>96</properties:Lines>
  <properties:Paragraphs>37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2017-07-06T05:56:00Z</dcterms:created>
  <dc:creator>Tina Grgas</dc:creator>
  <cp:lastModifiedBy>Nena Mužanović</cp:lastModifiedBy>
  <cp:lastPrinted>2018-03-22T10:32:00Z</cp:lastPrinted>
  <dcterms:modified xmlns:xsi="http://www.w3.org/2001/XMLSchema-instance" xsi:type="dcterms:W3CDTF">2018-05-07T09:39:00Z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St-217/2016-14 / Odluka - Rješenje o otvaranju i zaključenju skraćenog stečajnog postupka (St-217-2016 otvaranje i zaključenje)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