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690c" w14:paraId="428690c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614780">
        <w:t>RAMA d.o.o., Dugopolje, OIB: 60419951335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C3E1D">
        <w:rPr>
          <w:rFonts w:eastAsiaTheme="minorHAnsi"/>
          <w:lang w:eastAsia="en-US"/>
        </w:rPr>
        <w:t>03.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614780">
        <w:t>RAMA d.o.o., Dugopolje, OIB: 60419951335</w:t>
      </w:r>
      <w:r>
        <w:t xml:space="preserve">, zaprimljen na ovom sudu </w:t>
      </w:r>
      <w:r w:rsidR="005C7C90">
        <w:t>02</w:t>
      </w:r>
      <w:r w:rsidR="002C2848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DF0091">
        <w:t>29. listopada</w:t>
      </w:r>
      <w:r>
        <w:t xml:space="preserve"> 2015. godine podnio zahtjev za provedbu skraćenog stečajnog postupka nad dužnikom </w:t>
      </w:r>
      <w:r w:rsidR="00614780">
        <w:t>RAMA d.o.o., Dugopolje, OIB: 60419951335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0F5783">
        <w:t>15</w:t>
      </w:r>
      <w:r>
        <w:t>/</w:t>
      </w:r>
      <w:r w:rsidR="000F5783">
        <w:t>9521</w:t>
      </w:r>
      <w:r>
        <w:t xml:space="preserve">-1 od </w:t>
      </w:r>
      <w:r w:rsidR="000F5783">
        <w:t>19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DF0091" w:rsidR="00967806">
      <w:pPr>
        <w:jc w:val="center"/>
      </w:pPr>
      <w:r>
        <w:t xml:space="preserve">U Splitu, </w:t>
      </w:r>
      <w:r w:rsidR="00DC3E1D">
        <w:t>03. veljače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E16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614780">
      <w:t>663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614780">
      <w:t>663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0F5783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11200"/>
    <w:rsid w:val="00614780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0D16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2EA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2E16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0091"/>
    <w:rsid w:val="00DF2458"/>
    <w:rsid w:val="00DF748F"/>
    <w:rsid w:val="00E03193"/>
    <w:rsid w:val="00E03D7B"/>
    <w:rsid w:val="00E14A99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St-663/2015</izvorni_sadrzaj>
    <derivirana_varijabla naziv="DomainObject.Predmet.OznakaBroj_1">St-663/2015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RAMA, društvo s ograničenom odgovornošću za unutarnju i vanjsku trgovinu i usluge</izvorni_sadrzaj>
    <derivirana_varijabla naziv="DomainObject.Predmet.ProtustrankaFormated_1">  RAMA, društvo s ograničenom odgovornošću za unutarnju i vanjsku trgovinu i usluge</derivirana_varijabla>
  </DomainObject.Predmet.ProtustrankaFormated>
  <DomainObject.Predmet.ProtustrankaFormatedOIB>
    <izvorni_sadrzaj>  RAMA, društvo s ograničenom odgovornošću za unutarnju i vanjsku trgovinu i usluge, OIB 60419951335</izvorni_sadrzaj>
    <derivirana_varijabla naziv="DomainObject.Predmet.ProtustrankaFormatedOIB_1">  RAMA, društvo s ograničenom odgovornošću za unutarnju i vanjsku trgovinu i usluge, OIB 60419951335</derivirana_varijabla>
  </DomainObject.Predmet.ProtustrankaFormatedOIB>
  <DomainObject.Predmet.ProtustrankaFormatedWithAdress>
    <izvorni_sadrzaj> RAMA, društvo s ograničenom odgovornošću za unutarnju i vanjsku trgovinu i usluge, Dugopolje, 21204 Dugopolje</izvorni_sadrzaj>
    <derivirana_varijabla naziv="DomainObject.Predmet.ProtustrankaFormatedWithAdress_1"> RAMA, društvo s ograničenom odgovornošću za unutarnju i vanjsku trgovinu i usluge, Dugopolje, 21204 Dugopolje</derivirana_varijabla>
  </DomainObject.Predmet.ProtustrankaFormatedWithAdress>
  <DomainObject.Predmet.ProtustrankaFormatedWithAdressOIB>
    <izvorni_sadrzaj> RAMA, društvo s ograničenom odgovornošću za unutarnju i vanjsku trgovinu i usluge, OIB 60419951335, Dugopolje, 21204 Dugopolje</izvorni_sadrzaj>
    <derivirana_varijabla naziv="DomainObject.Predmet.ProtustrankaFormatedWithAdressOIB_1"> RAMA, društvo s ograničenom odgovornošću za unutarnju i vanjsku trgovinu i usluge, OIB 60419951335, Dugopolje, 21204 Dugopolje</derivirana_varijabla>
  </DomainObject.Predmet.ProtustrankaFormatedWithAdressOIB>
  <DomainObject.Predmet.ProtustrankaWithAdress>
    <izvorni_sadrzaj>RAMA, društvo s ograničenom odgovornošću za unutarnju i vanjsku trgovinu i usluge Dugopolje, 21204 Dugopolje</izvorni_sadrzaj>
    <derivirana_varijabla naziv="DomainObject.Predmet.ProtustrankaWithAdress_1">RAMA, društvo s ograničenom odgovornošću za unutarnju i vanjsku trgovinu i usluge Dugopolje, 21204 Dugopolje</derivirana_varijabla>
  </DomainObject.Predmet.ProtustrankaWithAdress>
  <DomainObject.Predmet.ProtustrankaWithAdressOIB>
    <izvorni_sadrzaj>RAMA, društvo s ograničenom odgovornošću za unutarnju i vanjsku trgovinu i usluge, OIB 60419951335, Dugopolje, 21204 Dugopolje</izvorni_sadrzaj>
    <derivirana_varijabla naziv="DomainObject.Predmet.ProtustrankaWithAdressOIB_1">RAMA, društvo s ograničenom odgovornošću za unutarnju i vanjsku trgovinu i usluge, OIB 60419951335, Dugopolje, 21204 Dugopolje</derivirana_varijabla>
  </DomainObject.Predmet.ProtustrankaWithAdressOIB>
  <DomainObject.Predmet.ProtustrankaNazivFormated>
    <izvorni_sadrzaj>RAMA, društvo s ograničenom odgovornošću za unutarnju i vanjsku trgovinu i usluge</izvorni_sadrzaj>
    <derivirana_varijabla naziv="DomainObject.Predmet.ProtustrankaNazivFormated_1">RAMA, društvo s ograničenom odgovornošću za unutarnju i vanjsku trgovinu i usluge</derivirana_varijabla>
  </DomainObject.Predmet.ProtustrankaNazivFormated>
  <DomainObject.Predmet.ProtustrankaNazivFormatedOIB>
    <izvorni_sadrzaj>RAMA, društvo s ograničenom odgovornošću za unutarnju i vanjsku trgovinu i usluge, OIB 60419951335</izvorni_sadrzaj>
    <derivirana_varijabla naziv="DomainObject.Predmet.ProtustrankaNazivFormatedOIB_1">RAMA, društvo s ograničenom odgovornošću za unutarnju i vanjsku trgovinu i usluge, OIB 60419951335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80212.83</izvorni_sadrzaj>
    <derivirana_varijabla naziv="DomainObject.Predmet.TrenutnaVrijednost_1">80212.83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RAMA, društvo s ograničenom odgovornošću za unutarnju i vanjsku trgovinu i usluge</item>
    </izvorni_sadrzaj>
    <derivirana_varijabla naziv="DomainObject.Predmet.ProtuStrankaListFormated_1">
      <item>RAMA, društvo s ograničenom odgovornošću za unutarnju i vanjsku trgovinu i usluge</item>
    </derivirana_varijabla>
  </DomainObject.Predmet.ProtuStrankaListFormated>
  <DomainObject.Predmet.ProtuStrankaListFormatedOIB>
    <izvorni_sadrzaj>
      <item>RAMA, društvo s ograničenom odgovornošću za unutarnju i vanjsku trgovinu i usluge, OIB 60419951335</item>
    </izvorni_sadrzaj>
    <derivirana_varijabla naziv="DomainObject.Predmet.ProtuStrankaListFormatedOIB_1">
      <item>RAMA, društvo s ograničenom odgovornošću za unutarnju i vanjsku trgovinu i usluge, OIB 60419951335</item>
    </derivirana_varijabla>
  </DomainObject.Predmet.ProtuStrankaListFormatedOIB>
  <DomainObject.Predmet.ProtuStrankaListFormatedWithAdress>
    <izvorni_sadrzaj>
      <item>RAMA, društvo s ograničenom odgovornošću za unutarnju i vanjsku trgovinu i usluge, Dugopolje, 21204 Dugopolje</item>
    </izvorni_sadrzaj>
    <derivirana_varijabla naziv="DomainObject.Predmet.ProtuStrankaListFormatedWithAdress_1">
      <item>RAMA, društvo s ograničenom odgovornošću za unutarnju i vanjsku trgovinu i usluge, Dugopolje, 21204 Dugopolje</item>
    </derivirana_varijabla>
  </DomainObject.Predmet.ProtuStrankaListFormatedWithAdress>
  <DomainObject.Predmet.ProtuStrankaListFormatedWithAdressOIB>
    <izvorni_sadrzaj>
      <item>RAMA, društvo s ograničenom odgovornošću za unutarnju i vanjsku trgovinu i usluge, OIB 60419951335, Dugopolje, 21204 Dugopolje</item>
    </izvorni_sadrzaj>
    <derivirana_varijabla naziv="DomainObject.Predmet.ProtuStrankaListFormatedWithAdressOIB_1">
      <item>RAMA, društvo s ograničenom odgovornošću za unutarnju i vanjsku trgovinu i usluge, OIB 60419951335, Dugopolje, 21204 Dugopolje</item>
    </derivirana_varijabla>
  </DomainObject.Predmet.ProtuStrankaListFormatedWithAdressOIB>
  <DomainObject.Predmet.ProtuStrankaListNazivFormated>
    <izvorni_sadrzaj>
      <item>RAMA, društvo s ograničenom odgovornošću za unutarnju i vanjsku trgovinu i usluge</item>
    </izvorni_sadrzaj>
    <derivirana_varijabla naziv="DomainObject.Predmet.ProtuStrankaListNazivFormated_1">
      <item>RAMA, društvo s ograničenom odgovornošću za unutarnju i vanjsku trgovinu i usluge</item>
    </derivirana_varijabla>
  </DomainObject.Predmet.ProtuStrankaListNazivFormated>
  <DomainObject.Predmet.ProtuStrankaListNazivFormatedOIB>
    <izvorni_sadrzaj>
      <item>RAMA, društvo s ograničenom odgovornošću za unutarnju i vanjsku trgovinu i usluge, OIB 60419951335</item>
    </izvorni_sadrzaj>
    <derivirana_varijabla naziv="DomainObject.Predmet.ProtuStrankaListNazivFormatedOIB_1">
      <item>RAMA, društvo s ograničenom odgovornošću za unutarnju i vanjsku trgovinu i usluge, OIB 60419951335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RAMA, društvo s ograničenom odgovornošću za unutarnju i vanjsku trgovinu i usluge</izvorni_sadrzaj>
    <derivirana_varijabla naziv="DomainObject.Predmet.ProtustrankaIDrugi_1">RAMA, društvo s ograničenom odgovornošću za unutarnju i vanjsku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RAMA, društvo s ograničenom odgovornošću za unutarnju i vanjsku trgovinu i usluge, OIB 60419951335, Dugopolje, 21204 Dugopolje</izvorni_sadrzaj>
    <derivirana_varijabla naziv="DomainObject.Predmet.ProtustrankaIDrugiAdressOIB_1">RAMA, društvo s ograničenom odgovornošću za unutarnju i vanjsku trgovinu i usluge, OIB 60419951335, Dugopolje,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RAMA, društvo s ograničenom odgovornošću za unutarnju i vanjsku trgovinu i usluge</item>
      <item>FINANCIJSKA AGENCIJA, RC SPLIT</item>
    </izvorni_sadrzaj>
    <derivirana_varijabla naziv="DomainObject.Predmet.SudioniciListNaziv_1">
      <item>RAMA, društvo s ograničenom odgovornošću za unutarnju i vanjsku trgovinu i usluge</item>
      <item>FINANCIJSKA AGENCIJA, RC SPLIT</item>
    </derivirana_varijabla>
  </DomainObject.Predmet.SudioniciListNaziv>
  <DomainObject.Predmet.SudioniciListAdressOIB>
    <izvorni_sadrzaj>
      <item>RAMA, društvo s ograničenom odgovornošću za unutarnju i vanjsku trgovinu i usluge, OIB 60419951335, Dugopolje,21204 Dugopolje</item>
      <item>FINANCIJSKA AGENCIJA, RC SPLIT, OIB 85821130368, Mažuranićevo šetalište 24 b,21000 Split</item>
    </izvorni_sadrzaj>
    <derivirana_varijabla naziv="DomainObject.Predmet.SudioniciListAdressOIB_1">
      <item>RAMA, društvo s ograničenom odgovornošću za unutarnju i vanjsku trgovinu i usluge, OIB 60419951335, Dugopolje,21204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60419951335</item>
      <item>, OIB 85821130368</item>
    </izvorni_sadrzaj>
    <derivirana_varijabla naziv="DomainObject.Predmet.SudioniciListNazivOIB_1">
      <item>, OIB 60419951335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BCD6A-C1F9-4A28-B438-986A84943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319</properties:Words>
  <properties:Characters>1875</properties:Characters>
  <properties:Lines>57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2016-02-03T13:35:00Z</cp:lastPrinted>
  <dcterms:modified xmlns:xsi="http://www.w3.org/2001/XMLSchema-instance" xsi:type="dcterms:W3CDTF">2016-02-03T13:51:00Z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