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5206" w14:paraId="0d55206" w:rsidRDefault="00A01CD9" w:rsidR="00A01CD9" w:rsidRPr="003A4017">
      <w:pPr>
        <w15:collapsed w:val="false"/>
      </w:pPr>
      <w:bookmarkStart w:name="_GoBack" w:id="0"/>
      <w:bookmarkEnd w:id="0"/>
    </w:p>
    <w:p w:rsidRDefault="005A7FFD" w:rsidR="00A01CD9" w:rsidRPr="003A4017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5E5517">
        <w:t>76/15-25</w:t>
      </w:r>
    </w:p>
    <w:p w:rsidRDefault="00B56D54" w:rsidR="00B56D54" w:rsidRPr="003A4017"/>
    <w:p w:rsidRDefault="00A01CD9" w:rsidR="00A01CD9" w:rsidRPr="003A4017"/>
    <w:p w:rsidRDefault="00A01CD9" w:rsidR="00A01CD9" w:rsidRPr="003A4017">
      <w:r w:rsidRPr="003A4017">
        <w:tab/>
      </w:r>
      <w:r w:rsidR="00D02802" w:rsidRPr="00040479">
        <w:t>TRGOVAČKI SUD U ZAGREBU po stečajnom sucu Nadi Kraljić u s</w:t>
      </w:r>
      <w:r w:rsidR="00D02802">
        <w:t xml:space="preserve">tečajnom postupku nad stečajnim dužnikom  </w:t>
      </w:r>
      <w:r w:rsidR="005A7FFD" w:rsidRPr="00887403">
        <w:t xml:space="preserve">GRADITELJSTVO ZLOPAŠA d.o.o. </w:t>
      </w:r>
      <w:r w:rsidR="005A7FFD">
        <w:t xml:space="preserve">– u stečaju, </w:t>
      </w:r>
      <w:r w:rsidR="005A7FFD" w:rsidRPr="00887403">
        <w:t xml:space="preserve">Zagreb, Mikulići 112/a, MBS:080432769 OIB: 24977804779  </w:t>
      </w:r>
      <w:r w:rsidR="00D02802" w:rsidRPr="00040479">
        <w:t xml:space="preserve">dana </w:t>
      </w:r>
      <w:r w:rsidR="00D02802">
        <w:t xml:space="preserve">8. </w:t>
      </w:r>
      <w:r w:rsidR="005A7FFD">
        <w:t>rujna</w:t>
      </w:r>
      <w:r w:rsidR="00D02802">
        <w:t xml:space="preserve"> 2015. </w:t>
      </w:r>
      <w:r w:rsidR="00D02802" w:rsidRPr="00040479">
        <w:t xml:space="preserve"> godine </w:t>
      </w:r>
      <w:r w:rsidRPr="003A4017">
        <w:t xml:space="preserve">donio je slijedeći </w:t>
      </w:r>
    </w:p>
    <w:p w:rsidRDefault="00A01CD9" w:rsidR="00A01CD9" w:rsidRPr="003A4017"/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5A7FFD" w:rsidP="00FC6AC2" w:rsidR="00B56D54" w:rsidRPr="003A4017">
      <w:pPr>
        <w:jc w:val="center"/>
      </w:pPr>
      <w:r>
        <w:t xml:space="preserve">9. listopada </w:t>
      </w:r>
      <w:r w:rsidR="00D02802">
        <w:t>2015</w:t>
      </w:r>
      <w:r w:rsidR="00FC6AC2" w:rsidRPr="003A4017">
        <w:t xml:space="preserve">.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5A7FFD">
        <w:t>09,40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5A7FFD">
        <w:t xml:space="preserve">8. rujna </w:t>
      </w:r>
      <w:r w:rsidR="003A4017" w:rsidRPr="003A4017">
        <w:t xml:space="preserve"> </w:t>
      </w:r>
      <w:r w:rsidR="00D02802">
        <w:t xml:space="preserve"> 2015</w:t>
      </w:r>
      <w:r w:rsidR="00FC6AC2" w:rsidRPr="003A4017">
        <w:t xml:space="preserve">.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F33570">
        <w:t>,v.r.</w:t>
      </w:r>
    </w:p>
    <w:p w:rsidRDefault="00F6325E" w:rsidP="00A01CD9" w:rsidR="00F6325E" w:rsidRPr="003A4017"/>
    <w:p w:rsidRDefault="00F6325E" w:rsidP="00A01CD9" w:rsidR="00F6325E" w:rsidRPr="003A4017"/>
    <w:p w:rsidRDefault="00F33570" w:rsidR="00F335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33570" w:rsidP="00F33570" w:rsidR="00F33570">
      <w:pPr>
        <w:ind w:firstLine="708" w:left="4956"/>
      </w:pPr>
      <w:r>
        <w:t>Vinka Mihalinčić</w:t>
      </w:r>
    </w:p>
    <w:p w:rsidRDefault="00233DB9" w:rsidP="00A01CD9" w:rsidR="00233DB9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Sect="005A7FFD" w:rsidR="00264DA8" w:rsidRPr="003A4017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A7FFD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51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3570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A7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7F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3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5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A7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7F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3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2015.</izvorni_sadrzaj>
    <derivirana_varijabla naziv="DomainObject.Predmet.DatumOsnivanja_1">22.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ZLOPAŠA d.o.o.</izvorni_sadrzaj>
    <derivirana_varijabla naziv="DomainObject.Predmet.ProtustrankaFormated_1">  GRADITELJSTVO ZLOPAŠA d.o.o.</derivirana_varijabla>
  </DomainObject.Predmet.ProtustrankaFormated>
  <DomainObject.Predmet.ProtustrankaFormatedOIB>
    <izvorni_sadrzaj>  GRADITELJSTVO ZLOPAŠA d.o.o., OIB 24977804779</izvorni_sadrzaj>
    <derivirana_varijabla naziv="DomainObject.Predmet.ProtustrankaFormatedOIB_1">  GRADITELJSTVO ZLOPAŠA d.o.o., OIB 24977804779</derivirana_varijabla>
  </DomainObject.Predmet.ProtustrankaFormatedOIB>
  <DomainObject.Predmet.ProtustrankaFormatedWithAdress>
    <izvorni_sadrzaj> GRADITELJSTVO ZLOPAŠA d.o.o., MIKULIĆI 112A, 10000 Zagreb</izvorni_sadrzaj>
    <derivirana_varijabla naziv="DomainObject.Predmet.ProtustrankaFormatedWithAdress_1"> GRADITELJSTVO ZLOPAŠA d.o.o., MIKULIĆI 112A, 10000 Zagreb</derivirana_varijabla>
  </DomainObject.Predmet.ProtustrankaFormatedWithAdress>
  <DomainObject.Predmet.ProtustrankaFormatedWithAdressOIB>
    <izvorni_sadrzaj> GRADITELJSTVO ZLOPAŠA d.o.o., OIB 24977804779, MIKULIĆI 112A, 10000 Zagreb</izvorni_sadrzaj>
    <derivirana_varijabla naziv="DomainObject.Predmet.ProtustrankaFormatedWithAdressOIB_1"> GRADITELJSTVO ZLOPAŠA d.o.o., OIB 24977804779, MIKULIĆI 112A, 10000 Zagreb</derivirana_varijabla>
  </DomainObject.Predmet.ProtustrankaFormatedWithAdressOIB>
  <DomainObject.Predmet.ProtustrankaWithAdress>
    <izvorni_sadrzaj>GRADITELJSTVO ZLOPAŠA d.o.o. MIKULIĆI 112A, 10000 Zagreb</izvorni_sadrzaj>
    <derivirana_varijabla naziv="DomainObject.Predmet.ProtustrankaWithAdress_1">GRADITELJSTVO ZLOPAŠA d.o.o. MIKULIĆI 112A, 10000 Zagreb</derivirana_varijabla>
  </DomainObject.Predmet.ProtustrankaWithAdress>
  <DomainObject.Predmet.ProtustrankaWithAdressOIB>
    <izvorni_sadrzaj>GRADITELJSTVO ZLOPAŠA d.o.o., OIB 24977804779, MIKULIĆI 112A, 10000 Zagreb</izvorni_sadrzaj>
    <derivirana_varijabla naziv="DomainObject.Predmet.ProtustrankaWithAdressOIB_1">GRADITELJSTVO ZLOPAŠA d.o.o., OIB 24977804779, MIKULIĆI 112A, 10000 Zagreb</derivirana_varijabla>
  </DomainObject.Predmet.ProtustrankaWithAdressOIB>
  <DomainObject.Predmet.ProtustrankaNazivFormated>
    <izvorni_sadrzaj>GRADITELJSTVO ZLOPAŠA d.o.o.</izvorni_sadrzaj>
    <derivirana_varijabla naziv="DomainObject.Predmet.ProtustrankaNazivFormated_1">GRADITELJSTVO ZLOPAŠA d.o.o.</derivirana_varijabla>
  </DomainObject.Predmet.ProtustrankaNazivFormated>
  <DomainObject.Predmet.ProtustrankaNazivFormatedOIB>
    <izvorni_sadrzaj>GRADITELJSTVO ZLOPAŠA d.o.o., OIB 24977804779</izvorni_sadrzaj>
    <derivirana_varijabla naziv="DomainObject.Predmet.ProtustrankaNazivFormatedOIB_1">GRADITELJSTVO ZLOPAŠA d.o.o., OIB 24977804779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Zagreb; VODOOPSKRBA I ODVODNJA, društvo s ograničenom odgovornošću</izvorni_sadrzaj>
    <derivirana_varijabla naziv="DomainObject.Predmet.StrankaFormated_1">  FINA  Regionalni centar Zagreb; VODOOPSKRBA I ODVODNJA, društvo s ograničenom odgovornošću</derivirana_varijabla>
  </DomainObject.Predmet.StrankaFormated>
  <DomainObject.Predmet.StrankaFormatedOIB>
    <izvorni_sadrzaj>  FINA  Regionalni centar Zagreb; VODOOPSKRBA I ODVODNJA, društvo s ograničenom odgovornošću</izvorni_sadrzaj>
    <derivirana_varijabla naziv="DomainObject.Predmet.StrankaFormatedOIB_1">  FINA  Regionalni centar Zagreb; VODOOPSKRBA I ODVODNJA, društvo s ograničenom odgovornošću</derivirana_varijabla>
  </DomainObject.Predmet.StrankaFormatedOIB>
  <DomainObject.Predmet.StrankaFormatedWithAdress>
    <izvorni_sadrzaj> FINA  Regionalni centar Zagreb; VODOOPSKRBA I ODVODNJA, društvo s ograničenom odgovornošću, Folnegovićeva 1, Zagreb</izvorni_sadrzaj>
    <derivirana_varijabla naziv="DomainObject.Predmet.StrankaFormatedWithAdress_1"> FINA  Regionalni centar Zagreb; VODOOPSKRBA I ODVODNJA, društvo s ograničenom odgovornošću, Folnegovićeva 1, Zagreb</derivirana_varijabla>
  </DomainObject.Predmet.StrankaFormatedWithAdress>
  <DomainObject.Predmet.StrankaFormatedWithAdressOIB>
    <izvorni_sadrzaj> FINA  Regionalni centar Zagreb; VODOOPSKRBA I ODVODNJA, društvo s ograničenom odgovornošću, Folnegovićeva 1, Zagreb</izvorni_sadrzaj>
    <derivirana_varijabla naziv="DomainObject.Predmet.StrankaFormatedWithAdressOIB_1"> FINA  Regionalni centar Zagreb; VODOOPSKRBA I ODVODNJA, društvo s ograničenom odgovornošću, Folnegovićeva 1, Zagreb</derivirana_varijabla>
  </DomainObject.Predmet.StrankaFormatedWithAdressOIB>
  <DomainObject.Predmet.StrankaWithAdress>
    <izvorni_sadrzaj>FINA  Regionalni centar Zagreb ,VODOOPSKRBA I ODVODNJA, društvo s ograničenom odgovornošću Folnegovićeva 1,Zagreb</izvorni_sadrzaj>
    <derivirana_varijabla naziv="DomainObject.Predmet.StrankaWithAdress_1">FINA  Regionalni centar Zagreb ,VODOOPSKRBA I ODVODNJA, društvo s ograničenom odgovornošću Folnegovićeva 1,Zagreb</derivirana_varijabla>
  </DomainObject.Predmet.StrankaWithAdress>
  <DomainObject.Predmet.StrankaWithAdressOIB>
    <izvorni_sadrzaj>FINA  Regionalni centar Zagreb,VODOOPSKRBA I ODVODNJA, društvo s ograničenom odgovornošću, Folnegovićeva 1,Zagreb</izvorni_sadrzaj>
    <derivirana_varijabla naziv="DomainObject.Predmet.StrankaWithAdressOIB_1">FINA  Regionalni centar Zagreb,VODOOPSKRBA I ODVODNJA, društvo s ograničenom odgovornošću, Folnegovićeva 1,Zagreb</derivirana_varijabla>
  </DomainObject.Predmet.StrankaWithAdressOIB>
  <DomainObject.Predmet.StrankaNazivFormated>
    <izvorni_sadrzaj>FINA  Regionalni centar Zagreb,VODOOPSKRBA I ODVODNJA, društvo s ograničenom odgovornošću</izvorni_sadrzaj>
    <derivirana_varijabla naziv="DomainObject.Predmet.StrankaNazivFormated_1">FINA  Regionalni centar Zagreb,VODOOPSKRBA I ODVODNJA, društvo s ograničenom odgovornošću</derivirana_varijabla>
  </DomainObject.Predmet.StrankaNazivFormated>
  <DomainObject.Predmet.StrankaNazivFormatedOIB>
    <izvorni_sadrzaj>FINA  Regionalni centar Zagreb,VODOOPSKRBA I ODVODNJA, društvo s ograničenom odgovornošću</izvorni_sadrzaj>
    <derivirana_varijabla naziv="DomainObject.Predmet.StrankaNazivFormatedOIB_1">FINA  Regionalni centar Zagreb,VODOOPSKRBA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</item>
      <item>VODOOPSKRBA I ODVODNJA, društvo s ograničenom odgovornošću</item>
    </izvorni_sadrzaj>
    <derivirana_varijabla naziv="DomainObject.Predmet.StrankaListFormated_1">
      <item>FINA  Regionalni centar Zagreb</item>
      <item>VODOOPSKRBA I ODVODNJA, društvo s ograničenom odgovornošću</item>
    </derivirana_varijabla>
  </DomainObject.Predmet.StrankaListFormated>
  <DomainObject.Predmet.StrankaListFormatedOIB>
    <izvorni_sadrzaj>
      <item>FINA  Regionalni centar Zagreb</item>
      <item>VODOOPSKRBA I ODVODNJA, društvo s ograničenom odgovornošću</item>
    </izvorni_sadrzaj>
    <derivirana_varijabla naziv="DomainObject.Predmet.StrankaListFormatedOIB_1">
      <item>FINA  Regionalni centar Zagreb</item>
      <item>VODOOPSKRBA I ODVODNJA, društvo s ograničenom odgovornošću</item>
    </derivirana_varijabla>
  </DomainObject.Predmet.StrankaListFormatedOIB>
  <DomainObject.Predmet.StrankaListFormatedWithAdress>
    <izvorni_sadrzaj>
      <item>FINA  Regionalni centar Zagreb</item>
      <item>VODOOPSKRBA I ODVODNJA, društvo s ograničenom odgovornošću, Folnegovićeva 1, Zagreb</item>
    </izvorni_sadrzaj>
    <derivirana_varijabla naziv="DomainObject.Predmet.StrankaListFormatedWithAdress_1">
      <item>FINA  Regionalni centar Zagreb</item>
      <item>VODOOPSKRBA I ODVODNJA, društvo s ograničenom odgovornošću, Folnegovićeva 1, Zagreb</item>
    </derivirana_varijabla>
  </DomainObject.Predmet.StrankaListFormatedWithAdress>
  <DomainObject.Predmet.StrankaListFormatedWithAdressOIB>
    <izvorni_sadrzaj>
      <item>FINA  Regionalni centar Zagreb</item>
      <item>VODOOPSKRBA I ODVODNJA, društvo s ograničenom odgovornošću, Folnegovićeva 1, Zagreb</item>
    </izvorni_sadrzaj>
    <derivirana_varijabla naziv="DomainObject.Predmet.StrankaListFormatedWithAdressOIB_1">
      <item>FINA  Regionalni centar Zagreb</item>
      <item>VODOOPSKRBA I ODVODNJA, društvo s ograničenom odgovornošću, Folnegovićeva 1, Zagreb</item>
    </derivirana_varijabla>
  </DomainObject.Predmet.StrankaListFormatedWithAdressOIB>
  <DomainObject.Predmet.StrankaListNazivFormated>
    <izvorni_sadrzaj>
      <item>FINA  Regionalni centar Zagreb</item>
      <item>VODOOPSKRBA I ODVODNJA, društvo s ograničenom odgovornošću</item>
    </izvorni_sadrzaj>
    <derivirana_varijabla naziv="DomainObject.Predmet.StrankaListNazivFormated_1">
      <item>FINA  Regionalni centar Zagreb</item>
      <item>VODOOPSKRBA I ODVODNJA, društvo s ograničenom odgovornošću</item>
    </derivirana_varijabla>
  </DomainObject.Predmet.StrankaListNazivFormated>
  <DomainObject.Predmet.StrankaListNazivFormatedOIB>
    <izvorni_sadrzaj>
      <item>FINA  Regionalni centar Zagreb</item>
      <item>VODOOPSKRBA I ODVODNJA, društvo s ograničenom odgovornošću</item>
    </izvorni_sadrzaj>
    <derivirana_varijabla naziv="DomainObject.Predmet.StrankaListNazivFormatedOIB_1">
      <item>FINA  Regionalni centar Zagreb</item>
      <item>VODOOPSKRBA I ODVODNJA, društvo s ograničenom odgovornošću</item>
    </derivirana_varijabla>
  </DomainObject.Predmet.StrankaListNazivFormatedOIB>
  <DomainObject.Predmet.ProtuStrankaListFormated>
    <izvorni_sadrzaj>
      <item>GRADITELJSTVO ZLOPAŠA d.o.o.</item>
    </izvorni_sadrzaj>
    <derivirana_varijabla naziv="DomainObject.Predmet.ProtuStrankaListFormated_1">
      <item>GRADITELJSTVO ZLOPAŠA d.o.o.</item>
    </derivirana_varijabla>
  </DomainObject.Predmet.ProtuStrankaListFormated>
  <DomainObject.Predmet.ProtuStrankaListFormatedOIB>
    <izvorni_sadrzaj>
      <item>GRADITELJSTVO ZLOPAŠA d.o.o., OIB 24977804779</item>
    </izvorni_sadrzaj>
    <derivirana_varijabla naziv="DomainObject.Predmet.ProtuStrankaListFormatedOIB_1">
      <item>GRADITELJSTVO ZLOPAŠA d.o.o., OIB 24977804779</item>
    </derivirana_varijabla>
  </DomainObject.Predmet.ProtuStrankaListFormatedOIB>
  <DomainObject.Predmet.ProtuStrankaListFormatedWithAdress>
    <izvorni_sadrzaj>
      <item>GRADITELJSTVO ZLOPAŠA d.o.o., MIKULIĆI 112A, 10000 Zagreb</item>
    </izvorni_sadrzaj>
    <derivirana_varijabla naziv="DomainObject.Predmet.ProtuStrankaListFormatedWithAdress_1">
      <item>GRADITELJSTVO ZLOPAŠA d.o.o., MIKULIĆI 112A, 10000 Zagreb</item>
    </derivirana_varijabla>
  </DomainObject.Predmet.ProtuStrankaListFormatedWithAdress>
  <DomainObject.Predmet.ProtuStrankaListFormatedWithAdressOIB>
    <izvorni_sadrzaj>
      <item>GRADITELJSTVO ZLOPAŠA d.o.o., OIB 24977804779, MIKULIĆI 112A, 10000 Zagreb</item>
    </izvorni_sadrzaj>
    <derivirana_varijabla naziv="DomainObject.Predmet.ProtuStrankaListFormatedWithAdressOIB_1">
      <item>GRADITELJSTVO ZLOPAŠA d.o.o., OIB 24977804779, MIKULIĆI 112A, 10000 Zagreb</item>
    </derivirana_varijabla>
  </DomainObject.Predmet.ProtuStrankaListFormatedWithAdressOIB>
  <DomainObject.Predmet.ProtuStrankaListNazivFormated>
    <izvorni_sadrzaj>
      <item>GRADITELJSTVO ZLOPAŠA d.o.o.</item>
    </izvorni_sadrzaj>
    <derivirana_varijabla naziv="DomainObject.Predmet.ProtuStrankaListNazivFormated_1">
      <item>GRADITELJSTVO ZLOPAŠA d.o.o.</item>
    </derivirana_varijabla>
  </DomainObject.Predmet.ProtuStrankaListNazivFormated>
  <DomainObject.Predmet.ProtuStrankaListNazivFormatedOIB>
    <izvorni_sadrzaj>
      <item>GRADITELJSTVO ZLOPAŠA d.o.o., OIB 24977804779</item>
    </izvorni_sadrzaj>
    <derivirana_varijabla naziv="DomainObject.Predmet.ProtuStrankaListNazivFormatedOIB_1">
      <item>GRADITELJSTVO ZLOPAŠA d.o.o., OIB 24977804779</item>
    </derivirana_varijabla>
  </DomainObject.Predmet.ProtuStrankaListNazivFormatedOIB>
  <DomainObject.Predmet.OstaliListFormated>
    <izvorni_sadrzaj>
      <item>Damir Zlopaša</item>
      <item>Sandra Gregorić Jelinek</item>
    </izvorni_sadrzaj>
    <derivirana_varijabla naziv="DomainObject.Predmet.OstaliListFormated_1">
      <item>Damir Zlopaša</item>
      <item>Sandra Gregorić Jelinek</item>
    </derivirana_varijabla>
  </DomainObject.Predmet.OstaliListFormated>
  <DomainObject.Predmet.OstaliListFormatedOIB>
    <izvorni_sadrzaj>
      <item>Damir Zlopaša, OIB 99881883322</item>
      <item>Sandra Gregorić Jelinek, OIB 76527594917</item>
    </izvorni_sadrzaj>
    <derivirana_varijabla naziv="DomainObject.Predmet.OstaliListFormatedOIB_1">
      <item>Damir Zlopaša, OIB 99881883322</item>
      <item>Sandra Gregorić Jelinek, OIB 76527594917</item>
    </derivirana_varijabla>
  </DomainObject.Predmet.OstaliListFormatedOIB>
  <DomainObject.Predmet.OstaliListFormatedWithAdress>
    <izvorni_sadrzaj>
      <item>Damir Zlopaša, Mikulići 112a, 10000 Zagreb</item>
      <item>Sandra Gregorić Jelinek, Klenovac 5, 10000 Zagreb</item>
    </izvorni_sadrzaj>
    <derivirana_varijabla naziv="DomainObject.Predmet.OstaliListFormatedWithAdress_1">
      <item>Damir Zlopaša, Mikulići 112a, 10000 Zagreb</item>
      <item>Sandra Gregorić Jelinek, Klenovac 5, 10000 Zagreb</item>
    </derivirana_varijabla>
  </DomainObject.Predmet.OstaliListFormatedWithAdress>
  <DomainObject.Predmet.OstaliListFormatedWithAdressOIB>
    <izvorni_sadrzaj>
      <item>Damir Zlopaša, OIB 99881883322, Mikulići 112a, 10000 Zagreb</item>
      <item>Sandra Gregorić Jelinek, OIB 76527594917, Klenovac 5, 10000 Zagreb</item>
    </izvorni_sadrzaj>
    <derivirana_varijabla naziv="DomainObject.Predmet.OstaliListFormatedWithAdressOIB_1">
      <item>Damir Zlopaša, OIB 99881883322, Mikulići 112a, 10000 Zagreb</item>
      <item>Sandra Gregorić Jelinek, OIB 76527594917, Klenovac 5, 10000 Zagreb</item>
    </derivirana_varijabla>
  </DomainObject.Predmet.OstaliListFormatedWithAdressOIB>
  <DomainObject.Predmet.OstaliListNazivFormated>
    <izvorni_sadrzaj>
      <item>Damir Zlopaša</item>
      <item>Sandra Gregorić Jelinek</item>
    </izvorni_sadrzaj>
    <derivirana_varijabla naziv="DomainObject.Predmet.OstaliListNazivFormated_1">
      <item>Damir Zlopaša</item>
      <item>Sandra Gregorić Jelinek</item>
    </derivirana_varijabla>
  </DomainObject.Predmet.OstaliListNazivFormated>
  <DomainObject.Predmet.OstaliListNazivFormatedOIB>
    <izvorni_sadrzaj>
      <item>Damir Zlopaša, OIB 99881883322</item>
      <item>Sandra Gregorić Jelinek, OIB 76527594917</item>
    </izvorni_sadrzaj>
    <derivirana_varijabla naziv="DomainObject.Predmet.OstaliListNazivFormatedOIB_1">
      <item>Damir Zlopaša, OIB 99881883322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 i dr.</izvorni_sadrzaj>
    <derivirana_varijabla naziv="DomainObject.Predmet.StrankaIDrugi_1">FINA  Regionalni centar Zagreb i dr.</derivirana_varijabla>
  </DomainObject.Predmet.StrankaIDrugi>
  <DomainObject.Predmet.ProtustrankaIDrugi>
    <izvorni_sadrzaj>GRADITELJSTVO ZLOPAŠA d.o.o.</izvorni_sadrzaj>
    <derivirana_varijabla naziv="DomainObject.Predmet.ProtustrankaIDrugi_1">GRADITELJSTVO ZLOPAŠA d.o.o.</derivirana_varijabla>
  </DomainObject.Predmet.ProtustrankaIDrugi>
  <DomainObject.Predmet.StrankaIDrugiAdressOIB>
    <izvorni_sadrzaj>FINA  Regionalni centar Zagreb i dr.</izvorni_sadrzaj>
    <derivirana_varijabla naziv="DomainObject.Predmet.StrankaIDrugiAdressOIB_1">FINA  Regionalni centar Zagreb i dr.</derivirana_varijabla>
  </DomainObject.Predmet.StrankaIDrugiAdressOIB>
  <DomainObject.Predmet.ProtustrankaIDrugiAdressOIB>
    <izvorni_sadrzaj>GRADITELJSTVO ZLOPAŠA d.o.o., OIB 24977804779, MIKULIĆI 112A, 10000 Zagreb</izvorni_sadrzaj>
    <derivirana_varijabla naziv="DomainObject.Predmet.ProtustrankaIDrugiAdressOIB_1">GRADITELJSTVO ZLOPAŠA d.o.o., OIB 24977804779, MIKULIĆI 112A,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ZLOPAŠA d.o.o.</item>
      <item>Damir Zlopaša</item>
      <item>Sandra Gregorić Jelinek</item>
      <item>FINA  Regionalni centar Zagreb</item>
      <item>VODOOPSKRBA I ODVODNJA, društvo s ograničenom odgovornošću</item>
    </izvorni_sadrzaj>
    <derivirana_varijabla naziv="DomainObject.Predmet.SudioniciListNaziv_1">
      <item>GRADITELJSTVO ZLOPAŠA d.o.o.</item>
      <item>Damir Zlopaša</item>
      <item>Sandra Gregorić Jelinek</item>
      <item>FINA  Regionalni centar Zagreb</item>
      <item>VODOOPSKRBA I ODVODNJA, društvo s ograničenom odgovornošću</item>
    </derivirana_varijabla>
  </DomainObject.Predmet.SudioniciListNaziv>
  <DomainObject.Predmet.SudioniciListAdressOIB>
    <izvorni_sadrzaj>
      <item>GRADITELJSTVO ZLOPAŠA d.o.o., OIB 24977804779, MIKULIĆI 112A,10000 Zagreb</item>
      <item>Damir Zlopaša, OIB 99881883322, Mikulići 112a,10000 Zagreb</item>
      <item>Sandra Gregorić Jelinek, OIB 76527594917, Klenovac 5,10000 Zagreb</item>
      <item>FINA  Regionalni centar Zagreb</item>
      <item>VODOOPSKRBA I ODVODNJA, društvo s ograničenom odgovornošću, Folnegovićeva 1,Zagreb</item>
    </izvorni_sadrzaj>
    <derivirana_varijabla naziv="DomainObject.Predmet.SudioniciListAdressOIB_1">
      <item>GRADITELJSTVO ZLOPAŠA d.o.o., OIB 24977804779, MIKULIĆI 112A,10000 Zagreb</item>
      <item>Damir Zlopaša, OIB 99881883322, Mikulići 112a,10000 Zagreb</item>
      <item>Sandra Gregorić Jelinek, OIB 76527594917, Klenovac 5,10000 Zagreb</item>
      <item>FINA  Regionalni centar Zagreb</item>
      <item>VODOOPSKRBA I ODVODNJA, društvo s ograničenom odgovornošću, Folnegovićeva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24977804779</item>
      <item>, OIB 99881883322</item>
      <item>, OIB 76527594917</item>
      <item>, OIB null</item>
      <item>, OIB null</item>
    </izvorni_sadrzaj>
    <derivirana_varijabla naziv="DomainObject.Predmet.SudioniciListNazivOIB_1">
      <item>, OIB 24977804779</item>
      <item>, OIB 99881883322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715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2015-09-08T08:53:00Z</dcterms:created>
  <dc:creator>kraljicn</dc:creator>
  <cp:lastModifiedBy>Vinka Mihalinčić</cp:lastModifiedBy>
  <cp:lastPrinted>2007-10-05T09:38:00Z</cp:lastPrinted>
  <dcterms:modified xmlns:xsi="http://www.w3.org/2001/XMLSchema-instance" xsi:type="dcterms:W3CDTF">2015-09-08T08:55:00Z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