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44c02" w14:paraId="fe44c02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E154FE">
        <w:t>1</w:t>
      </w:r>
      <w:r w:rsidR="00221926">
        <w:t>6</w:t>
      </w:r>
      <w:r w:rsidR="0029451C">
        <w:t>3</w:t>
      </w:r>
      <w:r w:rsidR="00F83C02">
        <w:t>7</w:t>
      </w:r>
      <w:r w:rsidR="00B12127">
        <w:t>/201</w:t>
      </w:r>
      <w:r w:rsidR="001E0306">
        <w:t>6</w:t>
      </w:r>
    </w:p>
    <w:p w:rsidRDefault="00753E18" w:rsidP="00753E18" w:rsidR="0037794F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C63AB0" w:rsidR="0032192E">
      <w:pPr>
        <w:pStyle w:val="Bezproreda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D861DC">
        <w:rPr>
          <w:lang w:val="hr-HR"/>
        </w:rPr>
        <w:t xml:space="preserve">  </w:t>
      </w:r>
      <w:r w:rsidR="00F83C02">
        <w:rPr>
          <w:lang w:val="hr-HR"/>
        </w:rPr>
        <w:t>BIG PLAYER j.d.o.o. za ugostiteljstvo, OIB: 45058242948 , Magistrala Solin 47 L, Split,</w:t>
      </w:r>
      <w:r w:rsidR="00BB6F98">
        <w:rPr>
          <w:lang w:val="hr-HR"/>
        </w:rPr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246CF7">
        <w:rPr>
          <w:lang w:val="hr-HR"/>
        </w:rPr>
        <w:t>1</w:t>
      </w:r>
      <w:r w:rsidR="00551426">
        <w:rPr>
          <w:lang w:val="hr-HR"/>
        </w:rPr>
        <w:t>7</w:t>
      </w:r>
      <w:r w:rsidR="001711CD">
        <w:rPr>
          <w:lang w:val="hr-HR"/>
        </w:rPr>
        <w:t>.siječnja</w:t>
      </w:r>
      <w:r w:rsidR="00E154FE">
        <w:rPr>
          <w:lang w:val="hr-HR"/>
        </w:rPr>
        <w:t xml:space="preserve">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153770" w:rsidP="00C63AB0" w:rsidR="00153770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E95E20" w:rsidR="00753E18">
      <w:pPr>
        <w:pStyle w:val="Bezproreda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F83C02">
        <w:rPr>
          <w:lang w:val="hr-HR"/>
        </w:rPr>
        <w:t xml:space="preserve"> BIG PLAYER j.d.o.o. za ugostiteljstvo, OIB: 45058242948, Magistrala Solin 47 L, Split</w:t>
      </w:r>
      <w:r w:rsidR="00221926">
        <w:rPr>
          <w:lang w:val="hr-HR"/>
        </w:rPr>
        <w:t>.</w:t>
      </w:r>
      <w:r w:rsidR="00ED146C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246CF7">
        <w:rPr>
          <w:lang w:val="hr-HR"/>
        </w:rPr>
        <w:t>1</w:t>
      </w:r>
      <w:r w:rsidR="00551426">
        <w:rPr>
          <w:lang w:val="hr-HR"/>
        </w:rPr>
        <w:t>7</w:t>
      </w:r>
      <w:r w:rsidR="001711CD">
        <w:rPr>
          <w:lang w:val="hr-HR"/>
        </w:rPr>
        <w:t>.siječnja</w:t>
      </w:r>
      <w:r w:rsidR="00ED0898">
        <w:rPr>
          <w:lang w:val="hr-HR"/>
        </w:rPr>
        <w:t xml:space="preserve"> 201</w:t>
      </w:r>
      <w:r w:rsidR="001711CD">
        <w:rPr>
          <w:lang w:val="hr-HR"/>
        </w:rPr>
        <w:t>8</w:t>
      </w:r>
      <w:r w:rsidR="00ED0898">
        <w:rPr>
          <w:lang w:val="hr-HR"/>
        </w:rPr>
        <w:t>.</w:t>
      </w:r>
      <w:r>
        <w:rPr>
          <w:lang w:val="hr-HR"/>
        </w:rPr>
        <w:t xml:space="preserve"> godine u</w:t>
      </w:r>
      <w:r w:rsidR="00E154FE">
        <w:rPr>
          <w:lang w:val="hr-HR"/>
        </w:rPr>
        <w:t xml:space="preserve"> </w:t>
      </w:r>
      <w:r w:rsidR="002F0A7F">
        <w:rPr>
          <w:lang w:val="hr-HR"/>
        </w:rPr>
        <w:t>1</w:t>
      </w:r>
      <w:r w:rsidR="00F83C02">
        <w:rPr>
          <w:lang w:val="hr-HR"/>
        </w:rPr>
        <w:t>4</w:t>
      </w:r>
      <w:r w:rsidR="002F0A7F">
        <w:rPr>
          <w:lang w:val="hr-HR"/>
        </w:rPr>
        <w:t>,</w:t>
      </w:r>
      <w:r w:rsidR="00F83C02">
        <w:rPr>
          <w:lang w:val="hr-HR"/>
        </w:rPr>
        <w:t>3</w:t>
      </w:r>
      <w:r w:rsidR="00221926">
        <w:rPr>
          <w:lang w:val="hr-HR"/>
        </w:rPr>
        <w:t>0</w:t>
      </w:r>
      <w:r w:rsidR="00E154FE">
        <w:rPr>
          <w:lang w:val="hr-HR"/>
        </w:rPr>
        <w:t xml:space="preserve"> </w:t>
      </w:r>
      <w:r>
        <w:rPr>
          <w:lang w:val="hr-HR"/>
        </w:rPr>
        <w:t xml:space="preserve"> 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3422FB" w:rsidR="002F0A7F" w:rsidRPr="003422FB">
      <w:pPr>
        <w:autoSpaceDE w:val="false"/>
        <w:autoSpaceDN w:val="false"/>
        <w:adjustRightInd w:val="false"/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6846C1">
        <w:rPr>
          <w:lang w:val="hr-HR"/>
        </w:rPr>
        <w:t>se</w:t>
      </w:r>
      <w:r w:rsidR="00221926">
        <w:rPr>
          <w:lang w:val="hr-HR"/>
        </w:rPr>
        <w:t xml:space="preserve"> </w:t>
      </w:r>
      <w:r w:rsidR="00F83C02">
        <w:t xml:space="preserve">Dean </w:t>
      </w:r>
      <w:proofErr w:type="spellStart"/>
      <w:r w:rsidR="00F83C02">
        <w:t>Prelević</w:t>
      </w:r>
      <w:proofErr w:type="spellEnd"/>
      <w:r w:rsidR="00F83C02">
        <w:t xml:space="preserve"> , OIB: 10098946 497,  Split, </w:t>
      </w:r>
      <w:proofErr w:type="spellStart"/>
      <w:r w:rsidR="00F83C02">
        <w:t>Požeška</w:t>
      </w:r>
      <w:proofErr w:type="spellEnd"/>
      <w:r w:rsidR="00F83C02">
        <w:t xml:space="preserve"> 8.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F83C02">
        <w:rPr>
          <w:lang w:val="hr-HR"/>
        </w:rPr>
        <w:t xml:space="preserve"> BIG PLAYER j.d.o.o. za ugostiteljstvo, OIB: 45058242948, Magistrala Solin 47 L, Split</w:t>
      </w:r>
      <w:r w:rsidR="00551426">
        <w:rPr>
          <w:lang w:val="hr-HR"/>
        </w:rPr>
        <w:t>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  <w:r w:rsidR="001711CD">
        <w:rPr>
          <w:lang w:val="hr-HR"/>
        </w:rPr>
        <w:t xml:space="preserve"> </w:t>
      </w:r>
    </w:p>
    <w:p w:rsidRDefault="00753E18" w:rsidP="00753E18" w:rsidR="00753E18">
      <w:pPr>
        <w:rPr>
          <w:lang w:val="hr-HR"/>
        </w:rPr>
      </w:pPr>
    </w:p>
    <w:p w:rsidRDefault="00753E18" w:rsidP="00493EFC" w:rsidR="00246CF7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551426">
        <w:rPr>
          <w:lang w:val="hr-HR"/>
        </w:rPr>
        <w:t>1</w:t>
      </w:r>
      <w:r w:rsidR="00862755">
        <w:rPr>
          <w:lang w:val="hr-HR"/>
        </w:rPr>
        <w:t>1</w:t>
      </w:r>
      <w:r w:rsidR="0032192E">
        <w:rPr>
          <w:lang w:val="hr-HR"/>
        </w:rPr>
        <w:t>.</w:t>
      </w:r>
      <w:r w:rsidR="00221926">
        <w:rPr>
          <w:lang w:val="hr-HR"/>
        </w:rPr>
        <w:t>08.</w:t>
      </w:r>
      <w:r w:rsidR="001E0306">
        <w:rPr>
          <w:lang w:val="hr-HR"/>
        </w:rPr>
        <w:t>2016</w:t>
      </w:r>
      <w:r w:rsidR="00BC02F8">
        <w:rPr>
          <w:lang w:val="hr-HR"/>
        </w:rPr>
        <w:t>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D207F8">
        <w:rPr>
          <w:lang w:val="hr-HR"/>
        </w:rPr>
        <w:t>dužnikom</w:t>
      </w:r>
      <w:r w:rsidR="00F83C02">
        <w:rPr>
          <w:lang w:val="hr-HR"/>
        </w:rPr>
        <w:t xml:space="preserve"> BIG PLAYER j.d.o.o. za ugostiteljstvo, OIB: 45058242948, Magistrala Solin 47 L, Split</w:t>
      </w:r>
      <w:r w:rsidR="00221926">
        <w:rPr>
          <w:lang w:val="hr-HR"/>
        </w:rPr>
        <w:t>.</w:t>
      </w:r>
    </w:p>
    <w:p w:rsidRDefault="00153770" w:rsidP="00493EFC" w:rsidR="00153770">
      <w:pPr>
        <w:ind w:firstLine="708"/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 na dan</w:t>
      </w:r>
      <w:r w:rsidR="00493EFC">
        <w:rPr>
          <w:lang w:val="hr-HR"/>
        </w:rPr>
        <w:t xml:space="preserve"> </w:t>
      </w:r>
      <w:r w:rsidR="00F83C02">
        <w:rPr>
          <w:lang w:val="hr-HR"/>
        </w:rPr>
        <w:t>14</w:t>
      </w:r>
      <w:r w:rsidR="00551426">
        <w:rPr>
          <w:lang w:val="hr-HR"/>
        </w:rPr>
        <w:t>.0</w:t>
      </w:r>
      <w:r w:rsidR="00862755">
        <w:rPr>
          <w:lang w:val="hr-HR"/>
        </w:rPr>
        <w:t>7</w:t>
      </w:r>
      <w:r w:rsidR="00551426">
        <w:rPr>
          <w:lang w:val="hr-HR"/>
        </w:rPr>
        <w:t>.2016.</w:t>
      </w:r>
      <w:r>
        <w:rPr>
          <w:lang w:val="hr-HR"/>
        </w:rPr>
        <w:t xml:space="preserve"> godine, u Očevidniku redoslijeda osnova za plaćanje, ima evidentirane neizvršene osnove za plaćanje u neprekinutom razdoblju od </w:t>
      </w:r>
      <w:r w:rsidR="00221926">
        <w:rPr>
          <w:lang w:val="hr-HR"/>
        </w:rPr>
        <w:t>12</w:t>
      </w:r>
      <w:r w:rsidR="00551426">
        <w:rPr>
          <w:lang w:val="hr-HR"/>
        </w:rPr>
        <w:t>0</w:t>
      </w:r>
      <w:r w:rsidR="009C67D3">
        <w:rPr>
          <w:lang w:val="hr-HR"/>
        </w:rPr>
        <w:t xml:space="preserve"> </w:t>
      </w:r>
      <w:r>
        <w:rPr>
          <w:lang w:val="hr-HR"/>
        </w:rPr>
        <w:t>dan</w:t>
      </w:r>
      <w:r w:rsidR="00C619F1">
        <w:rPr>
          <w:lang w:val="hr-HR"/>
        </w:rPr>
        <w:t>a</w:t>
      </w:r>
      <w:r>
        <w:rPr>
          <w:lang w:val="hr-HR"/>
        </w:rPr>
        <w:t>, u ukupnom iznosu od</w:t>
      </w:r>
      <w:r w:rsidR="006A015D">
        <w:rPr>
          <w:lang w:val="hr-HR"/>
        </w:rPr>
        <w:t xml:space="preserve"> </w:t>
      </w:r>
      <w:r w:rsidR="00F83C02">
        <w:rPr>
          <w:lang w:val="hr-HR"/>
        </w:rPr>
        <w:t>3</w:t>
      </w:r>
      <w:r w:rsidR="00862755">
        <w:rPr>
          <w:lang w:val="hr-HR"/>
        </w:rPr>
        <w:t>4.00</w:t>
      </w:r>
      <w:r w:rsidR="00F83C02">
        <w:rPr>
          <w:lang w:val="hr-HR"/>
        </w:rPr>
        <w:t>8</w:t>
      </w:r>
      <w:r w:rsidR="00862755">
        <w:rPr>
          <w:lang w:val="hr-HR"/>
        </w:rPr>
        <w:t>,</w:t>
      </w:r>
      <w:r w:rsidR="00F83C02">
        <w:rPr>
          <w:lang w:val="hr-HR"/>
        </w:rPr>
        <w:t>92</w:t>
      </w:r>
      <w:r w:rsidR="002F0A7F">
        <w:rPr>
          <w:lang w:val="hr-HR"/>
        </w:rPr>
        <w:t xml:space="preserve"> </w:t>
      </w:r>
      <w:r>
        <w:rPr>
          <w:lang w:val="hr-HR"/>
        </w:rPr>
        <w:t>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1711CD" w:rsidP="001711CD" w:rsidR="001711CD">
      <w:pPr>
        <w:jc w:val="both"/>
        <w:rPr>
          <w:lang w:val="hr-HR"/>
        </w:rPr>
      </w:pPr>
    </w:p>
    <w:p w:rsidRDefault="00753E18" w:rsidP="007B7727" w:rsidR="00D207F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E154FE" w:rsidP="001711CD" w:rsidR="00E154FE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551426">
        <w:rPr>
          <w:lang w:val="hr-HR"/>
        </w:rPr>
        <w:t>15.02.</w:t>
      </w:r>
      <w:r>
        <w:rPr>
          <w:lang w:val="hr-HR"/>
        </w:rPr>
        <w:t>2017.</w:t>
      </w:r>
    </w:p>
    <w:p w:rsidRDefault="002F0A7F" w:rsidP="001711CD" w:rsidR="002F0A7F">
      <w:pPr>
        <w:jc w:val="both"/>
        <w:rPr>
          <w:lang w:val="hr-HR"/>
        </w:rPr>
      </w:pPr>
    </w:p>
    <w:p w:rsidRDefault="00153770" w:rsidP="001711CD" w:rsidR="00153770">
      <w:pPr>
        <w:jc w:val="both"/>
        <w:rPr>
          <w:lang w:val="hr-HR"/>
        </w:rPr>
      </w:pPr>
    </w:p>
    <w:p w:rsidRDefault="00E154FE" w:rsidP="002F0A7F" w:rsidR="00E154FE">
      <w:pPr>
        <w:jc w:val="both"/>
        <w:rPr>
          <w:lang w:val="hr-HR"/>
        </w:rPr>
      </w:pPr>
    </w:p>
    <w:p w:rsidRDefault="00B74E67" w:rsidP="00D24593" w:rsidR="00B74E67">
      <w:pPr>
        <w:ind w:firstLine="708" w:left="3540"/>
        <w:jc w:val="both"/>
        <w:rPr>
          <w:b/>
          <w:lang w:val="hr-HR"/>
        </w:rPr>
      </w:pPr>
      <w:r>
        <w:rPr>
          <w:lang w:val="hr-HR"/>
        </w:rPr>
        <w:lastRenderedPageBreak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74E67">
        <w:rPr>
          <w:b/>
          <w:lang w:val="hr-HR"/>
        </w:rPr>
        <w:t>1.St-</w:t>
      </w:r>
      <w:r w:rsidR="00E154FE">
        <w:rPr>
          <w:b/>
          <w:lang w:val="hr-HR"/>
        </w:rPr>
        <w:t>1</w:t>
      </w:r>
      <w:r w:rsidR="00221926">
        <w:rPr>
          <w:b/>
          <w:lang w:val="hr-HR"/>
        </w:rPr>
        <w:t>6</w:t>
      </w:r>
      <w:r w:rsidR="00862755">
        <w:rPr>
          <w:b/>
          <w:lang w:val="hr-HR"/>
        </w:rPr>
        <w:t>3</w:t>
      </w:r>
      <w:r w:rsidR="00F83C02">
        <w:rPr>
          <w:b/>
          <w:lang w:val="hr-HR"/>
        </w:rPr>
        <w:t>7</w:t>
      </w:r>
      <w:r w:rsidR="00153770">
        <w:rPr>
          <w:b/>
          <w:lang w:val="hr-HR"/>
        </w:rPr>
        <w:t>/</w:t>
      </w:r>
      <w:r w:rsidR="002E1420">
        <w:rPr>
          <w:b/>
          <w:lang w:val="hr-HR"/>
        </w:rPr>
        <w:t>201</w:t>
      </w:r>
      <w:r w:rsidR="001E0306">
        <w:rPr>
          <w:b/>
          <w:lang w:val="hr-HR"/>
        </w:rPr>
        <w:t>6</w:t>
      </w:r>
    </w:p>
    <w:p w:rsidRDefault="002E1420" w:rsidP="00EB7DEF" w:rsidR="002E1420">
      <w:pPr>
        <w:jc w:val="both"/>
        <w:rPr>
          <w:lang w:val="hr-HR"/>
        </w:rPr>
      </w:pPr>
    </w:p>
    <w:p w:rsidRDefault="00317494" w:rsidP="00EB7DEF" w:rsidR="00753E18">
      <w:pPr>
        <w:jc w:val="both"/>
        <w:rPr>
          <w:lang w:val="hr-HR"/>
        </w:rPr>
      </w:pPr>
      <w:r>
        <w:rPr>
          <w:lang w:val="hr-HR"/>
        </w:rPr>
        <w:t>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246CF7">
        <w:rPr>
          <w:lang w:val="hr-HR"/>
        </w:rPr>
        <w:t>1</w:t>
      </w:r>
      <w:r w:rsidR="00551426">
        <w:rPr>
          <w:lang w:val="hr-HR"/>
        </w:rPr>
        <w:t>7</w:t>
      </w:r>
      <w:r w:rsidR="001711CD">
        <w:rPr>
          <w:lang w:val="hr-HR"/>
        </w:rPr>
        <w:t>.siječnja</w:t>
      </w:r>
      <w:r w:rsidR="00E154FE">
        <w:rPr>
          <w:lang w:val="hr-HR"/>
        </w:rPr>
        <w:t xml:space="preserve"> 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E93C7D" w:rsidR="001E0B1F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1711CD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 - e-oglasna ploča suda – 8 dana </w:t>
      </w:r>
    </w:p>
    <w:p w:rsidRDefault="006D1139" w:rsidP="006D1139" w:rsidR="006D1139">
      <w:r>
        <w:t>-</w:t>
      </w:r>
      <w:r w:rsidR="00D24593">
        <w:t xml:space="preserve"> </w:t>
      </w:r>
      <w:proofErr w:type="spellStart"/>
      <w:r>
        <w:t>Registar</w:t>
      </w:r>
      <w:proofErr w:type="spellEnd"/>
      <w:r w:rsidR="00E154FE">
        <w:t xml:space="preserve"> </w:t>
      </w:r>
      <w:r w:rsidR="001711CD">
        <w:t>–</w:t>
      </w:r>
      <w:proofErr w:type="spellStart"/>
      <w:r w:rsidR="001711CD">
        <w:t>nakon</w:t>
      </w:r>
      <w:proofErr w:type="spellEnd"/>
      <w:r w:rsidR="001711CD">
        <w:t xml:space="preserve"> </w:t>
      </w:r>
      <w:proofErr w:type="spellStart"/>
      <w:r w:rsidR="001711CD">
        <w:t>pravomoćnosti</w:t>
      </w:r>
      <w:proofErr w:type="spellEnd"/>
    </w:p>
    <w:sectPr w:rsidSect="00CB5DD1" w:rsidR="006D113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5D"/>
    <w:rsid w:val="00064BCD"/>
    <w:rsid w:val="00083EF3"/>
    <w:rsid w:val="00112A2B"/>
    <w:rsid w:val="0012115C"/>
    <w:rsid w:val="00153770"/>
    <w:rsid w:val="001711CD"/>
    <w:rsid w:val="00172868"/>
    <w:rsid w:val="00192B83"/>
    <w:rsid w:val="001A5761"/>
    <w:rsid w:val="001E0306"/>
    <w:rsid w:val="001E0B1F"/>
    <w:rsid w:val="001F78DC"/>
    <w:rsid w:val="002014DC"/>
    <w:rsid w:val="00212D6D"/>
    <w:rsid w:val="00221926"/>
    <w:rsid w:val="00240944"/>
    <w:rsid w:val="00246CF7"/>
    <w:rsid w:val="0029451C"/>
    <w:rsid w:val="002C37DB"/>
    <w:rsid w:val="002E1420"/>
    <w:rsid w:val="002F0A7F"/>
    <w:rsid w:val="00307A5F"/>
    <w:rsid w:val="00317494"/>
    <w:rsid w:val="0032192E"/>
    <w:rsid w:val="00356556"/>
    <w:rsid w:val="0037794F"/>
    <w:rsid w:val="003864EC"/>
    <w:rsid w:val="003A4819"/>
    <w:rsid w:val="003D222A"/>
    <w:rsid w:val="003E4F7E"/>
    <w:rsid w:val="003E4FF9"/>
    <w:rsid w:val="003F7789"/>
    <w:rsid w:val="00454D6B"/>
    <w:rsid w:val="00474E4F"/>
    <w:rsid w:val="00484591"/>
    <w:rsid w:val="00493EFC"/>
    <w:rsid w:val="004A1FF6"/>
    <w:rsid w:val="004B7455"/>
    <w:rsid w:val="004D791B"/>
    <w:rsid w:val="004E3773"/>
    <w:rsid w:val="00543C6E"/>
    <w:rsid w:val="0055047E"/>
    <w:rsid w:val="00551426"/>
    <w:rsid w:val="005641F0"/>
    <w:rsid w:val="00577B92"/>
    <w:rsid w:val="0059647E"/>
    <w:rsid w:val="005F20F8"/>
    <w:rsid w:val="00607BA2"/>
    <w:rsid w:val="00663273"/>
    <w:rsid w:val="006846C1"/>
    <w:rsid w:val="00692B48"/>
    <w:rsid w:val="006A015D"/>
    <w:rsid w:val="006B468E"/>
    <w:rsid w:val="006C59C2"/>
    <w:rsid w:val="006D1139"/>
    <w:rsid w:val="00753E18"/>
    <w:rsid w:val="0077341A"/>
    <w:rsid w:val="007B7727"/>
    <w:rsid w:val="007E3F8B"/>
    <w:rsid w:val="007E41CB"/>
    <w:rsid w:val="007F09AD"/>
    <w:rsid w:val="007F0CA1"/>
    <w:rsid w:val="007F4C05"/>
    <w:rsid w:val="0085080C"/>
    <w:rsid w:val="00862755"/>
    <w:rsid w:val="00886C13"/>
    <w:rsid w:val="008B4AA8"/>
    <w:rsid w:val="008E756C"/>
    <w:rsid w:val="00926A19"/>
    <w:rsid w:val="00931BFF"/>
    <w:rsid w:val="00952975"/>
    <w:rsid w:val="00962EC9"/>
    <w:rsid w:val="00977268"/>
    <w:rsid w:val="009812C9"/>
    <w:rsid w:val="00993649"/>
    <w:rsid w:val="009C67D3"/>
    <w:rsid w:val="009D58F4"/>
    <w:rsid w:val="00A45AB9"/>
    <w:rsid w:val="00A5771E"/>
    <w:rsid w:val="00A64824"/>
    <w:rsid w:val="00A80C0F"/>
    <w:rsid w:val="00A951F2"/>
    <w:rsid w:val="00AA24B5"/>
    <w:rsid w:val="00AB6E49"/>
    <w:rsid w:val="00AC09D9"/>
    <w:rsid w:val="00AC2B56"/>
    <w:rsid w:val="00AF7E80"/>
    <w:rsid w:val="00B01348"/>
    <w:rsid w:val="00B12127"/>
    <w:rsid w:val="00B256B1"/>
    <w:rsid w:val="00B74E67"/>
    <w:rsid w:val="00B86B0B"/>
    <w:rsid w:val="00B874FD"/>
    <w:rsid w:val="00BB6F98"/>
    <w:rsid w:val="00BC02F8"/>
    <w:rsid w:val="00BC1B8A"/>
    <w:rsid w:val="00BD35F6"/>
    <w:rsid w:val="00BE1120"/>
    <w:rsid w:val="00BE4D80"/>
    <w:rsid w:val="00C10ADB"/>
    <w:rsid w:val="00C22FCB"/>
    <w:rsid w:val="00C619F1"/>
    <w:rsid w:val="00C63AB0"/>
    <w:rsid w:val="00C95AB1"/>
    <w:rsid w:val="00CA3327"/>
    <w:rsid w:val="00CB5DD1"/>
    <w:rsid w:val="00CE24A2"/>
    <w:rsid w:val="00CE6F44"/>
    <w:rsid w:val="00D207F8"/>
    <w:rsid w:val="00D24593"/>
    <w:rsid w:val="00D47116"/>
    <w:rsid w:val="00D63A31"/>
    <w:rsid w:val="00D670AA"/>
    <w:rsid w:val="00D861DC"/>
    <w:rsid w:val="00D86758"/>
    <w:rsid w:val="00DC5E7D"/>
    <w:rsid w:val="00DC7A0F"/>
    <w:rsid w:val="00E025CD"/>
    <w:rsid w:val="00E11425"/>
    <w:rsid w:val="00E154FE"/>
    <w:rsid w:val="00E61F0D"/>
    <w:rsid w:val="00E63B84"/>
    <w:rsid w:val="00E72187"/>
    <w:rsid w:val="00E83EE1"/>
    <w:rsid w:val="00E904E8"/>
    <w:rsid w:val="00E93C7D"/>
    <w:rsid w:val="00E95E20"/>
    <w:rsid w:val="00EB6FD2"/>
    <w:rsid w:val="00EB7DEF"/>
    <w:rsid w:val="00ED0898"/>
    <w:rsid w:val="00ED146C"/>
    <w:rsid w:val="00EF5686"/>
    <w:rsid w:val="00F0111A"/>
    <w:rsid w:val="00F0704E"/>
    <w:rsid w:val="00F133B6"/>
    <w:rsid w:val="00F305EC"/>
    <w:rsid w:val="00F83C02"/>
    <w:rsid w:val="00FA3D10"/>
    <w:rsid w:val="00FB0C28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83E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3E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3E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3E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3E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83E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3E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3E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3E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3E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1637</izvorni_sadrzaj>
    <derivirana_varijabla naziv="DomainObject.Predmet.Broj_1">1637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St-1637/2016</izvorni_sadrzaj>
    <derivirana_varijabla naziv="DomainObject.Predmet.OznakaBroj_1">St-1637/2016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BIG PLAYER j.d.o.o. za ugostiteljstvo</izvorni_sadrzaj>
    <derivirana_varijabla naziv="DomainObject.Predmet.ProtustrankaFormated_1">  BIG PLAYER j.d.o.o. za ugostiteljstvo</derivirana_varijabla>
  </DomainObject.Predmet.ProtustrankaFormated>
  <DomainObject.Predmet.ProtustrankaFormatedOIB>
    <izvorni_sadrzaj>  BIG PLAYER j.d.o.o. za ugostiteljstvo, OIB 45058242948</izvorni_sadrzaj>
    <derivirana_varijabla naziv="DomainObject.Predmet.ProtustrankaFormatedOIB_1">  BIG PLAYER j.d.o.o. za ugostiteljstvo, OIB 45058242948</derivirana_varijabla>
  </DomainObject.Predmet.ProtustrankaFormatedOIB>
  <DomainObject.Predmet.ProtustrankaFormatedWithAdress>
    <izvorni_sadrzaj> BIG PLAYER j.d.o.o. za ugostiteljstvo, Magistrala Solin 47/L, 21000 Split</izvorni_sadrzaj>
    <derivirana_varijabla naziv="DomainObject.Predmet.ProtustrankaFormatedWithAdress_1"> BIG PLAYER j.d.o.o. za ugostiteljstvo, Magistrala Solin 47/L, 21000 Split</derivirana_varijabla>
  </DomainObject.Predmet.ProtustrankaFormatedWithAdress>
  <DomainObject.Predmet.ProtustrankaFormatedWithAdressOIB>
    <izvorni_sadrzaj> BIG PLAYER j.d.o.o. za ugostiteljstvo, OIB 45058242948, Magistrala Solin 47/L, 21000 Split</izvorni_sadrzaj>
    <derivirana_varijabla naziv="DomainObject.Predmet.ProtustrankaFormatedWithAdressOIB_1"> BIG PLAYER j.d.o.o. za ugostiteljstvo, OIB 45058242948, Magistrala Solin 47/L, 21000 Split</derivirana_varijabla>
  </DomainObject.Predmet.ProtustrankaFormatedWithAdressOIB>
  <DomainObject.Predmet.ProtustrankaWithAdress>
    <izvorni_sadrzaj>BIG PLAYER j.d.o.o. za ugostiteljstvo Magistrala Solin 47/L, 21000 Split</izvorni_sadrzaj>
    <derivirana_varijabla naziv="DomainObject.Predmet.ProtustrankaWithAdress_1">BIG PLAYER j.d.o.o. za ugostiteljstvo Magistrala Solin 47/L, 21000 Split</derivirana_varijabla>
  </DomainObject.Predmet.ProtustrankaWithAdress>
  <DomainObject.Predmet.ProtustrankaWithAdressOIB>
    <izvorni_sadrzaj>BIG PLAYER j.d.o.o. za ugostiteljstvo, OIB 45058242948, Magistrala Solin 47/L, 21000 Split</izvorni_sadrzaj>
    <derivirana_varijabla naziv="DomainObject.Predmet.ProtustrankaWithAdressOIB_1">BIG PLAYER j.d.o.o. za ugostiteljstvo, OIB 45058242948, Magistrala Solin 47/L, 21000 Split</derivirana_varijabla>
  </DomainObject.Predmet.ProtustrankaWithAdressOIB>
  <DomainObject.Predmet.ProtustrankaNazivFormated>
    <izvorni_sadrzaj>BIG PLAYER j.d.o.o. za ugostiteljstvo</izvorni_sadrzaj>
    <derivirana_varijabla naziv="DomainObject.Predmet.ProtustrankaNazivFormated_1">BIG PLAYER j.d.o.o. za ugostiteljstvo</derivirana_varijabla>
  </DomainObject.Predmet.ProtustrankaNazivFormated>
  <DomainObject.Predmet.ProtustrankaNazivFormatedOIB>
    <izvorni_sadrzaj>BIG PLAYER j.d.o.o. za ugostiteljstvo, OIB 45058242948</izvorni_sadrzaj>
    <derivirana_varijabla naziv="DomainObject.Predmet.ProtustrankaNazivFormatedOIB_1">BIG PLAYER j.d.o.o. za ugostiteljstvo, OIB 45058242948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34008.92</izvorni_sadrzaj>
    <derivirana_varijabla naziv="DomainObject.Predmet.TrenutnaVrijednost_1">34008.92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BIG PLAYER j.d.o.o. za ugostiteljstvo</item>
    </izvorni_sadrzaj>
    <derivirana_varijabla naziv="DomainObject.Predmet.ProtuStrankaListFormated_1">
      <item>BIG PLAYER j.d.o.o. za ugostiteljstvo</item>
    </derivirana_varijabla>
  </DomainObject.Predmet.ProtuStrankaListFormated>
  <DomainObject.Predmet.ProtuStrankaListFormatedOIB>
    <izvorni_sadrzaj>
      <item>BIG PLAYER j.d.o.o. za ugostiteljstvo, OIB 45058242948</item>
    </izvorni_sadrzaj>
    <derivirana_varijabla naziv="DomainObject.Predmet.ProtuStrankaListFormatedOIB_1">
      <item>BIG PLAYER j.d.o.o. za ugostiteljstvo, OIB 45058242948</item>
    </derivirana_varijabla>
  </DomainObject.Predmet.ProtuStrankaListFormatedOIB>
  <DomainObject.Predmet.ProtuStrankaListFormatedWithAdress>
    <izvorni_sadrzaj>
      <item>BIG PLAYER j.d.o.o. za ugostiteljstvo, Magistrala Solin 47/L, 21000 Split</item>
    </izvorni_sadrzaj>
    <derivirana_varijabla naziv="DomainObject.Predmet.ProtuStrankaListFormatedWithAdress_1">
      <item>BIG PLAYER j.d.o.o. za ugostiteljstvo, Magistrala Solin 47/L, 21000 Split</item>
    </derivirana_varijabla>
  </DomainObject.Predmet.ProtuStrankaListFormatedWithAdress>
  <DomainObject.Predmet.ProtuStrankaListFormatedWithAdressOIB>
    <izvorni_sadrzaj>
      <item>BIG PLAYER j.d.o.o. za ugostiteljstvo, OIB 45058242948, Magistrala Solin 47/L, 21000 Split</item>
    </izvorni_sadrzaj>
    <derivirana_varijabla naziv="DomainObject.Predmet.ProtuStrankaListFormatedWithAdressOIB_1">
      <item>BIG PLAYER j.d.o.o. za ugostiteljstvo, OIB 45058242948, Magistrala Solin 47/L, 21000 Split</item>
    </derivirana_varijabla>
  </DomainObject.Predmet.ProtuStrankaListFormatedWithAdressOIB>
  <DomainObject.Predmet.ProtuStrankaListNazivFormated>
    <izvorni_sadrzaj>
      <item>BIG PLAYER j.d.o.o. za ugostiteljstvo</item>
    </izvorni_sadrzaj>
    <derivirana_varijabla naziv="DomainObject.Predmet.ProtuStrankaListNazivFormated_1">
      <item>BIG PLAYER j.d.o.o. za ugostiteljstvo</item>
    </derivirana_varijabla>
  </DomainObject.Predmet.ProtuStrankaListNazivFormated>
  <DomainObject.Predmet.ProtuStrankaListNazivFormatedOIB>
    <izvorni_sadrzaj>
      <item>BIG PLAYER j.d.o.o. za ugostiteljstvo, OIB 45058242948</item>
    </izvorni_sadrzaj>
    <derivirana_varijabla naziv="DomainObject.Predmet.ProtuStrankaListNazivFormatedOIB_1">
      <item>BIG PLAYER j.d.o.o. za ugostiteljstvo, OIB 45058242948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BIG PLAYER j.d.o.o. za ugostiteljstvo</izvorni_sadrzaj>
    <derivirana_varijabla naziv="DomainObject.Predmet.ProtustrankaIDrugi_1">BIG PLAYER j.d.o.o.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BIG PLAYER j.d.o.o. za ugostiteljstvo, OIB 45058242948, Magistrala Solin 47/L, 21000 Split</izvorni_sadrzaj>
    <derivirana_varijabla naziv="DomainObject.Predmet.ProtustrankaIDrugiAdressOIB_1">BIG PLAYER j.d.o.o. za ugostiteljstvo, OIB 45058242948, Magistrala Solin 47/L,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BIG PLAYER j.d.o.o. za ugostiteljstvo</item>
      <item>FINANCIJSKA AGENCIJA, RC SPLIT</item>
    </izvorni_sadrzaj>
    <derivirana_varijabla naziv="DomainObject.Predmet.SudioniciListNaziv_1">
      <item>BIG PLAYER j.d.o.o. za ugostiteljstvo</item>
      <item>FINANCIJSKA AGENCIJA, RC SPLIT</item>
    </derivirana_varijabla>
  </DomainObject.Predmet.SudioniciListNaziv>
  <DomainObject.Predmet.SudioniciListAdressOIB>
    <izvorni_sadrzaj>
      <item>BIG PLAYER j.d.o.o. za ugostiteljstvo, OIB 45058242948, Magistrala Solin 47/L,21000 Split</item>
      <item>FINANCIJSKA AGENCIJA, RC SPLIT, OIB 85821130368, Mažuranićevo šetalište 24 b,21000 Split</item>
    </izvorni_sadrzaj>
    <derivirana_varijabla naziv="DomainObject.Predmet.SudioniciListAdressOIB_1">
      <item>BIG PLAYER j.d.o.o. za ugostiteljstvo, OIB 45058242948, Magistrala Solin 47/L,21000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45058242948</item>
      <item>, OIB 85821130368</item>
    </izvorni_sadrzaj>
    <derivirana_varijabla naziv="DomainObject.Predmet.SudioniciListNazivOIB_1">
      <item>, OIB 45058242948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E489CA-AE53-4136-9053-A7A0A721C4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770</properties:Words>
  <properties:Characters>4120</properties:Characters>
  <properties:Lines>104</properties:Lines>
  <properties:Paragraphs>38</properties:Paragraphs>
  <properties:TotalTime>829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1.St-1607/2016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4999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2018-01-17T11:28:00Z</cp:lastPrinted>
  <dcterms:modified xmlns:xsi="http://www.w3.org/2001/XMLSchema-instance" xsi:type="dcterms:W3CDTF">2018-01-17T12:55:00Z</dcterms:modified>
  <cp:revision>115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